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F6D" w:rsidRDefault="00842F6D" w:rsidP="00E4447E">
      <w:pPr>
        <w:spacing w:after="120"/>
      </w:pPr>
      <w:r>
        <w:t>2016-2017EĞİTİM ÖĞRETİM YILI SÜLEYMAN DEMİREL ORTAOKULU 7.SINIF BİLİM UYGULAMALARI  DERSİ 2.DÖNEM 2.YAZILI</w:t>
      </w:r>
    </w:p>
    <w:p w:rsidR="00842F6D" w:rsidRDefault="00842F6D" w:rsidP="00E4447E">
      <w:pPr>
        <w:spacing w:after="120"/>
      </w:pPr>
      <w:r>
        <w:t>ADI-SOYADI:</w:t>
      </w:r>
    </w:p>
    <w:p w:rsidR="00842F6D" w:rsidRDefault="00842F6D">
      <w:r>
        <w:t>SINIFI-NO:</w:t>
      </w:r>
    </w:p>
    <w:p w:rsidR="00842F6D" w:rsidRPr="00230E68" w:rsidRDefault="00842F6D" w:rsidP="00452517">
      <w:pPr>
        <w:pStyle w:val="ListParagraph"/>
        <w:numPr>
          <w:ilvl w:val="0"/>
          <w:numId w:val="8"/>
        </w:numPr>
        <w:spacing w:after="0"/>
        <w:ind w:left="426" w:hanging="284"/>
      </w:pPr>
      <w:r w:rsidRPr="00230E68">
        <w:t>I. Populasyon       II. Tür     III. Ekosistem   IV. Habitat</w:t>
      </w:r>
    </w:p>
    <w:p w:rsidR="00842F6D" w:rsidRPr="00230E68" w:rsidRDefault="00842F6D" w:rsidP="00452517">
      <w:pPr>
        <w:spacing w:after="0"/>
        <w:rPr>
          <w:b/>
          <w:bCs/>
        </w:rPr>
      </w:pPr>
      <w:r w:rsidRPr="00230E68">
        <w:rPr>
          <w:b/>
          <w:bCs/>
        </w:rPr>
        <w:t>Yukarıdaki ekolojik terimlerden kapsadığı canlı sayısı en az olandan en çok olana doğru nasıl sıralanır?</w:t>
      </w:r>
    </w:p>
    <w:p w:rsidR="00842F6D" w:rsidRDefault="00842F6D" w:rsidP="00452517">
      <w:pPr>
        <w:spacing w:after="0"/>
      </w:pPr>
      <w:r w:rsidRPr="00230E68">
        <w:t xml:space="preserve">A)IV-I-II-III   </w:t>
      </w:r>
      <w:r>
        <w:t xml:space="preserve">      </w:t>
      </w:r>
      <w:r w:rsidRPr="00230E68">
        <w:t xml:space="preserve">B) III-II-I-IV  </w:t>
      </w:r>
    </w:p>
    <w:p w:rsidR="00842F6D" w:rsidRDefault="00842F6D" w:rsidP="00452517">
      <w:pPr>
        <w:spacing w:after="120"/>
      </w:pPr>
      <w:r w:rsidRPr="00230E68">
        <w:t xml:space="preserve">C) II-I-IV-III  </w:t>
      </w:r>
      <w:r>
        <w:t xml:space="preserve">      </w:t>
      </w:r>
      <w:r w:rsidRPr="00230E68">
        <w:t>D) III-I-II-IV</w:t>
      </w:r>
    </w:p>
    <w:p w:rsidR="00842F6D" w:rsidRPr="00230E68" w:rsidRDefault="00842F6D" w:rsidP="00452517">
      <w:pPr>
        <w:spacing w:after="0"/>
        <w:rPr>
          <w:b/>
          <w:bCs/>
        </w:rPr>
      </w:pPr>
      <w:r>
        <w:t xml:space="preserve">2- </w:t>
      </w:r>
      <w:r w:rsidRPr="00230E68">
        <w:rPr>
          <w:b/>
          <w:bCs/>
        </w:rPr>
        <w:t>Dünya dışındaki evren parçasına ne denir?</w:t>
      </w:r>
    </w:p>
    <w:p w:rsidR="00842F6D" w:rsidRDefault="00842F6D" w:rsidP="00452517">
      <w:pPr>
        <w:spacing w:after="0"/>
      </w:pPr>
      <w:r w:rsidRPr="00230E68">
        <w:t>A-)Uzay</w:t>
      </w:r>
      <w:r w:rsidRPr="00230E68">
        <w:tab/>
      </w:r>
      <w:r w:rsidRPr="00230E68">
        <w:tab/>
        <w:t>B-)Gök ada</w:t>
      </w:r>
      <w:r w:rsidRPr="00230E68">
        <w:tab/>
      </w:r>
      <w:r w:rsidRPr="00230E68">
        <w:tab/>
      </w:r>
    </w:p>
    <w:p w:rsidR="00842F6D" w:rsidRPr="00230E68" w:rsidRDefault="00842F6D" w:rsidP="00452517">
      <w:pPr>
        <w:spacing w:after="120"/>
      </w:pPr>
      <w:r w:rsidRPr="00230E68">
        <w:t>C-)Gezegen</w:t>
      </w:r>
      <w:r w:rsidRPr="00230E68">
        <w:tab/>
        <w:t>D-)Yıldız</w:t>
      </w:r>
    </w:p>
    <w:p w:rsidR="00842F6D" w:rsidRPr="00452517" w:rsidRDefault="00842F6D" w:rsidP="00452517">
      <w:pPr>
        <w:spacing w:after="120"/>
        <w:rPr>
          <w:b/>
          <w:bCs/>
        </w:rPr>
      </w:pPr>
      <w:r>
        <w:rPr>
          <w:b/>
          <w:bCs/>
        </w:rPr>
        <w:t xml:space="preserve">3-- </w:t>
      </w:r>
      <w:r w:rsidRPr="00452517">
        <w:rPr>
          <w:b/>
          <w:bCs/>
        </w:rPr>
        <w:t>Aşağıda verilen canlılardan hangisi nesli tükenme tehlikesi ile karşı karşıyadır?</w:t>
      </w:r>
    </w:p>
    <w:p w:rsidR="00842F6D" w:rsidRDefault="00842F6D" w:rsidP="00452517">
      <w:pPr>
        <w:spacing w:after="0"/>
      </w:pPr>
      <w:r w:rsidRPr="00230E68">
        <w:t>A-)Asya Fili</w:t>
      </w:r>
      <w:r w:rsidRPr="00230E68">
        <w:tab/>
      </w:r>
      <w:r>
        <w:t xml:space="preserve">        B-)Anadolu Leoparı</w:t>
      </w:r>
      <w:r w:rsidRPr="00230E68">
        <w:tab/>
      </w:r>
    </w:p>
    <w:p w:rsidR="00842F6D" w:rsidRDefault="00842F6D" w:rsidP="00452517">
      <w:pPr>
        <w:spacing w:after="120"/>
      </w:pPr>
      <w:r w:rsidRPr="00230E68">
        <w:t>C-)Akdeniz foku</w:t>
      </w:r>
      <w:r>
        <w:t xml:space="preserve">       </w:t>
      </w:r>
      <w:r w:rsidRPr="00230E68">
        <w:t>D-)Deve</w:t>
      </w:r>
    </w:p>
    <w:p w:rsidR="00842F6D" w:rsidRPr="00230E68" w:rsidRDefault="00842F6D" w:rsidP="00452517">
      <w:pPr>
        <w:spacing w:after="0"/>
        <w:ind w:left="-180"/>
      </w:pPr>
      <w:r>
        <w:rPr>
          <w:b/>
          <w:bCs/>
        </w:rPr>
        <w:t xml:space="preserve">4-- </w:t>
      </w:r>
      <w:r w:rsidRPr="00230E68">
        <w:rPr>
          <w:b/>
          <w:bCs/>
        </w:rPr>
        <w:t>Aşağıdaki gezegenlerden hangisi Güneş sisteminde yer alan en büyük gezegendir?</w:t>
      </w:r>
    </w:p>
    <w:p w:rsidR="00842F6D" w:rsidRDefault="00842F6D" w:rsidP="00452517">
      <w:pPr>
        <w:spacing w:after="0"/>
      </w:pPr>
      <w:r w:rsidRPr="00230E68">
        <w:t>A-)Dünya</w:t>
      </w:r>
      <w:r w:rsidRPr="00230E68">
        <w:tab/>
      </w:r>
      <w:r w:rsidRPr="00230E68">
        <w:tab/>
        <w:t>B-)Neptün</w:t>
      </w:r>
      <w:r w:rsidRPr="00230E68">
        <w:tab/>
      </w:r>
    </w:p>
    <w:p w:rsidR="00842F6D" w:rsidRDefault="00842F6D" w:rsidP="00E4447E">
      <w:r w:rsidRPr="00230E68">
        <w:t>C-)Mars</w:t>
      </w:r>
      <w:r w:rsidRPr="00230E68">
        <w:tab/>
      </w:r>
      <w:r w:rsidRPr="00230E68">
        <w:tab/>
      </w:r>
      <w:r>
        <w:t xml:space="preserve">             </w:t>
      </w:r>
      <w:r w:rsidRPr="00230E68">
        <w:t>D-)Jüpiter</w:t>
      </w:r>
    </w:p>
    <w:p w:rsidR="00842F6D" w:rsidRPr="00452517" w:rsidRDefault="00842F6D" w:rsidP="00E4447E">
      <w:pPr>
        <w:rPr>
          <w:b/>
          <w:bCs/>
        </w:rPr>
      </w:pPr>
      <w:r w:rsidRPr="00452517">
        <w:rPr>
          <w:b/>
          <w:bCs/>
        </w:rPr>
        <w:t xml:space="preserve">5- </w:t>
      </w:r>
    </w:p>
    <w:p w:rsidR="00842F6D" w:rsidRDefault="00842F6D" w:rsidP="00E4447E">
      <w:pPr>
        <w:pStyle w:val="ListParagraph"/>
        <w:tabs>
          <w:tab w:val="left" w:pos="284"/>
        </w:tabs>
        <w:ind w:left="0"/>
      </w:pPr>
      <w:r w:rsidRPr="00F106A7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74.5pt;height:157.5pt;visibility:visible">
            <v:imagedata r:id="rId5" o:title=""/>
          </v:shape>
        </w:pict>
      </w:r>
    </w:p>
    <w:p w:rsidR="00842F6D" w:rsidRPr="003D3FFB" w:rsidRDefault="00842F6D" w:rsidP="00452517">
      <w:pPr>
        <w:spacing w:after="0"/>
        <w:ind w:right="23"/>
      </w:pPr>
      <w:r w:rsidRPr="00452517">
        <w:rPr>
          <w:b/>
          <w:bCs/>
        </w:rPr>
        <w:t>6-</w:t>
      </w:r>
      <w:r>
        <w:t xml:space="preserve"> </w:t>
      </w:r>
      <w:r w:rsidRPr="003D3FFB">
        <w:t xml:space="preserve">Ahmet amca tarlaya buğday ekmişti. Fareler buğdaylar sararmaya başladığında buğdayları yediler. Ahmet amca tarlasını farelerin talan ettiğini görünce sinirden köpürdü. Oğlu Mevlüt’ü çağırıp “ Yaptığın yanlıştı. Sana yapma demiştim.” diye kızdı. </w:t>
      </w:r>
    </w:p>
    <w:p w:rsidR="00842F6D" w:rsidRPr="002D4FEA" w:rsidRDefault="00842F6D" w:rsidP="00452517">
      <w:pPr>
        <w:spacing w:after="0"/>
        <w:ind w:right="23"/>
        <w:rPr>
          <w:b/>
          <w:bCs/>
        </w:rPr>
      </w:pPr>
      <w:r w:rsidRPr="002D4FEA">
        <w:rPr>
          <w:b/>
          <w:bCs/>
        </w:rPr>
        <w:t>Mevlüt’ün yaptığı yanlış acaba aşağıdakilerden hangisidir?</w:t>
      </w:r>
    </w:p>
    <w:p w:rsidR="00842F6D" w:rsidRPr="003D3FFB" w:rsidRDefault="00842F6D" w:rsidP="00452517">
      <w:pPr>
        <w:numPr>
          <w:ilvl w:val="0"/>
          <w:numId w:val="2"/>
        </w:numPr>
        <w:tabs>
          <w:tab w:val="clear" w:pos="720"/>
          <w:tab w:val="num" w:pos="180"/>
          <w:tab w:val="left" w:pos="360"/>
        </w:tabs>
        <w:spacing w:after="0" w:line="240" w:lineRule="auto"/>
        <w:ind w:left="180" w:right="23" w:hanging="180"/>
      </w:pPr>
      <w:r w:rsidRPr="003D3FFB">
        <w:t>Tarlaya buğday ekmesi</w:t>
      </w:r>
    </w:p>
    <w:p w:rsidR="00842F6D" w:rsidRPr="003D3FFB" w:rsidRDefault="00842F6D" w:rsidP="00452517">
      <w:pPr>
        <w:numPr>
          <w:ilvl w:val="0"/>
          <w:numId w:val="2"/>
        </w:numPr>
        <w:tabs>
          <w:tab w:val="clear" w:pos="720"/>
          <w:tab w:val="num" w:pos="180"/>
          <w:tab w:val="left" w:pos="360"/>
        </w:tabs>
        <w:spacing w:after="0" w:line="240" w:lineRule="auto"/>
        <w:ind w:left="180" w:right="23" w:hanging="180"/>
      </w:pPr>
      <w:r w:rsidRPr="003D3FFB">
        <w:t>Tavşanları avlaması</w:t>
      </w:r>
    </w:p>
    <w:p w:rsidR="00842F6D" w:rsidRPr="002D4FEA" w:rsidRDefault="00842F6D" w:rsidP="00452517">
      <w:pPr>
        <w:numPr>
          <w:ilvl w:val="0"/>
          <w:numId w:val="2"/>
        </w:numPr>
        <w:tabs>
          <w:tab w:val="clear" w:pos="720"/>
          <w:tab w:val="num" w:pos="180"/>
          <w:tab w:val="left" w:pos="360"/>
        </w:tabs>
        <w:spacing w:after="0" w:line="240" w:lineRule="auto"/>
        <w:ind w:left="180" w:right="23" w:hanging="180"/>
      </w:pPr>
      <w:r w:rsidRPr="002D4FEA">
        <w:t>Yılanları öldürmesi</w:t>
      </w:r>
    </w:p>
    <w:p w:rsidR="00842F6D" w:rsidRDefault="00842F6D" w:rsidP="00452517">
      <w:pPr>
        <w:numPr>
          <w:ilvl w:val="0"/>
          <w:numId w:val="2"/>
        </w:numPr>
        <w:tabs>
          <w:tab w:val="clear" w:pos="720"/>
          <w:tab w:val="num" w:pos="180"/>
          <w:tab w:val="left" w:pos="360"/>
        </w:tabs>
        <w:spacing w:after="0" w:line="240" w:lineRule="auto"/>
        <w:ind w:left="180" w:right="23" w:hanging="180"/>
      </w:pPr>
      <w:r w:rsidRPr="003D3FFB">
        <w:t>Çekirgeleri kovalaması</w:t>
      </w:r>
    </w:p>
    <w:p w:rsidR="00842F6D" w:rsidRPr="00EE270C" w:rsidRDefault="00842F6D" w:rsidP="00452517">
      <w:pPr>
        <w:spacing w:after="120"/>
        <w:rPr>
          <w:b/>
          <w:bCs/>
        </w:rPr>
      </w:pPr>
      <w:r>
        <w:t xml:space="preserve">7- </w:t>
      </w:r>
      <w:r w:rsidRPr="00EE270C">
        <w:rPr>
          <w:b/>
          <w:bCs/>
        </w:rPr>
        <w:t>Aşağıdakilerden hangisi ekolojik dengeyi bozmaz?</w:t>
      </w:r>
    </w:p>
    <w:p w:rsidR="00842F6D" w:rsidRDefault="00842F6D" w:rsidP="00452517">
      <w:pPr>
        <w:spacing w:after="0"/>
      </w:pPr>
      <w:r w:rsidRPr="003D3FFB">
        <w:t xml:space="preserve">    A)iklimin değişmesi    </w:t>
      </w:r>
    </w:p>
    <w:p w:rsidR="00842F6D" w:rsidRPr="003D3FFB" w:rsidRDefault="00842F6D" w:rsidP="00452517">
      <w:pPr>
        <w:spacing w:after="0"/>
      </w:pPr>
      <w:r>
        <w:t xml:space="preserve">   </w:t>
      </w:r>
      <w:r w:rsidRPr="003D3FFB">
        <w:t xml:space="preserve"> B) bilinçsiz avlanma</w:t>
      </w:r>
    </w:p>
    <w:p w:rsidR="00842F6D" w:rsidRDefault="00842F6D" w:rsidP="00452517">
      <w:pPr>
        <w:spacing w:after="0"/>
      </w:pPr>
      <w:r w:rsidRPr="003D3FFB">
        <w:t xml:space="preserve">    C) toprağın korunması  </w:t>
      </w:r>
    </w:p>
    <w:p w:rsidR="00842F6D" w:rsidRPr="003D3FFB" w:rsidRDefault="00842F6D" w:rsidP="00452517">
      <w:r>
        <w:t xml:space="preserve">  </w:t>
      </w:r>
      <w:r w:rsidRPr="003D3FFB">
        <w:t xml:space="preserve"> D) yırtıcı kuş sayısının azalması</w:t>
      </w:r>
    </w:p>
    <w:p w:rsidR="00842F6D" w:rsidRDefault="00842F6D" w:rsidP="00452517">
      <w:pPr>
        <w:tabs>
          <w:tab w:val="left" w:pos="360"/>
        </w:tabs>
        <w:spacing w:after="240" w:line="240" w:lineRule="auto"/>
        <w:ind w:right="23"/>
      </w:pPr>
    </w:p>
    <w:p w:rsidR="00842F6D" w:rsidRDefault="00842F6D" w:rsidP="00452517">
      <w:pPr>
        <w:tabs>
          <w:tab w:val="left" w:pos="360"/>
        </w:tabs>
        <w:spacing w:after="0" w:line="240" w:lineRule="auto"/>
        <w:ind w:left="180" w:right="23"/>
      </w:pPr>
      <w:r>
        <w:t xml:space="preserve">8- </w:t>
      </w:r>
    </w:p>
    <w:p w:rsidR="00842F6D" w:rsidRPr="002A0B87" w:rsidRDefault="00842F6D" w:rsidP="00E4447E">
      <w:r w:rsidRPr="002A0B87">
        <w:t>Öğretmen; Gül, Tuğba ve İlker’den tahtaya çizdiği 1. ve 2. devreleri oluşturacakları bir deney düzeneği kurmalarını istiyor.</w:t>
      </w:r>
    </w:p>
    <w:p w:rsidR="00842F6D" w:rsidRPr="002A0B87" w:rsidRDefault="00842F6D" w:rsidP="00E4447E">
      <w:r w:rsidRPr="00F106A7">
        <w:rPr>
          <w:noProof/>
        </w:rPr>
        <w:pict>
          <v:shape id="Resim 4" o:spid="_x0000_i1026" type="#_x0000_t75" style="width:256.5pt;height:111pt;visibility:visible">
            <v:imagedata r:id="rId6" o:title=""/>
          </v:shape>
        </w:pict>
      </w:r>
    </w:p>
    <w:p w:rsidR="00842F6D" w:rsidRPr="002A0B87" w:rsidRDefault="00842F6D" w:rsidP="00452517">
      <w:pPr>
        <w:spacing w:after="0"/>
      </w:pPr>
      <w:r w:rsidRPr="002A0B87">
        <w:t>Deney öncesinde öğrenciler aşağıdaki tahminlerde bulunuyorlar.</w:t>
      </w:r>
    </w:p>
    <w:p w:rsidR="00842F6D" w:rsidRPr="002A0B87" w:rsidRDefault="00842F6D" w:rsidP="00452517">
      <w:pPr>
        <w:spacing w:after="0"/>
      </w:pPr>
      <w:r w:rsidRPr="002A0B87">
        <w:rPr>
          <w:b/>
          <w:bCs/>
        </w:rPr>
        <w:t xml:space="preserve">Gül </w:t>
      </w:r>
      <w:r w:rsidRPr="002A0B87">
        <w:t>: 2. devredeki ampuller 1. devredekilere göre daha uzun süre ışık verirler.</w:t>
      </w:r>
    </w:p>
    <w:p w:rsidR="00842F6D" w:rsidRPr="002A0B87" w:rsidRDefault="00842F6D" w:rsidP="00452517">
      <w:pPr>
        <w:spacing w:after="0"/>
      </w:pPr>
      <w:r w:rsidRPr="002A0B87">
        <w:rPr>
          <w:b/>
          <w:bCs/>
        </w:rPr>
        <w:t>Tuğba</w:t>
      </w:r>
      <w:r w:rsidRPr="002A0B87">
        <w:t xml:space="preserve"> : 2. devredeki ampuller 1. devredekilere göre daha parlak ışık verirler.</w:t>
      </w:r>
    </w:p>
    <w:p w:rsidR="00842F6D" w:rsidRPr="002A0B87" w:rsidRDefault="00842F6D" w:rsidP="00452517">
      <w:pPr>
        <w:spacing w:after="120"/>
      </w:pPr>
      <w:r w:rsidRPr="002A0B87">
        <w:rPr>
          <w:b/>
          <w:bCs/>
        </w:rPr>
        <w:t>İlker</w:t>
      </w:r>
      <w:r w:rsidRPr="002A0B87">
        <w:t xml:space="preserve"> : Ampullerin 1. veya 2. devredeki gibi bağlanması ışık verme sürelerini değiştirmez.</w:t>
      </w:r>
    </w:p>
    <w:p w:rsidR="00842F6D" w:rsidRPr="002A0B87" w:rsidRDefault="00842F6D" w:rsidP="00452517">
      <w:pPr>
        <w:spacing w:after="0"/>
      </w:pPr>
      <w:r w:rsidRPr="002A0B87">
        <w:t xml:space="preserve">Devrelerdeki pil, iletken tel ve ampuller özdeş olduğuna göre, deney sonucunda hangi öğrencilerin tahmini </w:t>
      </w:r>
      <w:r w:rsidRPr="002A0B87">
        <w:rPr>
          <w:b/>
          <w:bCs/>
        </w:rPr>
        <w:t xml:space="preserve">yanlış </w:t>
      </w:r>
      <w:r w:rsidRPr="002A0B87">
        <w:t>çıkacaktır?</w:t>
      </w:r>
    </w:p>
    <w:p w:rsidR="00842F6D" w:rsidRDefault="00842F6D" w:rsidP="00E4447E">
      <w:pPr>
        <w:pStyle w:val="ListParagraph"/>
        <w:tabs>
          <w:tab w:val="left" w:pos="284"/>
        </w:tabs>
        <w:ind w:left="0"/>
      </w:pPr>
      <w:r w:rsidRPr="002A0B87">
        <w:t>A) Yalnız Gül                B)</w:t>
      </w:r>
      <w:r>
        <w:t xml:space="preserve"> Yalnız Tuğba            </w:t>
      </w:r>
      <w:r w:rsidRPr="002A0B87">
        <w:t xml:space="preserve">  C)Gül ve İlker             D) Tuğba ve İlker</w:t>
      </w:r>
    </w:p>
    <w:p w:rsidR="00842F6D" w:rsidRPr="00C609F5" w:rsidRDefault="00842F6D" w:rsidP="00452517">
      <w:pPr>
        <w:pStyle w:val="ListParagraph"/>
        <w:widowControl w:val="0"/>
        <w:autoSpaceDE w:val="0"/>
        <w:autoSpaceDN w:val="0"/>
        <w:adjustRightInd w:val="0"/>
        <w:ind w:left="0"/>
        <w:rPr>
          <w:color w:val="000000"/>
        </w:rPr>
      </w:pPr>
      <w:r>
        <w:rPr>
          <w:noProof/>
        </w:rPr>
        <w:pict>
          <v:group id="Group 121" o:spid="_x0000_s1026" style="position:absolute;margin-left:40.95pt;margin-top:8.7pt;width:199.8pt;height:90pt;z-index:251659264" coordorigin="6267,681" coordsize="4176,1824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AutoShape 122" o:spid="_x0000_s1027" type="#_x0000_t5" style="position:absolute;left:6666;top:681;width:2052;height:1824;visibility:visible" fillcolor="#cff">
              <v:fill color2="#a2caca" rotate="t" angle="90" focus="100%" type="gradient"/>
            </v:shape>
            <v:line id="Line 123" o:spid="_x0000_s1028" style="position:absolute;flip:y;visibility:visible" from="6267,852" to="7578,1251" o:connectortype="straight"/>
            <v:line id="Line 124" o:spid="_x0000_s1029" style="position:absolute;visibility:visible" from="7749,852" to="9117,2106" o:connectortype="straight"/>
            <v:line id="Line 125" o:spid="_x0000_s1030" style="position:absolute;visibility:visible" from="7749,795" to="9117,2334" o:connectortype="straight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6" o:spid="_x0000_s1031" type="#_x0000_t202" style="position:absolute;left:9003;top:966;width:1440;height:1539;visibility:visible" stroked="f">
              <v:textbox>
                <w:txbxContent>
                  <w:p w:rsidR="00842F6D" w:rsidRPr="00310D7E" w:rsidRDefault="00842F6D" w:rsidP="00C609F5">
                    <w:pPr>
                      <w:rPr>
                        <w:sz w:val="20"/>
                        <w:szCs w:val="20"/>
                      </w:rPr>
                    </w:pPr>
                    <w:r w:rsidRPr="00310D7E">
                      <w:rPr>
                        <w:sz w:val="20"/>
                        <w:szCs w:val="20"/>
                      </w:rPr>
                      <w:t>Krmızı</w:t>
                    </w:r>
                  </w:p>
                  <w:p w:rsidR="00842F6D" w:rsidRPr="00310D7E" w:rsidRDefault="00842F6D" w:rsidP="00C609F5">
                    <w:pPr>
                      <w:rPr>
                        <w:sz w:val="20"/>
                        <w:szCs w:val="20"/>
                      </w:rPr>
                    </w:pPr>
                    <w:r w:rsidRPr="00310D7E">
                      <w:rPr>
                        <w:sz w:val="20"/>
                        <w:szCs w:val="20"/>
                      </w:rPr>
                      <w:t>a</w:t>
                    </w:r>
                  </w:p>
                  <w:p w:rsidR="00842F6D" w:rsidRPr="00310D7E" w:rsidRDefault="00842F6D" w:rsidP="00C609F5">
                    <w:pPr>
                      <w:rPr>
                        <w:sz w:val="20"/>
                        <w:szCs w:val="20"/>
                      </w:rPr>
                    </w:pPr>
                    <w:r w:rsidRPr="00310D7E">
                      <w:rPr>
                        <w:sz w:val="20"/>
                        <w:szCs w:val="20"/>
                      </w:rPr>
                      <w:t>b</w:t>
                    </w:r>
                  </w:p>
                  <w:p w:rsidR="00842F6D" w:rsidRPr="00310D7E" w:rsidRDefault="00842F6D" w:rsidP="00C609F5">
                    <w:pPr>
                      <w:rPr>
                        <w:sz w:val="20"/>
                        <w:szCs w:val="20"/>
                      </w:rPr>
                    </w:pPr>
                    <w:r w:rsidRPr="00310D7E">
                      <w:rPr>
                        <w:sz w:val="20"/>
                        <w:szCs w:val="20"/>
                      </w:rPr>
                      <w:t>c</w:t>
                    </w:r>
                  </w:p>
                  <w:p w:rsidR="00842F6D" w:rsidRPr="00310D7E" w:rsidRDefault="00842F6D" w:rsidP="00C609F5">
                    <w:pPr>
                      <w:rPr>
                        <w:sz w:val="20"/>
                        <w:szCs w:val="20"/>
                      </w:rPr>
                    </w:pPr>
                    <w:r w:rsidRPr="00310D7E">
                      <w:rPr>
                        <w:sz w:val="20"/>
                        <w:szCs w:val="20"/>
                      </w:rPr>
                      <w:t>d</w:t>
                    </w:r>
                  </w:p>
                  <w:p w:rsidR="00842F6D" w:rsidRPr="00310D7E" w:rsidRDefault="00842F6D" w:rsidP="00C609F5">
                    <w:pPr>
                      <w:rPr>
                        <w:sz w:val="20"/>
                        <w:szCs w:val="20"/>
                      </w:rPr>
                    </w:pPr>
                    <w:r w:rsidRPr="00310D7E">
                      <w:rPr>
                        <w:sz w:val="20"/>
                        <w:szCs w:val="20"/>
                      </w:rPr>
                      <w:t>Mor</w:t>
                    </w:r>
                  </w:p>
                </w:txbxContent>
              </v:textbox>
            </v:shape>
            <v:line id="Line 127" o:spid="_x0000_s1032" style="position:absolute;flip:y;visibility:visible" from="6267,966" to="7179,1251" o:connectortype="straight">
              <v:stroke endarrow="block"/>
            </v:line>
            <v:line id="Line 128" o:spid="_x0000_s1033" style="position:absolute;visibility:visible" from="8319,1365" to="8604,1650" o:connectortype="straight">
              <v:stroke endarrow="block"/>
            </v:line>
            <v:line id="Line 129" o:spid="_x0000_s1034" style="position:absolute;visibility:visible" from="8319,1422" to="8604,1764" o:connectortype="straight">
              <v:stroke endarrow="block"/>
            </v:line>
            <v:line id="Line 130" o:spid="_x0000_s1035" style="position:absolute;visibility:visible" from="7749,852" to="8604,1080" o:connectortype="straight">
              <v:stroke endarrow="block"/>
            </v:line>
            <v:line id="Line 131" o:spid="_x0000_s1036" style="position:absolute;visibility:visible" from="8604,1080" to="9060,1194" o:connectortype="straight"/>
            <v:line id="Line 132" o:spid="_x0000_s1037" style="position:absolute;visibility:visible" from="7749,852" to="8604,1194" o:connectortype="straight">
              <v:stroke endarrow="block"/>
            </v:line>
            <v:line id="Line 133" o:spid="_x0000_s1038" style="position:absolute;visibility:visible" from="8604,1194" to="9117,1422" o:connectortype="straight"/>
            <v:line id="Line 134" o:spid="_x0000_s1039" style="position:absolute;visibility:visible" from="7749,852" to="8661,1365" o:connectortype="straight">
              <v:stroke endarrow="block"/>
            </v:line>
            <v:line id="Line 135" o:spid="_x0000_s1040" style="position:absolute;visibility:visible" from="8433,1251" to="9117,1593" o:connectortype="straight"/>
            <v:line id="Line 136" o:spid="_x0000_s1041" style="position:absolute;visibility:visible" from="7749,852" to="8661,1536" o:connectortype="straight">
              <v:stroke endarrow="block"/>
            </v:line>
            <v:line id="Line 137" o:spid="_x0000_s1042" style="position:absolute;visibility:visible" from="8604,1479" to="9117,1821" o:connectortype="straight"/>
          </v:group>
        </w:pict>
      </w:r>
      <w:r>
        <w:rPr>
          <w:color w:val="000000"/>
        </w:rPr>
        <w:t xml:space="preserve">9- </w:t>
      </w:r>
    </w:p>
    <w:p w:rsidR="00842F6D" w:rsidRPr="00C609F5" w:rsidRDefault="00842F6D" w:rsidP="00C609F5">
      <w:pPr>
        <w:pStyle w:val="ListParagraph"/>
      </w:pPr>
    </w:p>
    <w:p w:rsidR="00842F6D" w:rsidRPr="003D3FFB" w:rsidRDefault="00842F6D" w:rsidP="00C609F5">
      <w:pPr>
        <w:pStyle w:val="ListParagraph"/>
      </w:pPr>
    </w:p>
    <w:p w:rsidR="00842F6D" w:rsidRPr="003D3FFB" w:rsidRDefault="00842F6D" w:rsidP="00C609F5">
      <w:pPr>
        <w:pStyle w:val="ListParagraph"/>
        <w:ind w:right="-1188"/>
      </w:pPr>
      <w:r>
        <w:t xml:space="preserve"> </w:t>
      </w:r>
      <w:r w:rsidRPr="003D3FFB">
        <w:t xml:space="preserve">                                                                   </w:t>
      </w:r>
    </w:p>
    <w:p w:rsidR="00842F6D" w:rsidRPr="003D3FFB" w:rsidRDefault="00842F6D" w:rsidP="00C609F5">
      <w:pPr>
        <w:pStyle w:val="ListParagraph"/>
        <w:ind w:right="-1188"/>
      </w:pPr>
    </w:p>
    <w:p w:rsidR="00842F6D" w:rsidRDefault="00842F6D" w:rsidP="00C609F5">
      <w:pPr>
        <w:pStyle w:val="ListParagraph"/>
      </w:pPr>
    </w:p>
    <w:p w:rsidR="00842F6D" w:rsidRDefault="00842F6D" w:rsidP="00C609F5">
      <w:pPr>
        <w:pStyle w:val="ListParagraph"/>
        <w:ind w:left="0"/>
      </w:pPr>
    </w:p>
    <w:p w:rsidR="00842F6D" w:rsidRPr="003D3FFB" w:rsidRDefault="00842F6D" w:rsidP="00C609F5">
      <w:pPr>
        <w:pStyle w:val="ListParagraph"/>
        <w:ind w:left="0"/>
      </w:pPr>
      <w:r w:rsidRPr="003D3FFB">
        <w:t xml:space="preserve">Şekildeki gibi prizmadan geçen ışık 6 renge ayrılmıştır. </w:t>
      </w:r>
    </w:p>
    <w:p w:rsidR="00842F6D" w:rsidRPr="00C609F5" w:rsidRDefault="00842F6D" w:rsidP="00C609F5">
      <w:pPr>
        <w:pStyle w:val="ListParagraph"/>
        <w:ind w:left="0"/>
        <w:rPr>
          <w:b/>
          <w:bCs/>
        </w:rPr>
      </w:pPr>
      <w:r w:rsidRPr="00C609F5">
        <w:rPr>
          <w:b/>
          <w:bCs/>
        </w:rPr>
        <w:t>Buna göre a, b, c, d renkleri için verilen sıralamalardan  hangisi doğrudur?</w:t>
      </w:r>
    </w:p>
    <w:p w:rsidR="00842F6D" w:rsidRPr="003D3FFB" w:rsidRDefault="00842F6D" w:rsidP="00C609F5">
      <w:pPr>
        <w:pStyle w:val="ListParagraph"/>
        <w:ind w:left="0"/>
      </w:pPr>
      <w:r w:rsidRPr="003D3FFB">
        <w:t xml:space="preserve">          a               b            </w:t>
      </w:r>
      <w:r>
        <w:t xml:space="preserve">  </w:t>
      </w:r>
      <w:r w:rsidRPr="003D3FFB">
        <w:t xml:space="preserve">c           </w:t>
      </w:r>
      <w:r>
        <w:t xml:space="preserve">  </w:t>
      </w:r>
      <w:r w:rsidRPr="003D3FFB">
        <w:t xml:space="preserve">     d</w:t>
      </w:r>
    </w:p>
    <w:p w:rsidR="00842F6D" w:rsidRPr="003D3FFB" w:rsidRDefault="00842F6D" w:rsidP="00C609F5">
      <w:pPr>
        <w:pStyle w:val="ListParagraph"/>
        <w:ind w:left="0"/>
      </w:pPr>
      <w:r>
        <w:rPr>
          <w:noProof/>
        </w:rPr>
        <w:pict>
          <v:line id="Line 120" o:spid="_x0000_s1043" style="position:absolute;z-index:251658240;visibility:visible" from="157.8pt,.2pt" to="192pt,.2pt"/>
        </w:pict>
      </w:r>
      <w:r>
        <w:rPr>
          <w:noProof/>
        </w:rPr>
        <w:pict>
          <v:line id="Line 119" o:spid="_x0000_s1044" style="position:absolute;z-index:251657216;visibility:visible" from="112.8pt,.2pt" to="147pt,.2pt"/>
        </w:pict>
      </w:r>
      <w:r>
        <w:rPr>
          <w:noProof/>
        </w:rPr>
        <w:pict>
          <v:line id="Line 118" o:spid="_x0000_s1045" style="position:absolute;z-index:251656192;visibility:visible" from="58.8pt,.2pt" to="87.3pt,.2pt"/>
        </w:pict>
      </w:r>
      <w:r>
        <w:rPr>
          <w:noProof/>
        </w:rPr>
        <w:pict>
          <v:line id="Line 117" o:spid="_x0000_s1046" style="position:absolute;z-index:251655168;visibility:visible" from="16.95pt,1.05pt" to="51.15pt,1.05pt"/>
        </w:pict>
      </w:r>
      <w:r w:rsidRPr="003D3FFB">
        <w:t>A) Sarı          Mavi           Yeşil        Turuncu</w:t>
      </w:r>
    </w:p>
    <w:p w:rsidR="00842F6D" w:rsidRPr="003D3FFB" w:rsidRDefault="00842F6D" w:rsidP="00C609F5">
      <w:pPr>
        <w:pStyle w:val="ListParagraph"/>
        <w:ind w:left="0"/>
      </w:pPr>
      <w:r w:rsidRPr="003D3FFB">
        <w:t>B) Yeşil        Turuncu      Sarı           Mavi</w:t>
      </w:r>
    </w:p>
    <w:p w:rsidR="00842F6D" w:rsidRPr="003D3FFB" w:rsidRDefault="00842F6D" w:rsidP="00C609F5">
      <w:pPr>
        <w:pStyle w:val="ListParagraph"/>
        <w:ind w:left="0"/>
      </w:pPr>
      <w:r w:rsidRPr="003D3FFB">
        <w:t>C) Turuncu    Sarı             Yeşil        Mavi</w:t>
      </w:r>
    </w:p>
    <w:p w:rsidR="00842F6D" w:rsidRPr="003D3FFB" w:rsidRDefault="00842F6D" w:rsidP="00C609F5">
      <w:pPr>
        <w:pStyle w:val="ListParagraph"/>
        <w:ind w:left="0"/>
      </w:pPr>
      <w:r w:rsidRPr="003D3FFB">
        <w:t>D) Sarı          Turuncu       Mavi         Yeşil</w:t>
      </w:r>
    </w:p>
    <w:p w:rsidR="00842F6D" w:rsidRDefault="00842F6D" w:rsidP="00C609F5">
      <w:pPr>
        <w:spacing w:line="360" w:lineRule="auto"/>
        <w:ind w:left="-18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10- </w:t>
      </w:r>
      <w:r w:rsidRPr="00844174">
        <w:rPr>
          <w:rFonts w:ascii="Arial" w:hAnsi="Arial" w:cs="Arial"/>
          <w:b/>
          <w:bCs/>
          <w:sz w:val="20"/>
          <w:szCs w:val="20"/>
        </w:rPr>
        <w:t xml:space="preserve">Işıkla ilgili olarak aşağıdakilerden hangisi yanlıştır?                                                       </w:t>
      </w:r>
    </w:p>
    <w:p w:rsidR="00842F6D" w:rsidRDefault="00842F6D" w:rsidP="00452517">
      <w:pPr>
        <w:spacing w:after="0" w:line="360" w:lineRule="auto"/>
        <w:ind w:left="-180"/>
        <w:rPr>
          <w:rFonts w:ascii="Arial" w:hAnsi="Arial" w:cs="Arial"/>
          <w:sz w:val="20"/>
          <w:szCs w:val="20"/>
        </w:rPr>
      </w:pPr>
      <w:r w:rsidRPr="00844174">
        <w:rPr>
          <w:rFonts w:ascii="Arial" w:hAnsi="Arial" w:cs="Arial"/>
          <w:b/>
          <w:bCs/>
          <w:sz w:val="20"/>
          <w:szCs w:val="20"/>
        </w:rPr>
        <w:t xml:space="preserve"> </w:t>
      </w:r>
      <w:r w:rsidRPr="00844174">
        <w:rPr>
          <w:rFonts w:ascii="Arial" w:hAnsi="Arial" w:cs="Arial"/>
          <w:sz w:val="20"/>
          <w:szCs w:val="20"/>
        </w:rPr>
        <w:t xml:space="preserve">A)Radyometre ile güneş enerjisi hareket enerjisine dönüştürülür.                                                                 </w:t>
      </w:r>
    </w:p>
    <w:p w:rsidR="00842F6D" w:rsidRDefault="00842F6D" w:rsidP="00452517">
      <w:pPr>
        <w:spacing w:after="0" w:line="360" w:lineRule="auto"/>
        <w:ind w:left="-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844174">
        <w:rPr>
          <w:rFonts w:ascii="Arial" w:hAnsi="Arial" w:cs="Arial"/>
          <w:sz w:val="20"/>
          <w:szCs w:val="20"/>
        </w:rPr>
        <w:t xml:space="preserve">B)Açık renkli cisimler ışığı daha çok soğurur.                 </w:t>
      </w:r>
    </w:p>
    <w:p w:rsidR="00842F6D" w:rsidRDefault="00842F6D" w:rsidP="00452517">
      <w:pPr>
        <w:spacing w:after="0" w:line="360" w:lineRule="auto"/>
        <w:ind w:left="-180"/>
        <w:rPr>
          <w:rFonts w:ascii="Arial" w:hAnsi="Arial" w:cs="Arial"/>
          <w:sz w:val="20"/>
          <w:szCs w:val="20"/>
        </w:rPr>
      </w:pPr>
      <w:r w:rsidRPr="00844174">
        <w:rPr>
          <w:rFonts w:ascii="Arial" w:hAnsi="Arial" w:cs="Arial"/>
          <w:sz w:val="20"/>
          <w:szCs w:val="20"/>
        </w:rPr>
        <w:t xml:space="preserve"> C)Koyu renk cisimler ışığı daha az yansıtır.        </w:t>
      </w:r>
    </w:p>
    <w:p w:rsidR="00842F6D" w:rsidRDefault="00842F6D" w:rsidP="00C609F5">
      <w:pPr>
        <w:spacing w:line="360" w:lineRule="auto"/>
        <w:ind w:left="-180"/>
        <w:rPr>
          <w:rFonts w:ascii="Arial" w:hAnsi="Arial" w:cs="Arial"/>
          <w:sz w:val="20"/>
          <w:szCs w:val="20"/>
        </w:rPr>
      </w:pPr>
      <w:r w:rsidRPr="00844174">
        <w:rPr>
          <w:rFonts w:ascii="Arial" w:hAnsi="Arial" w:cs="Arial"/>
          <w:sz w:val="20"/>
          <w:szCs w:val="20"/>
        </w:rPr>
        <w:t xml:space="preserve">  D)Deniz suyunun tatlı suya dönüştürülmesi için güneş enerjisi kullanılır.    </w:t>
      </w:r>
    </w:p>
    <w:p w:rsidR="00842F6D" w:rsidRPr="002A0B87" w:rsidRDefault="00842F6D" w:rsidP="00701753">
      <w:pPr>
        <w:spacing w:after="120"/>
        <w:rPr>
          <w:b/>
          <w:bCs/>
        </w:rPr>
      </w:pPr>
      <w:r>
        <w:rPr>
          <w:noProof/>
        </w:rPr>
        <w:pict>
          <v:group id="Grup 111" o:spid="_x0000_s1047" style="position:absolute;margin-left:272.35pt;margin-top:17.95pt;width:163.65pt;height:110.1pt;z-index:251660288" coordorigin="2459,7673" coordsize="3968,2252">
            <v:shape id="Text Box 112" o:spid="_x0000_s1048" type="#_x0000_t202" style="position:absolute;left:5008;top:8449;width:227;height:180;visibility:visible" stroked="f" strokecolor="maroon" strokeweight="1.5pt">
              <v:fill opacity="0"/>
              <v:textbox inset="0,0,0,0">
                <w:txbxContent>
                  <w:p w:rsidR="00842F6D" w:rsidRPr="00D6451A" w:rsidRDefault="00842F6D" w:rsidP="00C609F5">
                    <w:pPr>
                      <w:jc w:val="center"/>
                      <w:rPr>
                        <w:b/>
                        <w:bCs/>
                        <w:color w:val="0000FF"/>
                        <w:sz w:val="14"/>
                        <w:szCs w:val="14"/>
                      </w:rPr>
                    </w:pPr>
                    <w:r w:rsidRPr="00DE05DF">
                      <w:rPr>
                        <w:b/>
                        <w:bCs/>
                        <w:color w:val="000000"/>
                        <w:sz w:val="14"/>
                        <w:szCs w:val="14"/>
                      </w:rPr>
                      <w:t>4</w:t>
                    </w:r>
                    <w:r>
                      <w:rPr>
                        <w:b/>
                        <w:bCs/>
                        <w:color w:val="0000FF"/>
                        <w:sz w:val="14"/>
                        <w:szCs w:val="14"/>
                      </w:rPr>
                      <w:t>.</w:t>
                    </w:r>
                  </w:p>
                </w:txbxContent>
              </v:textbox>
            </v:shape>
            <v:group id="Group 113" o:spid="_x0000_s1049" style="position:absolute;left:2459;top:7673;width:3968;height:2252" coordorigin="2459,7673" coordsize="3968,2252">
              <v:shape id="Text Box 114" o:spid="_x0000_s1050" type="#_x0000_t202" style="position:absolute;left:4687;top:7673;width:227;height:180;visibility:visible" stroked="f" strokecolor="maroon" strokeweight="1.5pt">
                <v:fill opacity="0"/>
                <v:textbox inset="0,0,0,0">
                  <w:txbxContent>
                    <w:p w:rsidR="00842F6D" w:rsidRPr="00DE05DF" w:rsidRDefault="00842F6D" w:rsidP="00C609F5">
                      <w:pPr>
                        <w:jc w:val="center"/>
                        <w:rPr>
                          <w:b/>
                          <w:bCs/>
                          <w:color w:val="000000"/>
                          <w:sz w:val="14"/>
                          <w:szCs w:val="14"/>
                        </w:rPr>
                      </w:pPr>
                      <w:r w:rsidRPr="00DE05DF">
                        <w:rPr>
                          <w:b/>
                          <w:bCs/>
                          <w:color w:val="000000"/>
                          <w:sz w:val="14"/>
                          <w:szCs w:val="14"/>
                        </w:rPr>
                        <w:t>2.</w:t>
                      </w:r>
                    </w:p>
                  </w:txbxContent>
                </v:textbox>
              </v:shape>
              <v:group id="Group 115" o:spid="_x0000_s1051" style="position:absolute;left:2459;top:7886;width:3968;height:2039" coordorigin="2459,7886" coordsize="3968,2039">
                <v:shape id="Text Box 116" o:spid="_x0000_s1052" type="#_x0000_t202" style="position:absolute;left:3101;top:8044;width:227;height:180;visibility:visible" stroked="f" strokecolor="maroon" strokeweight="1.5pt">
                  <v:fill opacity="0"/>
                  <v:textbox inset="0,0,0,0">
                    <w:txbxContent>
                      <w:p w:rsidR="00842F6D" w:rsidRPr="00D6451A" w:rsidRDefault="00842F6D" w:rsidP="00C609F5">
                        <w:pPr>
                          <w:jc w:val="center"/>
                          <w:rPr>
                            <w:b/>
                            <w:bCs/>
                            <w:color w:val="0000FF"/>
                            <w:sz w:val="14"/>
                            <w:szCs w:val="14"/>
                          </w:rPr>
                        </w:pPr>
                        <w:r w:rsidRPr="00DE05DF">
                          <w:rPr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1</w:t>
                        </w:r>
                        <w:r>
                          <w:rPr>
                            <w:b/>
                            <w:bCs/>
                            <w:color w:val="0000FF"/>
                            <w:sz w:val="14"/>
                            <w:szCs w:val="14"/>
                          </w:rPr>
                          <w:t>.</w:t>
                        </w:r>
                      </w:p>
                    </w:txbxContent>
                  </v:textbox>
                </v:shape>
                <v:group id="Group 117" o:spid="_x0000_s1053" style="position:absolute;left:2459;top:7886;width:3968;height:2039" coordorigin="2459,7886" coordsize="3968,2039">
                  <v:shape id="Text Box 118" o:spid="_x0000_s1054" type="#_x0000_t202" style="position:absolute;left:3062;top:9542;width:125;height:180;visibility:visible" stroked="f">
                    <v:fill opacity="0"/>
                    <v:textbox inset="0,0,0,0">
                      <w:txbxContent>
                        <w:p w:rsidR="00842F6D" w:rsidRPr="00D6451A" w:rsidRDefault="00842F6D" w:rsidP="00C609F5">
                          <w:pPr>
                            <w:rPr>
                              <w:color w:val="0000FF"/>
                              <w:sz w:val="16"/>
                              <w:szCs w:val="16"/>
                              <w:vertAlign w:val="subscript"/>
                            </w:rPr>
                          </w:pPr>
                        </w:p>
                      </w:txbxContent>
                    </v:textbox>
                  </v:shape>
                  <v:group id="Group 119" o:spid="_x0000_s1055" style="position:absolute;left:2459;top:7886;width:3968;height:2039" coordorigin="2459,7886" coordsize="3968,2039">
                    <v:group id="Group 120" o:spid="_x0000_s1056" style="position:absolute;left:4457;top:9180;width:457;height:745" coordorigin="4457,9180" coordsize="457,745">
                      <v:group id="_x0000_s1057" style="position:absolute;left:4457;top:9180;width:457;height:490" coordorigin="3080,10543" coordsize="457,490">
                        <v:group id="Group 122" o:spid="_x0000_s1058" style="position:absolute;left:3080;top:10543;width:152;height:482" coordorigin="4756,5244" coordsize="152,482">
                          <v:line id="Line 123" o:spid="_x0000_s1059" style="position:absolute;visibility:visible" from="4908,5244" to="4908,5726" o:connectortype="straight" strokeweight="1pt"/>
                          <v:shape id="Text Box 124" o:spid="_x0000_s1060" type="#_x0000_t202" style="position:absolute;left:4756;top:5541;width:136;height:180;visibility:visible" stroked="f">
                            <v:fill opacity="0"/>
                            <v:textbox inset="0,0,0,0">
                              <w:txbxContent>
                                <w:p w:rsidR="00842F6D" w:rsidRPr="009727EC" w:rsidRDefault="00842F6D" w:rsidP="00C609F5">
                                  <w:pPr>
                                    <w:rPr>
                                      <w:b/>
                                      <w:bCs/>
                                      <w:color w:val="0000FF"/>
                                      <w:sz w:val="20"/>
                                      <w:szCs w:val="20"/>
                                      <w:vertAlign w:val="superscript"/>
                                    </w:rPr>
                                  </w:pPr>
                                  <w:r w:rsidRPr="009727EC">
                                    <w:rPr>
                                      <w:b/>
                                      <w:bCs/>
                                      <w:color w:val="0000FF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Group 125" o:spid="_x0000_s1061" style="position:absolute;left:3336;top:10697;width:201;height:336" coordorigin="5012,5398" coordsize="201,336">
                          <v:line id="Line 126" o:spid="_x0000_s1062" style="position:absolute;visibility:visible" from="5012,5398" to="5012,5591" o:connectortype="straight" strokeweight="1pt"/>
                          <v:shape id="Text Box 127" o:spid="_x0000_s1063" type="#_x0000_t202" style="position:absolute;left:5077;top:5554;width:136;height:180;visibility:visible" stroked="f">
                            <v:fill opacity="0"/>
                            <v:textbox inset="0,0,0,0">
                              <w:txbxContent>
                                <w:p w:rsidR="00842F6D" w:rsidRPr="005B0B2F" w:rsidRDefault="00842F6D" w:rsidP="00C609F5">
                                  <w:pPr>
                                    <w:rPr>
                                      <w:b/>
                                      <w:bCs/>
                                      <w:color w:val="0000FF"/>
                                      <w:w w:val="200"/>
                                      <w:sz w:val="18"/>
                                      <w:szCs w:val="18"/>
                                      <w:vertAlign w:val="superscript"/>
                                    </w:rPr>
                                  </w:pPr>
                                  <w:r w:rsidRPr="005B0B2F">
                                    <w:rPr>
                                      <w:b/>
                                      <w:bCs/>
                                      <w:color w:val="0000FF"/>
                                      <w:w w:val="200"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  <v:shape id="Text Box 128" o:spid="_x0000_s1064" type="#_x0000_t202" style="position:absolute;left:4586;top:9745;width:214;height:180;visibility:visible" stroked="f">
                        <v:fill opacity="0"/>
                        <v:textbox inset="0,0,0,0">
                          <w:txbxContent>
                            <w:p w:rsidR="00842F6D" w:rsidRPr="00E8252E" w:rsidRDefault="00842F6D" w:rsidP="00C609F5">
                              <w:pPr>
                                <w:rPr>
                                  <w:color w:val="0000FF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  <v:group id="Group 129" o:spid="_x0000_s1065" style="position:absolute;left:2459;top:7886;width:3968;height:1544" coordorigin="2459,7886" coordsize="3968,1544">
                      <v:group id="Group 130" o:spid="_x0000_s1066" style="position:absolute;left:2459;top:8245;width:2136;height:1185" coordorigin="2459,8245" coordsize="2136,1185">
                        <v:group id="Group 131" o:spid="_x0000_s1067" style="position:absolute;left:3020;top:8245;width:306;height:306" coordorigin="3135,1898" coordsize="306,306">
                          <v:group id="Group 132" o:spid="_x0000_s1068" style="position:absolute;left:3136;top:2018;width:289;height:102" coordorigin="3469,5665" coordsize="289,102">
                            <v:group id="Group 133" o:spid="_x0000_s1069" style="position:absolute;left:3469;top:5665;width:114;height:98" coordorigin="6920,14694" coordsize="560,338">
                              <v:shape id="Arc 134" o:spid="_x0000_s1070" style="position:absolute;left:6925;top:14689;width:336;height:346;rotation:90;visibility:visible" coordsize="40312,43200" o:spt="100" adj="0,,0" path="m2702,7099nfc6797,2578,12612,-1,18712,,30641,,40312,9670,40312,21600v,11929,-9671,21600,-21600,21600c10990,43200,3857,39078,,32389em2702,7099nsc6797,2578,12612,-1,18712,,30641,,40312,9670,40312,21600v,11929,-9671,21600,-21600,21600c10990,43200,3857,39078,,32389l18712,21600,2702,7099xe" filled="f" strokecolor="blue" strokeweight=".5pt">
                                <v:stroke joinstyle="round"/>
                                <v:formulas>
                                  <v:f eqn="val #1"/>
                                  <v:f eqn="val #0"/>
                                  <v:f eqn="sum #1 0 #0"/>
                                  <v:f eqn="val 10800"/>
                                  <v:f eqn="sum 0 0 #1"/>
                                  <v:f eqn="sumangle @2 360 0"/>
                                  <v:f eqn="if @2 @2 @5"/>
                                  <v:f eqn="sum 0 0 @6"/>
                                  <v:f eqn="val #2"/>
                                  <v:f eqn="sum 0 0 #0"/>
                                  <v:f eqn="sum #2 0 2700"/>
                                  <v:f eqn="cos @10 #1"/>
                                  <v:f eqn="sin @10 #1"/>
                                  <v:f eqn="cos 13500 #1"/>
                                  <v:f eqn="sin 13500 #1"/>
                                  <v:f eqn="sum @11 10800 0"/>
                                  <v:f eqn="sum @12 10800 0"/>
                                  <v:f eqn="sum @13 10800 0"/>
                                  <v:f eqn="sum @14 10800 0"/>
                                  <v:f eqn="prod #2 1 2"/>
                                  <v:f eqn="sum @19 5400 0"/>
                                  <v:f eqn="cos @20 #1"/>
                                  <v:f eqn="sin @20 #1"/>
                                  <v:f eqn="sum @21 10800 0"/>
                                  <v:f eqn="sum @12 @23 @22"/>
                                  <v:f eqn="sum @22 @23 @11"/>
                                  <v:f eqn="cos 10800 #1"/>
                                  <v:f eqn="sin 10800 #1"/>
                                  <v:f eqn="cos #2 #1"/>
                                  <v:f eqn="sin #2 #1"/>
                                  <v:f eqn="sum @26 10800 0"/>
                                  <v:f eqn="sum @27 10800 0"/>
                                  <v:f eqn="sum @28 10800 0"/>
                                  <v:f eqn="sum @29 10800 0"/>
                                  <v:f eqn="sum @19 5400 0"/>
                                  <v:f eqn="cos @34 #0"/>
                                  <v:f eqn="sin @34 #0"/>
                                  <v:f eqn="mid #0 #1"/>
                                  <v:f eqn="sumangle @37 180 0"/>
                                  <v:f eqn="if @2 @37 @38"/>
                                  <v:f eqn="cos 10800 @39"/>
                                  <v:f eqn="sin 10800 @39"/>
                                  <v:f eqn="cos #2 @39"/>
                                  <v:f eqn="sin #2 @39"/>
                                  <v:f eqn="sum @40 10800 0"/>
                                  <v:f eqn="sum @41 10800 0"/>
                                  <v:f eqn="sum @42 10800 0"/>
                                  <v:f eqn="sum @43 10800 0"/>
                                  <v:f eqn="sum @35 10800 0"/>
                                  <v:f eqn="sum @36 10800 0"/>
                                </v:formulas>
                                <v:path arrowok="t" o:extrusionok="f" o:connecttype="custom" o:connectlocs="0,0;0,2;1,1" o:connectangles="0,0,0" textboxrect="3163,3163,18437,18437"/>
                                <v:handles>
                                  <v:h position="@3,#0" polar="10800,10800"/>
                                  <v:h position="#2,#1" polar="10800,10800" radiusrange="0,10800"/>
                                </v:handles>
                              </v:shape>
                              <v:shape id="Arc 135" o:spid="_x0000_s1071" style="position:absolute;left:7139;top:14691;width:336;height:346;rotation:90;visibility:visible" coordsize="40312,43200" o:spt="100" adj="0,,0" path="m2702,7099nfc6797,2578,12612,-1,18712,,30641,,40312,9670,40312,21600v,11929,-9671,21600,-21600,21600c10990,43200,3857,39078,,32389em2702,7099nsc6797,2578,12612,-1,18712,,30641,,40312,9670,40312,21600v,11929,-9671,21600,-21600,21600c10990,43200,3857,39078,,32389l18712,21600,2702,7099xe" filled="f" strokecolor="blue" strokeweight=".5pt">
                                <v:stroke joinstyle="round"/>
                                <v:formulas>
                                  <v:f eqn="val #1"/>
                                  <v:f eqn="val #0"/>
                                  <v:f eqn="sum #1 0 #0"/>
                                  <v:f eqn="val 10800"/>
                                  <v:f eqn="sum 0 0 #1"/>
                                  <v:f eqn="sumangle @2 360 0"/>
                                  <v:f eqn="if @2 @2 @5"/>
                                  <v:f eqn="sum 0 0 @6"/>
                                  <v:f eqn="val #2"/>
                                  <v:f eqn="sum 0 0 #0"/>
                                  <v:f eqn="sum #2 0 2700"/>
                                  <v:f eqn="cos @10 #1"/>
                                  <v:f eqn="sin @10 #1"/>
                                  <v:f eqn="cos 13500 #1"/>
                                  <v:f eqn="sin 13500 #1"/>
                                  <v:f eqn="sum @11 10800 0"/>
                                  <v:f eqn="sum @12 10800 0"/>
                                  <v:f eqn="sum @13 10800 0"/>
                                  <v:f eqn="sum @14 10800 0"/>
                                  <v:f eqn="prod #2 1 2"/>
                                  <v:f eqn="sum @19 5400 0"/>
                                  <v:f eqn="cos @20 #1"/>
                                  <v:f eqn="sin @20 #1"/>
                                  <v:f eqn="sum @21 10800 0"/>
                                  <v:f eqn="sum @12 @23 @22"/>
                                  <v:f eqn="sum @22 @23 @11"/>
                                  <v:f eqn="cos 10800 #1"/>
                                  <v:f eqn="sin 10800 #1"/>
                                  <v:f eqn="cos #2 #1"/>
                                  <v:f eqn="sin #2 #1"/>
                                  <v:f eqn="sum @26 10800 0"/>
                                  <v:f eqn="sum @27 10800 0"/>
                                  <v:f eqn="sum @28 10800 0"/>
                                  <v:f eqn="sum @29 10800 0"/>
                                  <v:f eqn="sum @19 5400 0"/>
                                  <v:f eqn="cos @34 #0"/>
                                  <v:f eqn="sin @34 #0"/>
                                  <v:f eqn="mid #0 #1"/>
                                  <v:f eqn="sumangle @37 180 0"/>
                                  <v:f eqn="if @2 @37 @38"/>
                                  <v:f eqn="cos 10800 @39"/>
                                  <v:f eqn="sin 10800 @39"/>
                                  <v:f eqn="cos #2 @39"/>
                                  <v:f eqn="sin #2 @39"/>
                                  <v:f eqn="sum @40 10800 0"/>
                                  <v:f eqn="sum @41 10800 0"/>
                                  <v:f eqn="sum @42 10800 0"/>
                                  <v:f eqn="sum @43 10800 0"/>
                                  <v:f eqn="sum @35 10800 0"/>
                                  <v:f eqn="sum @36 10800 0"/>
                                </v:formulas>
                                <v:path arrowok="t" o:extrusionok="f" o:connecttype="custom" o:connectlocs="0,0;0,2;1,1" o:connectangles="0,0,0" textboxrect="3163,3163,18437,18437"/>
                                <v:handles>
                                  <v:h position="@3,#0" polar="10800,10800"/>
                                  <v:h position="#2,#1" polar="10800,10800" radiusrange="0,10800"/>
                                </v:handles>
                              </v:shape>
                            </v:group>
                            <v:group id="Group 136" o:spid="_x0000_s1072" style="position:absolute;left:3557;top:5669;width:114;height:98" coordorigin="6920,14694" coordsize="560,338">
                              <v:shape id="Arc 137" o:spid="_x0000_s1073" style="position:absolute;left:6925;top:14689;width:336;height:346;rotation:90;visibility:visible" coordsize="40312,43200" o:spt="100" adj="0,,0" path="m2702,7099nfc6797,2578,12612,-1,18712,,30641,,40312,9670,40312,21600v,11929,-9671,21600,-21600,21600c10990,43200,3857,39078,,32389em2702,7099nsc6797,2578,12612,-1,18712,,30641,,40312,9670,40312,21600v,11929,-9671,21600,-21600,21600c10990,43200,3857,39078,,32389l18712,21600,2702,7099xe" filled="f" strokecolor="blue" strokeweight=".5pt">
                                <v:stroke joinstyle="round"/>
                                <v:formulas>
                                  <v:f eqn="val #1"/>
                                  <v:f eqn="val #0"/>
                                  <v:f eqn="sum #1 0 #0"/>
                                  <v:f eqn="val 10800"/>
                                  <v:f eqn="sum 0 0 #1"/>
                                  <v:f eqn="sumangle @2 360 0"/>
                                  <v:f eqn="if @2 @2 @5"/>
                                  <v:f eqn="sum 0 0 @6"/>
                                  <v:f eqn="val #2"/>
                                  <v:f eqn="sum 0 0 #0"/>
                                  <v:f eqn="sum #2 0 2700"/>
                                  <v:f eqn="cos @10 #1"/>
                                  <v:f eqn="sin @10 #1"/>
                                  <v:f eqn="cos 13500 #1"/>
                                  <v:f eqn="sin 13500 #1"/>
                                  <v:f eqn="sum @11 10800 0"/>
                                  <v:f eqn="sum @12 10800 0"/>
                                  <v:f eqn="sum @13 10800 0"/>
                                  <v:f eqn="sum @14 10800 0"/>
                                  <v:f eqn="prod #2 1 2"/>
                                  <v:f eqn="sum @19 5400 0"/>
                                  <v:f eqn="cos @20 #1"/>
                                  <v:f eqn="sin @20 #1"/>
                                  <v:f eqn="sum @21 10800 0"/>
                                  <v:f eqn="sum @12 @23 @22"/>
                                  <v:f eqn="sum @22 @23 @11"/>
                                  <v:f eqn="cos 10800 #1"/>
                                  <v:f eqn="sin 10800 #1"/>
                                  <v:f eqn="cos #2 #1"/>
                                  <v:f eqn="sin #2 #1"/>
                                  <v:f eqn="sum @26 10800 0"/>
                                  <v:f eqn="sum @27 10800 0"/>
                                  <v:f eqn="sum @28 10800 0"/>
                                  <v:f eqn="sum @29 10800 0"/>
                                  <v:f eqn="sum @19 5400 0"/>
                                  <v:f eqn="cos @34 #0"/>
                                  <v:f eqn="sin @34 #0"/>
                                  <v:f eqn="mid #0 #1"/>
                                  <v:f eqn="sumangle @37 180 0"/>
                                  <v:f eqn="if @2 @37 @38"/>
                                  <v:f eqn="cos 10800 @39"/>
                                  <v:f eqn="sin 10800 @39"/>
                                  <v:f eqn="cos #2 @39"/>
                                  <v:f eqn="sin #2 @39"/>
                                  <v:f eqn="sum @40 10800 0"/>
                                  <v:f eqn="sum @41 10800 0"/>
                                  <v:f eqn="sum @42 10800 0"/>
                                  <v:f eqn="sum @43 10800 0"/>
                                  <v:f eqn="sum @35 10800 0"/>
                                  <v:f eqn="sum @36 10800 0"/>
                                </v:formulas>
                                <v:path arrowok="t" o:extrusionok="f" o:connecttype="custom" o:connectlocs="0,0;0,2;1,1" o:connectangles="0,0,0" textboxrect="3163,3163,18437,18437"/>
                                <v:handles>
                                  <v:h position="@3,#0" polar="10800,10800"/>
                                  <v:h position="#2,#1" polar="10800,10800" radiusrange="0,10800"/>
                                </v:handles>
                              </v:shape>
                              <v:shape id="Arc 138" o:spid="_x0000_s1074" style="position:absolute;left:7139;top:14691;width:336;height:346;rotation:90;visibility:visible" coordsize="40312,43200" o:spt="100" adj="0,,0" path="m2702,7099nfc6797,2578,12612,-1,18712,,30641,,40312,9670,40312,21600v,11929,-9671,21600,-21600,21600c10990,43200,3857,39078,,32389em2702,7099nsc6797,2578,12612,-1,18712,,30641,,40312,9670,40312,21600v,11929,-9671,21600,-21600,21600c10990,43200,3857,39078,,32389l18712,21600,2702,7099xe" filled="f" strokecolor="blue" strokeweight=".5pt">
                                <v:stroke joinstyle="round"/>
                                <v:formulas>
                                  <v:f eqn="val #1"/>
                                  <v:f eqn="val #0"/>
                                  <v:f eqn="sum #1 0 #0"/>
                                  <v:f eqn="val 10800"/>
                                  <v:f eqn="sum 0 0 #1"/>
                                  <v:f eqn="sumangle @2 360 0"/>
                                  <v:f eqn="if @2 @2 @5"/>
                                  <v:f eqn="sum 0 0 @6"/>
                                  <v:f eqn="val #2"/>
                                  <v:f eqn="sum 0 0 #0"/>
                                  <v:f eqn="sum #2 0 2700"/>
                                  <v:f eqn="cos @10 #1"/>
                                  <v:f eqn="sin @10 #1"/>
                                  <v:f eqn="cos 13500 #1"/>
                                  <v:f eqn="sin 13500 #1"/>
                                  <v:f eqn="sum @11 10800 0"/>
                                  <v:f eqn="sum @12 10800 0"/>
                                  <v:f eqn="sum @13 10800 0"/>
                                  <v:f eqn="sum @14 10800 0"/>
                                  <v:f eqn="prod #2 1 2"/>
                                  <v:f eqn="sum @19 5400 0"/>
                                  <v:f eqn="cos @20 #1"/>
                                  <v:f eqn="sin @20 #1"/>
                                  <v:f eqn="sum @21 10800 0"/>
                                  <v:f eqn="sum @12 @23 @22"/>
                                  <v:f eqn="sum @22 @23 @11"/>
                                  <v:f eqn="cos 10800 #1"/>
                                  <v:f eqn="sin 10800 #1"/>
                                  <v:f eqn="cos #2 #1"/>
                                  <v:f eqn="sin #2 #1"/>
                                  <v:f eqn="sum @26 10800 0"/>
                                  <v:f eqn="sum @27 10800 0"/>
                                  <v:f eqn="sum @28 10800 0"/>
                                  <v:f eqn="sum @29 10800 0"/>
                                  <v:f eqn="sum @19 5400 0"/>
                                  <v:f eqn="cos @34 #0"/>
                                  <v:f eqn="sin @34 #0"/>
                                  <v:f eqn="mid #0 #1"/>
                                  <v:f eqn="sumangle @37 180 0"/>
                                  <v:f eqn="if @2 @37 @38"/>
                                  <v:f eqn="cos 10800 @39"/>
                                  <v:f eqn="sin 10800 @39"/>
                                  <v:f eqn="cos #2 @39"/>
                                  <v:f eqn="sin #2 @39"/>
                                  <v:f eqn="sum @40 10800 0"/>
                                  <v:f eqn="sum @41 10800 0"/>
                                  <v:f eqn="sum @42 10800 0"/>
                                  <v:f eqn="sum @43 10800 0"/>
                                  <v:f eqn="sum @35 10800 0"/>
                                  <v:f eqn="sum @36 10800 0"/>
                                </v:formulas>
                                <v:path arrowok="t" o:extrusionok="f" o:connecttype="custom" o:connectlocs="0,0;0,2;1,1" o:connectangles="0,0,0" textboxrect="3163,3163,18437,18437"/>
                                <v:handles>
                                  <v:h position="@3,#0" polar="10800,10800"/>
                                  <v:h position="#2,#1" polar="10800,10800" radiusrange="0,10800"/>
                                </v:handles>
                              </v:shape>
                            </v:group>
                            <v:group id="Group 139" o:spid="_x0000_s1075" style="position:absolute;left:3644;top:5669;width:114;height:98" coordorigin="6920,14694" coordsize="560,338">
                              <v:shape id="Arc 140" o:spid="_x0000_s1076" style="position:absolute;left:6925;top:14689;width:336;height:346;rotation:90;visibility:visible" coordsize="40312,43200" o:spt="100" adj="0,,0" path="m2702,7099nfc6797,2578,12612,-1,18712,,30641,,40312,9670,40312,21600v,11929,-9671,21600,-21600,21600c10990,43200,3857,39078,,32389em2702,7099nsc6797,2578,12612,-1,18712,,30641,,40312,9670,40312,21600v,11929,-9671,21600,-21600,21600c10990,43200,3857,39078,,32389l18712,21600,2702,7099xe" filled="f" strokecolor="blue" strokeweight=".5pt">
                                <v:stroke joinstyle="round"/>
                                <v:formulas>
                                  <v:f eqn="val #1"/>
                                  <v:f eqn="val #0"/>
                                  <v:f eqn="sum #1 0 #0"/>
                                  <v:f eqn="val 10800"/>
                                  <v:f eqn="sum 0 0 #1"/>
                                  <v:f eqn="sumangle @2 360 0"/>
                                  <v:f eqn="if @2 @2 @5"/>
                                  <v:f eqn="sum 0 0 @6"/>
                                  <v:f eqn="val #2"/>
                                  <v:f eqn="sum 0 0 #0"/>
                                  <v:f eqn="sum #2 0 2700"/>
                                  <v:f eqn="cos @10 #1"/>
                                  <v:f eqn="sin @10 #1"/>
                                  <v:f eqn="cos 13500 #1"/>
                                  <v:f eqn="sin 13500 #1"/>
                                  <v:f eqn="sum @11 10800 0"/>
                                  <v:f eqn="sum @12 10800 0"/>
                                  <v:f eqn="sum @13 10800 0"/>
                                  <v:f eqn="sum @14 10800 0"/>
                                  <v:f eqn="prod #2 1 2"/>
                                  <v:f eqn="sum @19 5400 0"/>
                                  <v:f eqn="cos @20 #1"/>
                                  <v:f eqn="sin @20 #1"/>
                                  <v:f eqn="sum @21 10800 0"/>
                                  <v:f eqn="sum @12 @23 @22"/>
                                  <v:f eqn="sum @22 @23 @11"/>
                                  <v:f eqn="cos 10800 #1"/>
                                  <v:f eqn="sin 10800 #1"/>
                                  <v:f eqn="cos #2 #1"/>
                                  <v:f eqn="sin #2 #1"/>
                                  <v:f eqn="sum @26 10800 0"/>
                                  <v:f eqn="sum @27 10800 0"/>
                                  <v:f eqn="sum @28 10800 0"/>
                                  <v:f eqn="sum @29 10800 0"/>
                                  <v:f eqn="sum @19 5400 0"/>
                                  <v:f eqn="cos @34 #0"/>
                                  <v:f eqn="sin @34 #0"/>
                                  <v:f eqn="mid #0 #1"/>
                                  <v:f eqn="sumangle @37 180 0"/>
                                  <v:f eqn="if @2 @37 @38"/>
                                  <v:f eqn="cos 10800 @39"/>
                                  <v:f eqn="sin 10800 @39"/>
                                  <v:f eqn="cos #2 @39"/>
                                  <v:f eqn="sin #2 @39"/>
                                  <v:f eqn="sum @40 10800 0"/>
                                  <v:f eqn="sum @41 10800 0"/>
                                  <v:f eqn="sum @42 10800 0"/>
                                  <v:f eqn="sum @43 10800 0"/>
                                  <v:f eqn="sum @35 10800 0"/>
                                  <v:f eqn="sum @36 10800 0"/>
                                </v:formulas>
                                <v:path arrowok="t" o:extrusionok="f" o:connecttype="custom" o:connectlocs="0,0;0,2;1,1" o:connectangles="0,0,0" textboxrect="3163,3163,18437,18437"/>
                                <v:handles>
                                  <v:h position="@3,#0" polar="10800,10800"/>
                                  <v:h position="#2,#1" polar="10800,10800" radiusrange="0,10800"/>
                                </v:handles>
                              </v:shape>
                              <v:shape id="Arc 141" o:spid="_x0000_s1077" style="position:absolute;left:7139;top:14691;width:336;height:346;rotation:90;visibility:visible" coordsize="40312,43200" o:spt="100" adj="0,,0" path="m2702,7099nfc6797,2578,12612,-1,18712,,30641,,40312,9670,40312,21600v,11929,-9671,21600,-21600,21600c10990,43200,3857,39078,,32389em2702,7099nsc6797,2578,12612,-1,18712,,30641,,40312,9670,40312,21600v,11929,-9671,21600,-21600,21600c10990,43200,3857,39078,,32389l18712,21600,2702,7099xe" filled="f" strokecolor="blue" strokeweight=".5pt">
                                <v:stroke joinstyle="round"/>
                                <v:formulas>
                                  <v:f eqn="val #1"/>
                                  <v:f eqn="val #0"/>
                                  <v:f eqn="sum #1 0 #0"/>
                                  <v:f eqn="val 10800"/>
                                  <v:f eqn="sum 0 0 #1"/>
                                  <v:f eqn="sumangle @2 360 0"/>
                                  <v:f eqn="if @2 @2 @5"/>
                                  <v:f eqn="sum 0 0 @6"/>
                                  <v:f eqn="val #2"/>
                                  <v:f eqn="sum 0 0 #0"/>
                                  <v:f eqn="sum #2 0 2700"/>
                                  <v:f eqn="cos @10 #1"/>
                                  <v:f eqn="sin @10 #1"/>
                                  <v:f eqn="cos 13500 #1"/>
                                  <v:f eqn="sin 13500 #1"/>
                                  <v:f eqn="sum @11 10800 0"/>
                                  <v:f eqn="sum @12 10800 0"/>
                                  <v:f eqn="sum @13 10800 0"/>
                                  <v:f eqn="sum @14 10800 0"/>
                                  <v:f eqn="prod #2 1 2"/>
                                  <v:f eqn="sum @19 5400 0"/>
                                  <v:f eqn="cos @20 #1"/>
                                  <v:f eqn="sin @20 #1"/>
                                  <v:f eqn="sum @21 10800 0"/>
                                  <v:f eqn="sum @12 @23 @22"/>
                                  <v:f eqn="sum @22 @23 @11"/>
                                  <v:f eqn="cos 10800 #1"/>
                                  <v:f eqn="sin 10800 #1"/>
                                  <v:f eqn="cos #2 #1"/>
                                  <v:f eqn="sin #2 #1"/>
                                  <v:f eqn="sum @26 10800 0"/>
                                  <v:f eqn="sum @27 10800 0"/>
                                  <v:f eqn="sum @28 10800 0"/>
                                  <v:f eqn="sum @29 10800 0"/>
                                  <v:f eqn="sum @19 5400 0"/>
                                  <v:f eqn="cos @34 #0"/>
                                  <v:f eqn="sin @34 #0"/>
                                  <v:f eqn="mid #0 #1"/>
                                  <v:f eqn="sumangle @37 180 0"/>
                                  <v:f eqn="if @2 @37 @38"/>
                                  <v:f eqn="cos 10800 @39"/>
                                  <v:f eqn="sin 10800 @39"/>
                                  <v:f eqn="cos #2 @39"/>
                                  <v:f eqn="sin #2 @39"/>
                                  <v:f eqn="sum @40 10800 0"/>
                                  <v:f eqn="sum @41 10800 0"/>
                                  <v:f eqn="sum @42 10800 0"/>
                                  <v:f eqn="sum @43 10800 0"/>
                                  <v:f eqn="sum @35 10800 0"/>
                                  <v:f eqn="sum @36 10800 0"/>
                                </v:formulas>
                                <v:path arrowok="t" o:extrusionok="f" o:connecttype="custom" o:connectlocs="0,0;0,2;1,1" o:connectangles="0,0,0" textboxrect="3163,3163,18437,18437"/>
                                <v:handles>
                                  <v:h position="@3,#0" polar="10800,10800"/>
                                  <v:h position="#2,#1" polar="10800,10800" radiusrange="0,10800"/>
                                </v:handles>
                              </v:shape>
                            </v:group>
                          </v:group>
                          <v:oval id="Oval 142" o:spid="_x0000_s1078" style="position:absolute;left:3135;top:1898;width:306;height:306;visibility:visible" strokeweight="1.25pt">
                            <v:fill opacity="0"/>
                          </v:oval>
                        </v:group>
                        <v:line id="Line 143" o:spid="_x0000_s1079" style="position:absolute;visibility:visible" from="3326,8393" to="3677,8393" o:connectortype="straight" strokeweight="1.5pt"/>
                        <v:shape id="Freeform 144" o:spid="_x0000_s1080" style="position:absolute;left:2459;top:8393;width:632;height:1036;visibility:visible;mso-wrap-style:square;v-text-anchor:top" coordsize="1440,720" path="m1260,l,,,720r1440,e" filled="f" strokeweight="1.5pt">
                          <v:path arrowok="t" o:connecttype="custom" o:connectlocs="243,0;0,0;0,1491;277,1491" o:connectangles="0,0,0,0"/>
                        </v:shape>
                        <v:line id="Line 145" o:spid="_x0000_s1081" style="position:absolute;rotation:180;visibility:visible" from="3019,9430" to="4595,9430" o:connectortype="straight" strokeweight="1.5pt">
                          <v:stroke endarrow="open" endarrowwidth="narrow" endarrowlength="short"/>
                        </v:line>
                      </v:group>
                      <v:group id="Group 146" o:spid="_x0000_s1082" style="position:absolute;left:3680;top:7886;width:2747;height:1543" coordorigin="3680,7886" coordsize="2747,1543">
                        <v:shape id="Freeform 147" o:spid="_x0000_s1083" style="position:absolute;left:5712;top:8393;width:715;height:1036;flip:x;visibility:visible;mso-wrap-style:square;v-text-anchor:top" coordsize="1440,720" path="m1260,l,,,720r1440,e" filled="f" strokeweight="1.5pt">
                          <v:path arrowok="t" o:connecttype="custom" o:connectlocs="311,0;0,0;0,1491;355,1491" o:connectangles="0,0,0,0"/>
                        </v:shape>
                        <v:line id="Line 148" o:spid="_x0000_s1084" style="position:absolute;flip:x;visibility:visible" from="4725,9429" to="5814,9429" o:connectortype="straight" strokeweight="1.5pt"/>
                        <v:group id="Group 149" o:spid="_x0000_s1085" style="position:absolute;left:3680;top:7886;width:2134;height:1046" coordorigin="3680,7886" coordsize="2134,1046">
                          <v:group id="Group 150" o:spid="_x0000_s1086" style="position:absolute;left:4968;top:8626;width:306;height:306" coordorigin="5475,4873" coordsize="306,306">
                            <v:group id="Group 151" o:spid="_x0000_s1087" style="position:absolute;left:5476;top:4993;width:289;height:102" coordorigin="3469,5665" coordsize="289,102">
                              <v:group id="Group 152" o:spid="_x0000_s1088" style="position:absolute;left:3469;top:5665;width:114;height:98" coordorigin="6920,14694" coordsize="560,338">
                                <v:shape id="Arc 153" o:spid="_x0000_s1089" style="position:absolute;left:6925;top:14689;width:336;height:346;rotation:90;visibility:visible" coordsize="40312,43200" o:spt="100" adj="0,,0" path="m2702,7099nfc6797,2578,12612,-1,18712,,30641,,40312,9670,40312,21600v,11929,-9671,21600,-21600,21600c10990,43200,3857,39078,,32389em2702,7099nsc6797,2578,12612,-1,18712,,30641,,40312,9670,40312,21600v,11929,-9671,21600,-21600,21600c10990,43200,3857,39078,,32389l18712,21600,2702,7099xe" filled="f" strokecolor="blue" strokeweight=".5pt">
                                  <v:stroke joinstyle="round"/>
                                  <v:formulas>
                                    <v:f eqn="val #1"/>
                                    <v:f eqn="val #0"/>
                                    <v:f eqn="sum #1 0 #0"/>
                                    <v:f eqn="val 10800"/>
                                    <v:f eqn="sum 0 0 #1"/>
                                    <v:f eqn="sumangle @2 360 0"/>
                                    <v:f eqn="if @2 @2 @5"/>
                                    <v:f eqn="sum 0 0 @6"/>
                                    <v:f eqn="val #2"/>
                                    <v:f eqn="sum 0 0 #0"/>
                                    <v:f eqn="sum #2 0 2700"/>
                                    <v:f eqn="cos @10 #1"/>
                                    <v:f eqn="sin @10 #1"/>
                                    <v:f eqn="cos 13500 #1"/>
                                    <v:f eqn="sin 13500 #1"/>
                                    <v:f eqn="sum @11 10800 0"/>
                                    <v:f eqn="sum @12 10800 0"/>
                                    <v:f eqn="sum @13 10800 0"/>
                                    <v:f eqn="sum @14 10800 0"/>
                                    <v:f eqn="prod #2 1 2"/>
                                    <v:f eqn="sum @19 5400 0"/>
                                    <v:f eqn="cos @20 #1"/>
                                    <v:f eqn="sin @20 #1"/>
                                    <v:f eqn="sum @21 10800 0"/>
                                    <v:f eqn="sum @12 @23 @22"/>
                                    <v:f eqn="sum @22 @23 @11"/>
                                    <v:f eqn="cos 10800 #1"/>
                                    <v:f eqn="sin 10800 #1"/>
                                    <v:f eqn="cos #2 #1"/>
                                    <v:f eqn="sin #2 #1"/>
                                    <v:f eqn="sum @26 10800 0"/>
                                    <v:f eqn="sum @27 10800 0"/>
                                    <v:f eqn="sum @28 10800 0"/>
                                    <v:f eqn="sum @29 10800 0"/>
                                    <v:f eqn="sum @19 5400 0"/>
                                    <v:f eqn="cos @34 #0"/>
                                    <v:f eqn="sin @34 #0"/>
                                    <v:f eqn="mid #0 #1"/>
                                    <v:f eqn="sumangle @37 180 0"/>
                                    <v:f eqn="if @2 @37 @38"/>
                                    <v:f eqn="cos 10800 @39"/>
                                    <v:f eqn="sin 10800 @39"/>
                                    <v:f eqn="cos #2 @39"/>
                                    <v:f eqn="sin #2 @39"/>
                                    <v:f eqn="sum @40 10800 0"/>
                                    <v:f eqn="sum @41 10800 0"/>
                                    <v:f eqn="sum @42 10800 0"/>
                                    <v:f eqn="sum @43 10800 0"/>
                                    <v:f eqn="sum @35 10800 0"/>
                                    <v:f eqn="sum @36 10800 0"/>
                                  </v:formulas>
                                  <v:path arrowok="t" o:extrusionok="f" o:connecttype="custom" o:connectlocs="0,0;0,2;1,1" o:connectangles="0,0,0" textboxrect="3163,3163,18437,18437"/>
                                  <v:handles>
                                    <v:h position="@3,#0" polar="10800,10800"/>
                                    <v:h position="#2,#1" polar="10800,10800" radiusrange="0,10800"/>
                                  </v:handles>
                                </v:shape>
                                <v:shape id="Arc 154" o:spid="_x0000_s1090" style="position:absolute;left:7139;top:14691;width:336;height:346;rotation:90;visibility:visible" coordsize="40312,43200" o:spt="100" adj="0,,0" path="m2702,7099nfc6797,2578,12612,-1,18712,,30641,,40312,9670,40312,21600v,11929,-9671,21600,-21600,21600c10990,43200,3857,39078,,32389em2702,7099nsc6797,2578,12612,-1,18712,,30641,,40312,9670,40312,21600v,11929,-9671,21600,-21600,21600c10990,43200,3857,39078,,32389l18712,21600,2702,7099xe" filled="f" strokecolor="blue" strokeweight=".5pt">
                                  <v:stroke joinstyle="round"/>
                                  <v:formulas>
                                    <v:f eqn="val #1"/>
                                    <v:f eqn="val #0"/>
                                    <v:f eqn="sum #1 0 #0"/>
                                    <v:f eqn="val 10800"/>
                                    <v:f eqn="sum 0 0 #1"/>
                                    <v:f eqn="sumangle @2 360 0"/>
                                    <v:f eqn="if @2 @2 @5"/>
                                    <v:f eqn="sum 0 0 @6"/>
                                    <v:f eqn="val #2"/>
                                    <v:f eqn="sum 0 0 #0"/>
                                    <v:f eqn="sum #2 0 2700"/>
                                    <v:f eqn="cos @10 #1"/>
                                    <v:f eqn="sin @10 #1"/>
                                    <v:f eqn="cos 13500 #1"/>
                                    <v:f eqn="sin 13500 #1"/>
                                    <v:f eqn="sum @11 10800 0"/>
                                    <v:f eqn="sum @12 10800 0"/>
                                    <v:f eqn="sum @13 10800 0"/>
                                    <v:f eqn="sum @14 10800 0"/>
                                    <v:f eqn="prod #2 1 2"/>
                                    <v:f eqn="sum @19 5400 0"/>
                                    <v:f eqn="cos @20 #1"/>
                                    <v:f eqn="sin @20 #1"/>
                                    <v:f eqn="sum @21 10800 0"/>
                                    <v:f eqn="sum @12 @23 @22"/>
                                    <v:f eqn="sum @22 @23 @11"/>
                                    <v:f eqn="cos 10800 #1"/>
                                    <v:f eqn="sin 10800 #1"/>
                                    <v:f eqn="cos #2 #1"/>
                                    <v:f eqn="sin #2 #1"/>
                                    <v:f eqn="sum @26 10800 0"/>
                                    <v:f eqn="sum @27 10800 0"/>
                                    <v:f eqn="sum @28 10800 0"/>
                                    <v:f eqn="sum @29 10800 0"/>
                                    <v:f eqn="sum @19 5400 0"/>
                                    <v:f eqn="cos @34 #0"/>
                                    <v:f eqn="sin @34 #0"/>
                                    <v:f eqn="mid #0 #1"/>
                                    <v:f eqn="sumangle @37 180 0"/>
                                    <v:f eqn="if @2 @37 @38"/>
                                    <v:f eqn="cos 10800 @39"/>
                                    <v:f eqn="sin 10800 @39"/>
                                    <v:f eqn="cos #2 @39"/>
                                    <v:f eqn="sin #2 @39"/>
                                    <v:f eqn="sum @40 10800 0"/>
                                    <v:f eqn="sum @41 10800 0"/>
                                    <v:f eqn="sum @42 10800 0"/>
                                    <v:f eqn="sum @43 10800 0"/>
                                    <v:f eqn="sum @35 10800 0"/>
                                    <v:f eqn="sum @36 10800 0"/>
                                  </v:formulas>
                                  <v:path arrowok="t" o:extrusionok="f" o:connecttype="custom" o:connectlocs="0,0;0,2;1,1" o:connectangles="0,0,0" textboxrect="3163,3163,18437,18437"/>
                                  <v:handles>
                                    <v:h position="@3,#0" polar="10800,10800"/>
                                    <v:h position="#2,#1" polar="10800,10800" radiusrange="0,10800"/>
                                  </v:handles>
                                </v:shape>
                              </v:group>
                              <v:group id="Group 155" o:spid="_x0000_s1091" style="position:absolute;left:3557;top:5669;width:114;height:98" coordorigin="6920,14694" coordsize="560,338">
                                <v:shape id="Arc 156" o:spid="_x0000_s1092" style="position:absolute;left:6925;top:14689;width:336;height:346;rotation:90;visibility:visible" coordsize="40312,43200" o:spt="100" adj="0,,0" path="m2702,7099nfc6797,2578,12612,-1,18712,,30641,,40312,9670,40312,21600v,11929,-9671,21600,-21600,21600c10990,43200,3857,39078,,32389em2702,7099nsc6797,2578,12612,-1,18712,,30641,,40312,9670,40312,21600v,11929,-9671,21600,-21600,21600c10990,43200,3857,39078,,32389l18712,21600,2702,7099xe" filled="f" strokecolor="blue" strokeweight=".5pt">
                                  <v:stroke joinstyle="round"/>
                                  <v:formulas>
                                    <v:f eqn="val #1"/>
                                    <v:f eqn="val #0"/>
                                    <v:f eqn="sum #1 0 #0"/>
                                    <v:f eqn="val 10800"/>
                                    <v:f eqn="sum 0 0 #1"/>
                                    <v:f eqn="sumangle @2 360 0"/>
                                    <v:f eqn="if @2 @2 @5"/>
                                    <v:f eqn="sum 0 0 @6"/>
                                    <v:f eqn="val #2"/>
                                    <v:f eqn="sum 0 0 #0"/>
                                    <v:f eqn="sum #2 0 2700"/>
                                    <v:f eqn="cos @10 #1"/>
                                    <v:f eqn="sin @10 #1"/>
                                    <v:f eqn="cos 13500 #1"/>
                                    <v:f eqn="sin 13500 #1"/>
                                    <v:f eqn="sum @11 10800 0"/>
                                    <v:f eqn="sum @12 10800 0"/>
                                    <v:f eqn="sum @13 10800 0"/>
                                    <v:f eqn="sum @14 10800 0"/>
                                    <v:f eqn="prod #2 1 2"/>
                                    <v:f eqn="sum @19 5400 0"/>
                                    <v:f eqn="cos @20 #1"/>
                                    <v:f eqn="sin @20 #1"/>
                                    <v:f eqn="sum @21 10800 0"/>
                                    <v:f eqn="sum @12 @23 @22"/>
                                    <v:f eqn="sum @22 @23 @11"/>
                                    <v:f eqn="cos 10800 #1"/>
                                    <v:f eqn="sin 10800 #1"/>
                                    <v:f eqn="cos #2 #1"/>
                                    <v:f eqn="sin #2 #1"/>
                                    <v:f eqn="sum @26 10800 0"/>
                                    <v:f eqn="sum @27 10800 0"/>
                                    <v:f eqn="sum @28 10800 0"/>
                                    <v:f eqn="sum @29 10800 0"/>
                                    <v:f eqn="sum @19 5400 0"/>
                                    <v:f eqn="cos @34 #0"/>
                                    <v:f eqn="sin @34 #0"/>
                                    <v:f eqn="mid #0 #1"/>
                                    <v:f eqn="sumangle @37 180 0"/>
                                    <v:f eqn="if @2 @37 @38"/>
                                    <v:f eqn="cos 10800 @39"/>
                                    <v:f eqn="sin 10800 @39"/>
                                    <v:f eqn="cos #2 @39"/>
                                    <v:f eqn="sin #2 @39"/>
                                    <v:f eqn="sum @40 10800 0"/>
                                    <v:f eqn="sum @41 10800 0"/>
                                    <v:f eqn="sum @42 10800 0"/>
                                    <v:f eqn="sum @43 10800 0"/>
                                    <v:f eqn="sum @35 10800 0"/>
                                    <v:f eqn="sum @36 10800 0"/>
                                  </v:formulas>
                                  <v:path arrowok="t" o:extrusionok="f" o:connecttype="custom" o:connectlocs="0,0;0,2;1,1" o:connectangles="0,0,0" textboxrect="3163,3163,18437,18437"/>
                                  <v:handles>
                                    <v:h position="@3,#0" polar="10800,10800"/>
                                    <v:h position="#2,#1" polar="10800,10800" radiusrange="0,10800"/>
                                  </v:handles>
                                </v:shape>
                                <v:shape id="Arc 157" o:spid="_x0000_s1093" style="position:absolute;left:7139;top:14691;width:336;height:346;rotation:90;visibility:visible" coordsize="40312,43200" o:spt="100" adj="0,,0" path="m2702,7099nfc6797,2578,12612,-1,18712,,30641,,40312,9670,40312,21600v,11929,-9671,21600,-21600,21600c10990,43200,3857,39078,,32389em2702,7099nsc6797,2578,12612,-1,18712,,30641,,40312,9670,40312,21600v,11929,-9671,21600,-21600,21600c10990,43200,3857,39078,,32389l18712,21600,2702,7099xe" filled="f" strokecolor="blue" strokeweight=".5pt">
                                  <v:stroke joinstyle="round"/>
                                  <v:formulas>
                                    <v:f eqn="val #1"/>
                                    <v:f eqn="val #0"/>
                                    <v:f eqn="sum #1 0 #0"/>
                                    <v:f eqn="val 10800"/>
                                    <v:f eqn="sum 0 0 #1"/>
                                    <v:f eqn="sumangle @2 360 0"/>
                                    <v:f eqn="if @2 @2 @5"/>
                                    <v:f eqn="sum 0 0 @6"/>
                                    <v:f eqn="val #2"/>
                                    <v:f eqn="sum 0 0 #0"/>
                                    <v:f eqn="sum #2 0 2700"/>
                                    <v:f eqn="cos @10 #1"/>
                                    <v:f eqn="sin @10 #1"/>
                                    <v:f eqn="cos 13500 #1"/>
                                    <v:f eqn="sin 13500 #1"/>
                                    <v:f eqn="sum @11 10800 0"/>
                                    <v:f eqn="sum @12 10800 0"/>
                                    <v:f eqn="sum @13 10800 0"/>
                                    <v:f eqn="sum @14 10800 0"/>
                                    <v:f eqn="prod #2 1 2"/>
                                    <v:f eqn="sum @19 5400 0"/>
                                    <v:f eqn="cos @20 #1"/>
                                    <v:f eqn="sin @20 #1"/>
                                    <v:f eqn="sum @21 10800 0"/>
                                    <v:f eqn="sum @12 @23 @22"/>
                                    <v:f eqn="sum @22 @23 @11"/>
                                    <v:f eqn="cos 10800 #1"/>
                                    <v:f eqn="sin 10800 #1"/>
                                    <v:f eqn="cos #2 #1"/>
                                    <v:f eqn="sin #2 #1"/>
                                    <v:f eqn="sum @26 10800 0"/>
                                    <v:f eqn="sum @27 10800 0"/>
                                    <v:f eqn="sum @28 10800 0"/>
                                    <v:f eqn="sum @29 10800 0"/>
                                    <v:f eqn="sum @19 5400 0"/>
                                    <v:f eqn="cos @34 #0"/>
                                    <v:f eqn="sin @34 #0"/>
                                    <v:f eqn="mid #0 #1"/>
                                    <v:f eqn="sumangle @37 180 0"/>
                                    <v:f eqn="if @2 @37 @38"/>
                                    <v:f eqn="cos 10800 @39"/>
                                    <v:f eqn="sin 10800 @39"/>
                                    <v:f eqn="cos #2 @39"/>
                                    <v:f eqn="sin #2 @39"/>
                                    <v:f eqn="sum @40 10800 0"/>
                                    <v:f eqn="sum @41 10800 0"/>
                                    <v:f eqn="sum @42 10800 0"/>
                                    <v:f eqn="sum @43 10800 0"/>
                                    <v:f eqn="sum @35 10800 0"/>
                                    <v:f eqn="sum @36 10800 0"/>
                                  </v:formulas>
                                  <v:path arrowok="t" o:extrusionok="f" o:connecttype="custom" o:connectlocs="0,0;0,2;1,1" o:connectangles="0,0,0" textboxrect="3163,3163,18437,18437"/>
                                  <v:handles>
                                    <v:h position="@3,#0" polar="10800,10800"/>
                                    <v:h position="#2,#1" polar="10800,10800" radiusrange="0,10800"/>
                                  </v:handles>
                                </v:shape>
                              </v:group>
                              <v:group id="Group 158" o:spid="_x0000_s1094" style="position:absolute;left:3644;top:5669;width:114;height:98" coordorigin="6920,14694" coordsize="560,338">
                                <v:shape id="Arc 159" o:spid="_x0000_s1095" style="position:absolute;left:6925;top:14689;width:336;height:346;rotation:90;visibility:visible" coordsize="40312,43200" o:spt="100" adj="0,,0" path="m2702,7099nfc6797,2578,12612,-1,18712,,30641,,40312,9670,40312,21600v,11929,-9671,21600,-21600,21600c10990,43200,3857,39078,,32389em2702,7099nsc6797,2578,12612,-1,18712,,30641,,40312,9670,40312,21600v,11929,-9671,21600,-21600,21600c10990,43200,3857,39078,,32389l18712,21600,2702,7099xe" filled="f" strokecolor="blue" strokeweight=".5pt">
                                  <v:stroke joinstyle="round"/>
                                  <v:formulas>
                                    <v:f eqn="val #1"/>
                                    <v:f eqn="val #0"/>
                                    <v:f eqn="sum #1 0 #0"/>
                                    <v:f eqn="val 10800"/>
                                    <v:f eqn="sum 0 0 #1"/>
                                    <v:f eqn="sumangle @2 360 0"/>
                                    <v:f eqn="if @2 @2 @5"/>
                                    <v:f eqn="sum 0 0 @6"/>
                                    <v:f eqn="val #2"/>
                                    <v:f eqn="sum 0 0 #0"/>
                                    <v:f eqn="sum #2 0 2700"/>
                                    <v:f eqn="cos @10 #1"/>
                                    <v:f eqn="sin @10 #1"/>
                                    <v:f eqn="cos 13500 #1"/>
                                    <v:f eqn="sin 13500 #1"/>
                                    <v:f eqn="sum @11 10800 0"/>
                                    <v:f eqn="sum @12 10800 0"/>
                                    <v:f eqn="sum @13 10800 0"/>
                                    <v:f eqn="sum @14 10800 0"/>
                                    <v:f eqn="prod #2 1 2"/>
                                    <v:f eqn="sum @19 5400 0"/>
                                    <v:f eqn="cos @20 #1"/>
                                    <v:f eqn="sin @20 #1"/>
                                    <v:f eqn="sum @21 10800 0"/>
                                    <v:f eqn="sum @12 @23 @22"/>
                                    <v:f eqn="sum @22 @23 @11"/>
                                    <v:f eqn="cos 10800 #1"/>
                                    <v:f eqn="sin 10800 #1"/>
                                    <v:f eqn="cos #2 #1"/>
                                    <v:f eqn="sin #2 #1"/>
                                    <v:f eqn="sum @26 10800 0"/>
                                    <v:f eqn="sum @27 10800 0"/>
                                    <v:f eqn="sum @28 10800 0"/>
                                    <v:f eqn="sum @29 10800 0"/>
                                    <v:f eqn="sum @19 5400 0"/>
                                    <v:f eqn="cos @34 #0"/>
                                    <v:f eqn="sin @34 #0"/>
                                    <v:f eqn="mid #0 #1"/>
                                    <v:f eqn="sumangle @37 180 0"/>
                                    <v:f eqn="if @2 @37 @38"/>
                                    <v:f eqn="cos 10800 @39"/>
                                    <v:f eqn="sin 10800 @39"/>
                                    <v:f eqn="cos #2 @39"/>
                                    <v:f eqn="sin #2 @39"/>
                                    <v:f eqn="sum @40 10800 0"/>
                                    <v:f eqn="sum @41 10800 0"/>
                                    <v:f eqn="sum @42 10800 0"/>
                                    <v:f eqn="sum @43 10800 0"/>
                                    <v:f eqn="sum @35 10800 0"/>
                                    <v:f eqn="sum @36 10800 0"/>
                                  </v:formulas>
                                  <v:path arrowok="t" o:extrusionok="f" o:connecttype="custom" o:connectlocs="0,0;0,2;1,1" o:connectangles="0,0,0" textboxrect="3163,3163,18437,18437"/>
                                  <v:handles>
                                    <v:h position="@3,#0" polar="10800,10800"/>
                                    <v:h position="#2,#1" polar="10800,10800" radiusrange="0,10800"/>
                                  </v:handles>
                                </v:shape>
                                <v:shape id="Arc 160" o:spid="_x0000_s1096" style="position:absolute;left:7139;top:14691;width:336;height:346;rotation:90;visibility:visible" coordsize="40312,43200" o:spt="100" adj="0,,0" path="m2702,7099nfc6797,2578,12612,-1,18712,,30641,,40312,9670,40312,21600v,11929,-9671,21600,-21600,21600c10990,43200,3857,39078,,32389em2702,7099nsc6797,2578,12612,-1,18712,,30641,,40312,9670,40312,21600v,11929,-9671,21600,-21600,21600c10990,43200,3857,39078,,32389l18712,21600,2702,7099xe" filled="f" strokecolor="blue" strokeweight=".5pt">
                                  <v:stroke joinstyle="round"/>
                                  <v:formulas>
                                    <v:f eqn="val #1"/>
                                    <v:f eqn="val #0"/>
                                    <v:f eqn="sum #1 0 #0"/>
                                    <v:f eqn="val 10800"/>
                                    <v:f eqn="sum 0 0 #1"/>
                                    <v:f eqn="sumangle @2 360 0"/>
                                    <v:f eqn="if @2 @2 @5"/>
                                    <v:f eqn="sum 0 0 @6"/>
                                    <v:f eqn="val #2"/>
                                    <v:f eqn="sum 0 0 #0"/>
                                    <v:f eqn="sum #2 0 2700"/>
                                    <v:f eqn="cos @10 #1"/>
                                    <v:f eqn="sin @10 #1"/>
                                    <v:f eqn="cos 13500 #1"/>
                                    <v:f eqn="sin 13500 #1"/>
                                    <v:f eqn="sum @11 10800 0"/>
                                    <v:f eqn="sum @12 10800 0"/>
                                    <v:f eqn="sum @13 10800 0"/>
                                    <v:f eqn="sum @14 10800 0"/>
                                    <v:f eqn="prod #2 1 2"/>
                                    <v:f eqn="sum @19 5400 0"/>
                                    <v:f eqn="cos @20 #1"/>
                                    <v:f eqn="sin @20 #1"/>
                                    <v:f eqn="sum @21 10800 0"/>
                                    <v:f eqn="sum @12 @23 @22"/>
                                    <v:f eqn="sum @22 @23 @11"/>
                                    <v:f eqn="cos 10800 #1"/>
                                    <v:f eqn="sin 10800 #1"/>
                                    <v:f eqn="cos #2 #1"/>
                                    <v:f eqn="sin #2 #1"/>
                                    <v:f eqn="sum @26 10800 0"/>
                                    <v:f eqn="sum @27 10800 0"/>
                                    <v:f eqn="sum @28 10800 0"/>
                                    <v:f eqn="sum @29 10800 0"/>
                                    <v:f eqn="sum @19 5400 0"/>
                                    <v:f eqn="cos @34 #0"/>
                                    <v:f eqn="sin @34 #0"/>
                                    <v:f eqn="mid #0 #1"/>
                                    <v:f eqn="sumangle @37 180 0"/>
                                    <v:f eqn="if @2 @37 @38"/>
                                    <v:f eqn="cos 10800 @39"/>
                                    <v:f eqn="sin 10800 @39"/>
                                    <v:f eqn="cos #2 @39"/>
                                    <v:f eqn="sin #2 @39"/>
                                    <v:f eqn="sum @40 10800 0"/>
                                    <v:f eqn="sum @41 10800 0"/>
                                    <v:f eqn="sum @42 10800 0"/>
                                    <v:f eqn="sum @43 10800 0"/>
                                    <v:f eqn="sum @35 10800 0"/>
                                    <v:f eqn="sum @36 10800 0"/>
                                  </v:formulas>
                                  <v:path arrowok="t" o:extrusionok="f" o:connecttype="custom" o:connectlocs="0,0;0,2;1,1" o:connectangles="0,0,0" textboxrect="3163,3163,18437,18437"/>
                                  <v:handles>
                                    <v:h position="@3,#0" polar="10800,10800"/>
                                    <v:h position="#2,#1" polar="10800,10800" radiusrange="0,10800"/>
                                  </v:handles>
                                </v:shape>
                              </v:group>
                            </v:group>
                            <v:oval id="Oval 161" o:spid="_x0000_s1097" style="position:absolute;left:5475;top:4873;width:306;height:306;visibility:visible" strokeweight="1.25pt">
                              <v:fill opacity="0"/>
                            </v:oval>
                          </v:group>
                          <v:group id="Group 162" o:spid="_x0000_s1098" style="position:absolute;left:4608;top:7886;width:306;height:306" coordorigin="5475,4873" coordsize="306,306">
                            <v:group id="Group 163" o:spid="_x0000_s1099" style="position:absolute;left:5476;top:4993;width:289;height:102" coordorigin="3469,5665" coordsize="289,102">
                              <v:group id="Group 164" o:spid="_x0000_s1100" style="position:absolute;left:3469;top:5665;width:114;height:98" coordorigin="6920,14694" coordsize="560,338">
                                <v:shape id="Arc 165" o:spid="_x0000_s1101" style="position:absolute;left:6925;top:14689;width:336;height:346;rotation:90;visibility:visible" coordsize="40312,43200" o:spt="100" adj="0,,0" path="m2702,7099nfc6797,2578,12612,-1,18712,,30641,,40312,9670,40312,21600v,11929,-9671,21600,-21600,21600c10990,43200,3857,39078,,32389em2702,7099nsc6797,2578,12612,-1,18712,,30641,,40312,9670,40312,21600v,11929,-9671,21600,-21600,21600c10990,43200,3857,39078,,32389l18712,21600,2702,7099xe" filled="f" strokecolor="blue" strokeweight=".5pt">
                                  <v:stroke joinstyle="round"/>
                                  <v:formulas>
                                    <v:f eqn="val #1"/>
                                    <v:f eqn="val #0"/>
                                    <v:f eqn="sum #1 0 #0"/>
                                    <v:f eqn="val 10800"/>
                                    <v:f eqn="sum 0 0 #1"/>
                                    <v:f eqn="sumangle @2 360 0"/>
                                    <v:f eqn="if @2 @2 @5"/>
                                    <v:f eqn="sum 0 0 @6"/>
                                    <v:f eqn="val #2"/>
                                    <v:f eqn="sum 0 0 #0"/>
                                    <v:f eqn="sum #2 0 2700"/>
                                    <v:f eqn="cos @10 #1"/>
                                    <v:f eqn="sin @10 #1"/>
                                    <v:f eqn="cos 13500 #1"/>
                                    <v:f eqn="sin 13500 #1"/>
                                    <v:f eqn="sum @11 10800 0"/>
                                    <v:f eqn="sum @12 10800 0"/>
                                    <v:f eqn="sum @13 10800 0"/>
                                    <v:f eqn="sum @14 10800 0"/>
                                    <v:f eqn="prod #2 1 2"/>
                                    <v:f eqn="sum @19 5400 0"/>
                                    <v:f eqn="cos @20 #1"/>
                                    <v:f eqn="sin @20 #1"/>
                                    <v:f eqn="sum @21 10800 0"/>
                                    <v:f eqn="sum @12 @23 @22"/>
                                    <v:f eqn="sum @22 @23 @11"/>
                                    <v:f eqn="cos 10800 #1"/>
                                    <v:f eqn="sin 10800 #1"/>
                                    <v:f eqn="cos #2 #1"/>
                                    <v:f eqn="sin #2 #1"/>
                                    <v:f eqn="sum @26 10800 0"/>
                                    <v:f eqn="sum @27 10800 0"/>
                                    <v:f eqn="sum @28 10800 0"/>
                                    <v:f eqn="sum @29 10800 0"/>
                                    <v:f eqn="sum @19 5400 0"/>
                                    <v:f eqn="cos @34 #0"/>
                                    <v:f eqn="sin @34 #0"/>
                                    <v:f eqn="mid #0 #1"/>
                                    <v:f eqn="sumangle @37 180 0"/>
                                    <v:f eqn="if @2 @37 @38"/>
                                    <v:f eqn="cos 10800 @39"/>
                                    <v:f eqn="sin 10800 @39"/>
                                    <v:f eqn="cos #2 @39"/>
                                    <v:f eqn="sin #2 @39"/>
                                    <v:f eqn="sum @40 10800 0"/>
                                    <v:f eqn="sum @41 10800 0"/>
                                    <v:f eqn="sum @42 10800 0"/>
                                    <v:f eqn="sum @43 10800 0"/>
                                    <v:f eqn="sum @35 10800 0"/>
                                    <v:f eqn="sum @36 10800 0"/>
                                  </v:formulas>
                                  <v:path arrowok="t" o:extrusionok="f" o:connecttype="custom" o:connectlocs="0,0;0,2;1,1" o:connectangles="0,0,0" textboxrect="3163,3163,18437,18437"/>
                                  <v:handles>
                                    <v:h position="@3,#0" polar="10800,10800"/>
                                    <v:h position="#2,#1" polar="10800,10800" radiusrange="0,10800"/>
                                  </v:handles>
                                </v:shape>
                                <v:shape id="Arc 166" o:spid="_x0000_s1102" style="position:absolute;left:7139;top:14691;width:336;height:346;rotation:90;visibility:visible" coordsize="40312,43200" o:spt="100" adj="0,,0" path="m2702,7099nfc6797,2578,12612,-1,18712,,30641,,40312,9670,40312,21600v,11929,-9671,21600,-21600,21600c10990,43200,3857,39078,,32389em2702,7099nsc6797,2578,12612,-1,18712,,30641,,40312,9670,40312,21600v,11929,-9671,21600,-21600,21600c10990,43200,3857,39078,,32389l18712,21600,2702,7099xe" filled="f" strokecolor="blue" strokeweight=".5pt">
                                  <v:stroke joinstyle="round"/>
                                  <v:formulas>
                                    <v:f eqn="val #1"/>
                                    <v:f eqn="val #0"/>
                                    <v:f eqn="sum #1 0 #0"/>
                                    <v:f eqn="val 10800"/>
                                    <v:f eqn="sum 0 0 #1"/>
                                    <v:f eqn="sumangle @2 360 0"/>
                                    <v:f eqn="if @2 @2 @5"/>
                                    <v:f eqn="sum 0 0 @6"/>
                                    <v:f eqn="val #2"/>
                                    <v:f eqn="sum 0 0 #0"/>
                                    <v:f eqn="sum #2 0 2700"/>
                                    <v:f eqn="cos @10 #1"/>
                                    <v:f eqn="sin @10 #1"/>
                                    <v:f eqn="cos 13500 #1"/>
                                    <v:f eqn="sin 13500 #1"/>
                                    <v:f eqn="sum @11 10800 0"/>
                                    <v:f eqn="sum @12 10800 0"/>
                                    <v:f eqn="sum @13 10800 0"/>
                                    <v:f eqn="sum @14 10800 0"/>
                                    <v:f eqn="prod #2 1 2"/>
                                    <v:f eqn="sum @19 5400 0"/>
                                    <v:f eqn="cos @20 #1"/>
                                    <v:f eqn="sin @20 #1"/>
                                    <v:f eqn="sum @21 10800 0"/>
                                    <v:f eqn="sum @12 @23 @22"/>
                                    <v:f eqn="sum @22 @23 @11"/>
                                    <v:f eqn="cos 10800 #1"/>
                                    <v:f eqn="sin 10800 #1"/>
                                    <v:f eqn="cos #2 #1"/>
                                    <v:f eqn="sin #2 #1"/>
                                    <v:f eqn="sum @26 10800 0"/>
                                    <v:f eqn="sum @27 10800 0"/>
                                    <v:f eqn="sum @28 10800 0"/>
                                    <v:f eqn="sum @29 10800 0"/>
                                    <v:f eqn="sum @19 5400 0"/>
                                    <v:f eqn="cos @34 #0"/>
                                    <v:f eqn="sin @34 #0"/>
                                    <v:f eqn="mid #0 #1"/>
                                    <v:f eqn="sumangle @37 180 0"/>
                                    <v:f eqn="if @2 @37 @38"/>
                                    <v:f eqn="cos 10800 @39"/>
                                    <v:f eqn="sin 10800 @39"/>
                                    <v:f eqn="cos #2 @39"/>
                                    <v:f eqn="sin #2 @39"/>
                                    <v:f eqn="sum @40 10800 0"/>
                                    <v:f eqn="sum @41 10800 0"/>
                                    <v:f eqn="sum @42 10800 0"/>
                                    <v:f eqn="sum @43 10800 0"/>
                                    <v:f eqn="sum @35 10800 0"/>
                                    <v:f eqn="sum @36 10800 0"/>
                                  </v:formulas>
                                  <v:path arrowok="t" o:extrusionok="f" o:connecttype="custom" o:connectlocs="0,0;0,2;1,1" o:connectangles="0,0,0" textboxrect="3163,3163,18437,18437"/>
                                  <v:handles>
                                    <v:h position="@3,#0" polar="10800,10800"/>
                                    <v:h position="#2,#1" polar="10800,10800" radiusrange="0,10800"/>
                                  </v:handles>
                                </v:shape>
                              </v:group>
                              <v:group id="Group 167" o:spid="_x0000_s1103" style="position:absolute;left:3557;top:5669;width:114;height:98" coordorigin="6920,14694" coordsize="560,338">
                                <v:shape id="Arc 168" o:spid="_x0000_s1104" style="position:absolute;left:6925;top:14689;width:336;height:346;rotation:90;visibility:visible" coordsize="40312,43200" o:spt="100" adj="0,,0" path="m2702,7099nfc6797,2578,12612,-1,18712,,30641,,40312,9670,40312,21600v,11929,-9671,21600,-21600,21600c10990,43200,3857,39078,,32389em2702,7099nsc6797,2578,12612,-1,18712,,30641,,40312,9670,40312,21600v,11929,-9671,21600,-21600,21600c10990,43200,3857,39078,,32389l18712,21600,2702,7099xe" filled="f" strokecolor="blue" strokeweight=".5pt">
                                  <v:stroke joinstyle="round"/>
                                  <v:formulas>
                                    <v:f eqn="val #1"/>
                                    <v:f eqn="val #0"/>
                                    <v:f eqn="sum #1 0 #0"/>
                                    <v:f eqn="val 10800"/>
                                    <v:f eqn="sum 0 0 #1"/>
                                    <v:f eqn="sumangle @2 360 0"/>
                                    <v:f eqn="if @2 @2 @5"/>
                                    <v:f eqn="sum 0 0 @6"/>
                                    <v:f eqn="val #2"/>
                                    <v:f eqn="sum 0 0 #0"/>
                                    <v:f eqn="sum #2 0 2700"/>
                                    <v:f eqn="cos @10 #1"/>
                                    <v:f eqn="sin @10 #1"/>
                                    <v:f eqn="cos 13500 #1"/>
                                    <v:f eqn="sin 13500 #1"/>
                                    <v:f eqn="sum @11 10800 0"/>
                                    <v:f eqn="sum @12 10800 0"/>
                                    <v:f eqn="sum @13 10800 0"/>
                                    <v:f eqn="sum @14 10800 0"/>
                                    <v:f eqn="prod #2 1 2"/>
                                    <v:f eqn="sum @19 5400 0"/>
                                    <v:f eqn="cos @20 #1"/>
                                    <v:f eqn="sin @20 #1"/>
                                    <v:f eqn="sum @21 10800 0"/>
                                    <v:f eqn="sum @12 @23 @22"/>
                                    <v:f eqn="sum @22 @23 @11"/>
                                    <v:f eqn="cos 10800 #1"/>
                                    <v:f eqn="sin 10800 #1"/>
                                    <v:f eqn="cos #2 #1"/>
                                    <v:f eqn="sin #2 #1"/>
                                    <v:f eqn="sum @26 10800 0"/>
                                    <v:f eqn="sum @27 10800 0"/>
                                    <v:f eqn="sum @28 10800 0"/>
                                    <v:f eqn="sum @29 10800 0"/>
                                    <v:f eqn="sum @19 5400 0"/>
                                    <v:f eqn="cos @34 #0"/>
                                    <v:f eqn="sin @34 #0"/>
                                    <v:f eqn="mid #0 #1"/>
                                    <v:f eqn="sumangle @37 180 0"/>
                                    <v:f eqn="if @2 @37 @38"/>
                                    <v:f eqn="cos 10800 @39"/>
                                    <v:f eqn="sin 10800 @39"/>
                                    <v:f eqn="cos #2 @39"/>
                                    <v:f eqn="sin #2 @39"/>
                                    <v:f eqn="sum @40 10800 0"/>
                                    <v:f eqn="sum @41 10800 0"/>
                                    <v:f eqn="sum @42 10800 0"/>
                                    <v:f eqn="sum @43 10800 0"/>
                                    <v:f eqn="sum @35 10800 0"/>
                                    <v:f eqn="sum @36 10800 0"/>
                                  </v:formulas>
                                  <v:path arrowok="t" o:extrusionok="f" o:connecttype="custom" o:connectlocs="0,0;0,2;1,1" o:connectangles="0,0,0" textboxrect="3163,3163,18437,18437"/>
                                  <v:handles>
                                    <v:h position="@3,#0" polar="10800,10800"/>
                                    <v:h position="#2,#1" polar="10800,10800" radiusrange="0,10800"/>
                                  </v:handles>
                                </v:shape>
                                <v:shape id="Arc 169" o:spid="_x0000_s1105" style="position:absolute;left:7139;top:14691;width:336;height:346;rotation:90;visibility:visible" coordsize="40312,43200" o:spt="100" adj="0,,0" path="m2702,7099nfc6797,2578,12612,-1,18712,,30641,,40312,9670,40312,21600v,11929,-9671,21600,-21600,21600c10990,43200,3857,39078,,32389em2702,7099nsc6797,2578,12612,-1,18712,,30641,,40312,9670,40312,21600v,11929,-9671,21600,-21600,21600c10990,43200,3857,39078,,32389l18712,21600,2702,7099xe" filled="f" strokecolor="blue" strokeweight=".5pt">
                                  <v:stroke joinstyle="round"/>
                                  <v:formulas>
                                    <v:f eqn="val #1"/>
                                    <v:f eqn="val #0"/>
                                    <v:f eqn="sum #1 0 #0"/>
                                    <v:f eqn="val 10800"/>
                                    <v:f eqn="sum 0 0 #1"/>
                                    <v:f eqn="sumangle @2 360 0"/>
                                    <v:f eqn="if @2 @2 @5"/>
                                    <v:f eqn="sum 0 0 @6"/>
                                    <v:f eqn="val #2"/>
                                    <v:f eqn="sum 0 0 #0"/>
                                    <v:f eqn="sum #2 0 2700"/>
                                    <v:f eqn="cos @10 #1"/>
                                    <v:f eqn="sin @10 #1"/>
                                    <v:f eqn="cos 13500 #1"/>
                                    <v:f eqn="sin 13500 #1"/>
                                    <v:f eqn="sum @11 10800 0"/>
                                    <v:f eqn="sum @12 10800 0"/>
                                    <v:f eqn="sum @13 10800 0"/>
                                    <v:f eqn="sum @14 10800 0"/>
                                    <v:f eqn="prod #2 1 2"/>
                                    <v:f eqn="sum @19 5400 0"/>
                                    <v:f eqn="cos @20 #1"/>
                                    <v:f eqn="sin @20 #1"/>
                                    <v:f eqn="sum @21 10800 0"/>
                                    <v:f eqn="sum @12 @23 @22"/>
                                    <v:f eqn="sum @22 @23 @11"/>
                                    <v:f eqn="cos 10800 #1"/>
                                    <v:f eqn="sin 10800 #1"/>
                                    <v:f eqn="cos #2 #1"/>
                                    <v:f eqn="sin #2 #1"/>
                                    <v:f eqn="sum @26 10800 0"/>
                                    <v:f eqn="sum @27 10800 0"/>
                                    <v:f eqn="sum @28 10800 0"/>
                                    <v:f eqn="sum @29 10800 0"/>
                                    <v:f eqn="sum @19 5400 0"/>
                                    <v:f eqn="cos @34 #0"/>
                                    <v:f eqn="sin @34 #0"/>
                                    <v:f eqn="mid #0 #1"/>
                                    <v:f eqn="sumangle @37 180 0"/>
                                    <v:f eqn="if @2 @37 @38"/>
                                    <v:f eqn="cos 10800 @39"/>
                                    <v:f eqn="sin 10800 @39"/>
                                    <v:f eqn="cos #2 @39"/>
                                    <v:f eqn="sin #2 @39"/>
                                    <v:f eqn="sum @40 10800 0"/>
                                    <v:f eqn="sum @41 10800 0"/>
                                    <v:f eqn="sum @42 10800 0"/>
                                    <v:f eqn="sum @43 10800 0"/>
                                    <v:f eqn="sum @35 10800 0"/>
                                    <v:f eqn="sum @36 10800 0"/>
                                  </v:formulas>
                                  <v:path arrowok="t" o:extrusionok="f" o:connecttype="custom" o:connectlocs="0,0;0,2;1,1" o:connectangles="0,0,0" textboxrect="3163,3163,18437,18437"/>
                                  <v:handles>
                                    <v:h position="@3,#0" polar="10800,10800"/>
                                    <v:h position="#2,#1" polar="10800,10800" radiusrange="0,10800"/>
                                  </v:handles>
                                </v:shape>
                              </v:group>
                              <v:group id="Group 170" o:spid="_x0000_s1106" style="position:absolute;left:3644;top:5669;width:114;height:98" coordorigin="6920,14694" coordsize="560,338">
                                <v:shape id="Arc 171" o:spid="_x0000_s1107" style="position:absolute;left:6925;top:14689;width:336;height:346;rotation:90;visibility:visible" coordsize="40312,43200" o:spt="100" adj="0,,0" path="m2702,7099nfc6797,2578,12612,-1,18712,,30641,,40312,9670,40312,21600v,11929,-9671,21600,-21600,21600c10990,43200,3857,39078,,32389em2702,7099nsc6797,2578,12612,-1,18712,,30641,,40312,9670,40312,21600v,11929,-9671,21600,-21600,21600c10990,43200,3857,39078,,32389l18712,21600,2702,7099xe" filled="f" strokecolor="blue" strokeweight=".5pt">
                                  <v:stroke joinstyle="round"/>
                                  <v:formulas>
                                    <v:f eqn="val #1"/>
                                    <v:f eqn="val #0"/>
                                    <v:f eqn="sum #1 0 #0"/>
                                    <v:f eqn="val 10800"/>
                                    <v:f eqn="sum 0 0 #1"/>
                                    <v:f eqn="sumangle @2 360 0"/>
                                    <v:f eqn="if @2 @2 @5"/>
                                    <v:f eqn="sum 0 0 @6"/>
                                    <v:f eqn="val #2"/>
                                    <v:f eqn="sum 0 0 #0"/>
                                    <v:f eqn="sum #2 0 2700"/>
                                    <v:f eqn="cos @10 #1"/>
                                    <v:f eqn="sin @10 #1"/>
                                    <v:f eqn="cos 13500 #1"/>
                                    <v:f eqn="sin 13500 #1"/>
                                    <v:f eqn="sum @11 10800 0"/>
                                    <v:f eqn="sum @12 10800 0"/>
                                    <v:f eqn="sum @13 10800 0"/>
                                    <v:f eqn="sum @14 10800 0"/>
                                    <v:f eqn="prod #2 1 2"/>
                                    <v:f eqn="sum @19 5400 0"/>
                                    <v:f eqn="cos @20 #1"/>
                                    <v:f eqn="sin @20 #1"/>
                                    <v:f eqn="sum @21 10800 0"/>
                                    <v:f eqn="sum @12 @23 @22"/>
                                    <v:f eqn="sum @22 @23 @11"/>
                                    <v:f eqn="cos 10800 #1"/>
                                    <v:f eqn="sin 10800 #1"/>
                                    <v:f eqn="cos #2 #1"/>
                                    <v:f eqn="sin #2 #1"/>
                                    <v:f eqn="sum @26 10800 0"/>
                                    <v:f eqn="sum @27 10800 0"/>
                                    <v:f eqn="sum @28 10800 0"/>
                                    <v:f eqn="sum @29 10800 0"/>
                                    <v:f eqn="sum @19 5400 0"/>
                                    <v:f eqn="cos @34 #0"/>
                                    <v:f eqn="sin @34 #0"/>
                                    <v:f eqn="mid #0 #1"/>
                                    <v:f eqn="sumangle @37 180 0"/>
                                    <v:f eqn="if @2 @37 @38"/>
                                    <v:f eqn="cos 10800 @39"/>
                                    <v:f eqn="sin 10800 @39"/>
                                    <v:f eqn="cos #2 @39"/>
                                    <v:f eqn="sin #2 @39"/>
                                    <v:f eqn="sum @40 10800 0"/>
                                    <v:f eqn="sum @41 10800 0"/>
                                    <v:f eqn="sum @42 10800 0"/>
                                    <v:f eqn="sum @43 10800 0"/>
                                    <v:f eqn="sum @35 10800 0"/>
                                    <v:f eqn="sum @36 10800 0"/>
                                  </v:formulas>
                                  <v:path arrowok="t" o:extrusionok="f" o:connecttype="custom" o:connectlocs="0,0;0,2;1,1" o:connectangles="0,0,0" textboxrect="3163,3163,18437,18437"/>
                                  <v:handles>
                                    <v:h position="@3,#0" polar="10800,10800"/>
                                    <v:h position="#2,#1" polar="10800,10800" radiusrange="0,10800"/>
                                  </v:handles>
                                </v:shape>
                                <v:shape id="Arc 172" o:spid="_x0000_s1108" style="position:absolute;left:7139;top:14691;width:336;height:346;rotation:90;visibility:visible" coordsize="40312,43200" o:spt="100" adj="0,,0" path="m2702,7099nfc6797,2578,12612,-1,18712,,30641,,40312,9670,40312,21600v,11929,-9671,21600,-21600,21600c10990,43200,3857,39078,,32389em2702,7099nsc6797,2578,12612,-1,18712,,30641,,40312,9670,40312,21600v,11929,-9671,21600,-21600,21600c10990,43200,3857,39078,,32389l18712,21600,2702,7099xe" filled="f" strokecolor="blue" strokeweight=".5pt">
                                  <v:stroke joinstyle="round"/>
                                  <v:formulas>
                                    <v:f eqn="val #1"/>
                                    <v:f eqn="val #0"/>
                                    <v:f eqn="sum #1 0 #0"/>
                                    <v:f eqn="val 10800"/>
                                    <v:f eqn="sum 0 0 #1"/>
                                    <v:f eqn="sumangle @2 360 0"/>
                                    <v:f eqn="if @2 @2 @5"/>
                                    <v:f eqn="sum 0 0 @6"/>
                                    <v:f eqn="val #2"/>
                                    <v:f eqn="sum 0 0 #0"/>
                                    <v:f eqn="sum #2 0 2700"/>
                                    <v:f eqn="cos @10 #1"/>
                                    <v:f eqn="sin @10 #1"/>
                                    <v:f eqn="cos 13500 #1"/>
                                    <v:f eqn="sin 13500 #1"/>
                                    <v:f eqn="sum @11 10800 0"/>
                                    <v:f eqn="sum @12 10800 0"/>
                                    <v:f eqn="sum @13 10800 0"/>
                                    <v:f eqn="sum @14 10800 0"/>
                                    <v:f eqn="prod #2 1 2"/>
                                    <v:f eqn="sum @19 5400 0"/>
                                    <v:f eqn="cos @20 #1"/>
                                    <v:f eqn="sin @20 #1"/>
                                    <v:f eqn="sum @21 10800 0"/>
                                    <v:f eqn="sum @12 @23 @22"/>
                                    <v:f eqn="sum @22 @23 @11"/>
                                    <v:f eqn="cos 10800 #1"/>
                                    <v:f eqn="sin 10800 #1"/>
                                    <v:f eqn="cos #2 #1"/>
                                    <v:f eqn="sin #2 #1"/>
                                    <v:f eqn="sum @26 10800 0"/>
                                    <v:f eqn="sum @27 10800 0"/>
                                    <v:f eqn="sum @28 10800 0"/>
                                    <v:f eqn="sum @29 10800 0"/>
                                    <v:f eqn="sum @19 5400 0"/>
                                    <v:f eqn="cos @34 #0"/>
                                    <v:f eqn="sin @34 #0"/>
                                    <v:f eqn="mid #0 #1"/>
                                    <v:f eqn="sumangle @37 180 0"/>
                                    <v:f eqn="if @2 @37 @38"/>
                                    <v:f eqn="cos 10800 @39"/>
                                    <v:f eqn="sin 10800 @39"/>
                                    <v:f eqn="cos #2 @39"/>
                                    <v:f eqn="sin #2 @39"/>
                                    <v:f eqn="sum @40 10800 0"/>
                                    <v:f eqn="sum @41 10800 0"/>
                                    <v:f eqn="sum @42 10800 0"/>
                                    <v:f eqn="sum @43 10800 0"/>
                                    <v:f eqn="sum @35 10800 0"/>
                                    <v:f eqn="sum @36 10800 0"/>
                                  </v:formulas>
                                  <v:path arrowok="t" o:extrusionok="f" o:connecttype="custom" o:connectlocs="0,0;0,2;1,1" o:connectangles="0,0,0" textboxrect="3163,3163,18437,18437"/>
                                  <v:handles>
                                    <v:h position="@3,#0" polar="10800,10800"/>
                                    <v:h position="#2,#1" polar="10800,10800" radiusrange="0,10800"/>
                                  </v:handles>
                                </v:shape>
                              </v:group>
                            </v:group>
                            <v:oval id="Oval 173" o:spid="_x0000_s1109" style="position:absolute;left:5475;top:4873;width:306;height:306;visibility:visible" strokeweight="1.25pt">
                              <v:fill opacity="0"/>
                            </v:oval>
                          </v:group>
                          <v:shape id="Freeform 174" o:spid="_x0000_s1110" style="position:absolute;left:4914;top:8023;width:900;height:720;flip:x;visibility:visible;mso-wrap-style:square;v-text-anchor:top" coordsize="540,720" path="m,720l,,540,e" filled="f" strokeweight="1.5pt">
                            <v:path arrowok="t" o:connecttype="custom" o:connectlocs="0,720;0,0;1500,0" o:connectangles="0,0,0"/>
                          </v:shape>
                          <v:shape id="Freeform 175" o:spid="_x0000_s1111" style="position:absolute;left:5274;top:8044;width:540;height:720;flip:x y;visibility:visible;mso-wrap-style:square;v-text-anchor:top" coordsize="540,720" path="m,720l,,540,e" filled="f" strokeweight="1.5pt">
                            <v:path arrowok="t" o:connecttype="custom" o:connectlocs="0,720;0,0;540,0" o:connectangles="0,0,0"/>
                          </v:shape>
                          <v:group id="Group 176" o:spid="_x0000_s1112" style="position:absolute;left:3680;top:8023;width:900;height:741;flip:x" coordorigin="5154,1916" coordsize="900,741">
                            <v:shape id="Freeform 177" o:spid="_x0000_s1113" style="position:absolute;left:5154;top:1916;width:900;height:720;flip:x;visibility:visible;mso-wrap-style:square;v-text-anchor:top" coordsize="540,720" path="m,720l,,540,e" filled="f" strokeweight="1.5pt">
                              <v:path arrowok="t" o:connecttype="custom" o:connectlocs="0,720;0,0;1500,0" o:connectangles="0,0,0"/>
                            </v:shape>
                            <v:shape id="Freeform 178" o:spid="_x0000_s1114" style="position:absolute;left:5514;top:1937;width:540;height:720;flip:x y;visibility:visible;mso-wrap-style:square;v-text-anchor:top" coordsize="540,720" path="m,720l,,540,e" filled="f" strokeweight="1.5pt">
                              <v:path arrowok="t" o:connecttype="custom" o:connectlocs="0,720;0,0;540,0" o:connectangles="0,0,0"/>
                            </v:shape>
                          </v:group>
                          <v:shape id="Freeform 179" o:spid="_x0000_s1115" style="position:absolute;left:4490;top:8769;width:463;height:1;visibility:visible;mso-wrap-style:square;v-text-anchor:top" coordsize="463,22" path="m,l463,22e" filled="f" strokeweight="1.5pt">
                            <v:path arrowok="t" o:connecttype="custom" o:connectlocs="0,0;463,0" o:connectangles="0,0"/>
                          </v:shape>
                        </v:group>
                      </v:group>
                    </v:group>
                  </v:group>
                </v:group>
              </v:group>
            </v:group>
            <v:group id="Group 180" o:spid="_x0000_s1116" style="position:absolute;left:4194;top:8420;width:306;height:477" coordorigin="4194,8420" coordsize="306,477">
              <v:group id="Group 181" o:spid="_x0000_s1117" style="position:absolute;left:4194;top:8591;width:306;height:306" coordorigin="5475,4873" coordsize="306,306">
                <v:group id="Group 182" o:spid="_x0000_s1118" style="position:absolute;left:5476;top:4993;width:289;height:102" coordorigin="3469,5665" coordsize="289,102">
                  <v:group id="Group 183" o:spid="_x0000_s1119" style="position:absolute;left:3469;top:5665;width:114;height:98" coordorigin="6920,14694" coordsize="560,338">
                    <v:shape id="Arc 184" o:spid="_x0000_s1120" style="position:absolute;left:6925;top:14689;width:336;height:346;rotation:90;visibility:visible" coordsize="40312,43200" o:spt="100" adj="0,,0" path="m2702,7099nfc6797,2578,12612,-1,18712,,30641,,40312,9670,40312,21600v,11929,-9671,21600,-21600,21600c10990,43200,3857,39078,,32389em2702,7099nsc6797,2578,12612,-1,18712,,30641,,40312,9670,40312,21600v,11929,-9671,21600,-21600,21600c10990,43200,3857,39078,,32389l18712,21600,2702,7099xe" filled="f" strokecolor="blue" strokeweight=".5pt">
                      <v:stroke joinstyle="round"/>
                      <v:formulas>
                        <v:f eqn="val #1"/>
                        <v:f eqn="val #0"/>
                        <v:f eqn="sum #1 0 #0"/>
                        <v:f eqn="val 10800"/>
                        <v:f eqn="sum 0 0 #1"/>
                        <v:f eqn="sumangle @2 360 0"/>
                        <v:f eqn="if @2 @2 @5"/>
                        <v:f eqn="sum 0 0 @6"/>
                        <v:f eqn="val #2"/>
                        <v:f eqn="sum 0 0 #0"/>
                        <v:f eqn="sum #2 0 2700"/>
                        <v:f eqn="cos @10 #1"/>
                        <v:f eqn="sin @10 #1"/>
                        <v:f eqn="cos 13500 #1"/>
                        <v:f eqn="sin 13500 #1"/>
                        <v:f eqn="sum @11 10800 0"/>
                        <v:f eqn="sum @12 10800 0"/>
                        <v:f eqn="sum @13 10800 0"/>
                        <v:f eqn="sum @14 10800 0"/>
                        <v:f eqn="prod #2 1 2"/>
                        <v:f eqn="sum @19 5400 0"/>
                        <v:f eqn="cos @20 #1"/>
                        <v:f eqn="sin @20 #1"/>
                        <v:f eqn="sum @21 10800 0"/>
                        <v:f eqn="sum @12 @23 @22"/>
                        <v:f eqn="sum @22 @23 @11"/>
                        <v:f eqn="cos 10800 #1"/>
                        <v:f eqn="sin 10800 #1"/>
                        <v:f eqn="cos #2 #1"/>
                        <v:f eqn="sin #2 #1"/>
                        <v:f eqn="sum @26 10800 0"/>
                        <v:f eqn="sum @27 10800 0"/>
                        <v:f eqn="sum @28 10800 0"/>
                        <v:f eqn="sum @29 10800 0"/>
                        <v:f eqn="sum @19 5400 0"/>
                        <v:f eqn="cos @34 #0"/>
                        <v:f eqn="sin @34 #0"/>
                        <v:f eqn="mid #0 #1"/>
                        <v:f eqn="sumangle @37 180 0"/>
                        <v:f eqn="if @2 @37 @38"/>
                        <v:f eqn="cos 10800 @39"/>
                        <v:f eqn="sin 10800 @39"/>
                        <v:f eqn="cos #2 @39"/>
                        <v:f eqn="sin #2 @39"/>
                        <v:f eqn="sum @40 10800 0"/>
                        <v:f eqn="sum @41 10800 0"/>
                        <v:f eqn="sum @42 10800 0"/>
                        <v:f eqn="sum @43 10800 0"/>
                        <v:f eqn="sum @35 10800 0"/>
                        <v:f eqn="sum @36 10800 0"/>
                      </v:formulas>
                      <v:path arrowok="t" o:extrusionok="f" o:connecttype="custom" o:connectlocs="0,0;0,2;1,1" o:connectangles="0,0,0" textboxrect="3163,3163,18437,18437"/>
                      <v:handles>
                        <v:h position="@3,#0" polar="10800,10800"/>
                        <v:h position="#2,#1" polar="10800,10800" radiusrange="0,10800"/>
                      </v:handles>
                    </v:shape>
                    <v:shape id="Arc 185" o:spid="_x0000_s1121" style="position:absolute;left:7139;top:14691;width:336;height:346;rotation:90;visibility:visible" coordsize="40312,43200" o:spt="100" adj="0,,0" path="m2702,7099nfc6797,2578,12612,-1,18712,,30641,,40312,9670,40312,21600v,11929,-9671,21600,-21600,21600c10990,43200,3857,39078,,32389em2702,7099nsc6797,2578,12612,-1,18712,,30641,,40312,9670,40312,21600v,11929,-9671,21600,-21600,21600c10990,43200,3857,39078,,32389l18712,21600,2702,7099xe" filled="f" strokecolor="blue" strokeweight=".5pt">
                      <v:stroke joinstyle="round"/>
                      <v:formulas>
                        <v:f eqn="val #1"/>
                        <v:f eqn="val #0"/>
                        <v:f eqn="sum #1 0 #0"/>
                        <v:f eqn="val 10800"/>
                        <v:f eqn="sum 0 0 #1"/>
                        <v:f eqn="sumangle @2 360 0"/>
                        <v:f eqn="if @2 @2 @5"/>
                        <v:f eqn="sum 0 0 @6"/>
                        <v:f eqn="val #2"/>
                        <v:f eqn="sum 0 0 #0"/>
                        <v:f eqn="sum #2 0 2700"/>
                        <v:f eqn="cos @10 #1"/>
                        <v:f eqn="sin @10 #1"/>
                        <v:f eqn="cos 13500 #1"/>
                        <v:f eqn="sin 13500 #1"/>
                        <v:f eqn="sum @11 10800 0"/>
                        <v:f eqn="sum @12 10800 0"/>
                        <v:f eqn="sum @13 10800 0"/>
                        <v:f eqn="sum @14 10800 0"/>
                        <v:f eqn="prod #2 1 2"/>
                        <v:f eqn="sum @19 5400 0"/>
                        <v:f eqn="cos @20 #1"/>
                        <v:f eqn="sin @20 #1"/>
                        <v:f eqn="sum @21 10800 0"/>
                        <v:f eqn="sum @12 @23 @22"/>
                        <v:f eqn="sum @22 @23 @11"/>
                        <v:f eqn="cos 10800 #1"/>
                        <v:f eqn="sin 10800 #1"/>
                        <v:f eqn="cos #2 #1"/>
                        <v:f eqn="sin #2 #1"/>
                        <v:f eqn="sum @26 10800 0"/>
                        <v:f eqn="sum @27 10800 0"/>
                        <v:f eqn="sum @28 10800 0"/>
                        <v:f eqn="sum @29 10800 0"/>
                        <v:f eqn="sum @19 5400 0"/>
                        <v:f eqn="cos @34 #0"/>
                        <v:f eqn="sin @34 #0"/>
                        <v:f eqn="mid #0 #1"/>
                        <v:f eqn="sumangle @37 180 0"/>
                        <v:f eqn="if @2 @37 @38"/>
                        <v:f eqn="cos 10800 @39"/>
                        <v:f eqn="sin 10800 @39"/>
                        <v:f eqn="cos #2 @39"/>
                        <v:f eqn="sin #2 @39"/>
                        <v:f eqn="sum @40 10800 0"/>
                        <v:f eqn="sum @41 10800 0"/>
                        <v:f eqn="sum @42 10800 0"/>
                        <v:f eqn="sum @43 10800 0"/>
                        <v:f eqn="sum @35 10800 0"/>
                        <v:f eqn="sum @36 10800 0"/>
                      </v:formulas>
                      <v:path arrowok="t" o:extrusionok="f" o:connecttype="custom" o:connectlocs="0,0;0,2;1,1" o:connectangles="0,0,0" textboxrect="3163,3163,18437,18437"/>
                      <v:handles>
                        <v:h position="@3,#0" polar="10800,10800"/>
                        <v:h position="#2,#1" polar="10800,10800" radiusrange="0,10800"/>
                      </v:handles>
                    </v:shape>
                  </v:group>
                  <v:group id="Group 186" o:spid="_x0000_s1122" style="position:absolute;left:3557;top:5669;width:114;height:98" coordorigin="6920,14694" coordsize="560,338">
                    <v:shape id="Arc 187" o:spid="_x0000_s1123" style="position:absolute;left:6925;top:14689;width:336;height:346;rotation:90;visibility:visible" coordsize="40312,43200" o:spt="100" adj="0,,0" path="m2702,7099nfc6797,2578,12612,-1,18712,,30641,,40312,9670,40312,21600v,11929,-9671,21600,-21600,21600c10990,43200,3857,39078,,32389em2702,7099nsc6797,2578,12612,-1,18712,,30641,,40312,9670,40312,21600v,11929,-9671,21600,-21600,21600c10990,43200,3857,39078,,32389l18712,21600,2702,7099xe" filled="f" strokecolor="blue" strokeweight=".5pt">
                      <v:stroke joinstyle="round"/>
                      <v:formulas>
                        <v:f eqn="val #1"/>
                        <v:f eqn="val #0"/>
                        <v:f eqn="sum #1 0 #0"/>
                        <v:f eqn="val 10800"/>
                        <v:f eqn="sum 0 0 #1"/>
                        <v:f eqn="sumangle @2 360 0"/>
                        <v:f eqn="if @2 @2 @5"/>
                        <v:f eqn="sum 0 0 @6"/>
                        <v:f eqn="val #2"/>
                        <v:f eqn="sum 0 0 #0"/>
                        <v:f eqn="sum #2 0 2700"/>
                        <v:f eqn="cos @10 #1"/>
                        <v:f eqn="sin @10 #1"/>
                        <v:f eqn="cos 13500 #1"/>
                        <v:f eqn="sin 13500 #1"/>
                        <v:f eqn="sum @11 10800 0"/>
                        <v:f eqn="sum @12 10800 0"/>
                        <v:f eqn="sum @13 10800 0"/>
                        <v:f eqn="sum @14 10800 0"/>
                        <v:f eqn="prod #2 1 2"/>
                        <v:f eqn="sum @19 5400 0"/>
                        <v:f eqn="cos @20 #1"/>
                        <v:f eqn="sin @20 #1"/>
                        <v:f eqn="sum @21 10800 0"/>
                        <v:f eqn="sum @12 @23 @22"/>
                        <v:f eqn="sum @22 @23 @11"/>
                        <v:f eqn="cos 10800 #1"/>
                        <v:f eqn="sin 10800 #1"/>
                        <v:f eqn="cos #2 #1"/>
                        <v:f eqn="sin #2 #1"/>
                        <v:f eqn="sum @26 10800 0"/>
                        <v:f eqn="sum @27 10800 0"/>
                        <v:f eqn="sum @28 10800 0"/>
                        <v:f eqn="sum @29 10800 0"/>
                        <v:f eqn="sum @19 5400 0"/>
                        <v:f eqn="cos @34 #0"/>
                        <v:f eqn="sin @34 #0"/>
                        <v:f eqn="mid #0 #1"/>
                        <v:f eqn="sumangle @37 180 0"/>
                        <v:f eqn="if @2 @37 @38"/>
                        <v:f eqn="cos 10800 @39"/>
                        <v:f eqn="sin 10800 @39"/>
                        <v:f eqn="cos #2 @39"/>
                        <v:f eqn="sin #2 @39"/>
                        <v:f eqn="sum @40 10800 0"/>
                        <v:f eqn="sum @41 10800 0"/>
                        <v:f eqn="sum @42 10800 0"/>
                        <v:f eqn="sum @43 10800 0"/>
                        <v:f eqn="sum @35 10800 0"/>
                        <v:f eqn="sum @36 10800 0"/>
                      </v:formulas>
                      <v:path arrowok="t" o:extrusionok="f" o:connecttype="custom" o:connectlocs="0,0;0,2;1,1" o:connectangles="0,0,0" textboxrect="3163,3163,18437,18437"/>
                      <v:handles>
                        <v:h position="@3,#0" polar="10800,10800"/>
                        <v:h position="#2,#1" polar="10800,10800" radiusrange="0,10800"/>
                      </v:handles>
                    </v:shape>
                    <v:shape id="Arc 188" o:spid="_x0000_s1124" style="position:absolute;left:7139;top:14691;width:336;height:346;rotation:90;visibility:visible" coordsize="40312,43200" o:spt="100" adj="0,,0" path="m2702,7099nfc6797,2578,12612,-1,18712,,30641,,40312,9670,40312,21600v,11929,-9671,21600,-21600,21600c10990,43200,3857,39078,,32389em2702,7099nsc6797,2578,12612,-1,18712,,30641,,40312,9670,40312,21600v,11929,-9671,21600,-21600,21600c10990,43200,3857,39078,,32389l18712,21600,2702,7099xe" filled="f" strokecolor="blue" strokeweight=".5pt">
                      <v:stroke joinstyle="round"/>
                      <v:formulas>
                        <v:f eqn="val #1"/>
                        <v:f eqn="val #0"/>
                        <v:f eqn="sum #1 0 #0"/>
                        <v:f eqn="val 10800"/>
                        <v:f eqn="sum 0 0 #1"/>
                        <v:f eqn="sumangle @2 360 0"/>
                        <v:f eqn="if @2 @2 @5"/>
                        <v:f eqn="sum 0 0 @6"/>
                        <v:f eqn="val #2"/>
                        <v:f eqn="sum 0 0 #0"/>
                        <v:f eqn="sum #2 0 2700"/>
                        <v:f eqn="cos @10 #1"/>
                        <v:f eqn="sin @10 #1"/>
                        <v:f eqn="cos 13500 #1"/>
                        <v:f eqn="sin 13500 #1"/>
                        <v:f eqn="sum @11 10800 0"/>
                        <v:f eqn="sum @12 10800 0"/>
                        <v:f eqn="sum @13 10800 0"/>
                        <v:f eqn="sum @14 10800 0"/>
                        <v:f eqn="prod #2 1 2"/>
                        <v:f eqn="sum @19 5400 0"/>
                        <v:f eqn="cos @20 #1"/>
                        <v:f eqn="sin @20 #1"/>
                        <v:f eqn="sum @21 10800 0"/>
                        <v:f eqn="sum @12 @23 @22"/>
                        <v:f eqn="sum @22 @23 @11"/>
                        <v:f eqn="cos 10800 #1"/>
                        <v:f eqn="sin 10800 #1"/>
                        <v:f eqn="cos #2 #1"/>
                        <v:f eqn="sin #2 #1"/>
                        <v:f eqn="sum @26 10800 0"/>
                        <v:f eqn="sum @27 10800 0"/>
                        <v:f eqn="sum @28 10800 0"/>
                        <v:f eqn="sum @29 10800 0"/>
                        <v:f eqn="sum @19 5400 0"/>
                        <v:f eqn="cos @34 #0"/>
                        <v:f eqn="sin @34 #0"/>
                        <v:f eqn="mid #0 #1"/>
                        <v:f eqn="sumangle @37 180 0"/>
                        <v:f eqn="if @2 @37 @38"/>
                        <v:f eqn="cos 10800 @39"/>
                        <v:f eqn="sin 10800 @39"/>
                        <v:f eqn="cos #2 @39"/>
                        <v:f eqn="sin #2 @39"/>
                        <v:f eqn="sum @40 10800 0"/>
                        <v:f eqn="sum @41 10800 0"/>
                        <v:f eqn="sum @42 10800 0"/>
                        <v:f eqn="sum @43 10800 0"/>
                        <v:f eqn="sum @35 10800 0"/>
                        <v:f eqn="sum @36 10800 0"/>
                      </v:formulas>
                      <v:path arrowok="t" o:extrusionok="f" o:connecttype="custom" o:connectlocs="0,0;0,2;1,1" o:connectangles="0,0,0" textboxrect="3163,3163,18437,18437"/>
                      <v:handles>
                        <v:h position="@3,#0" polar="10800,10800"/>
                        <v:h position="#2,#1" polar="10800,10800" radiusrange="0,10800"/>
                      </v:handles>
                    </v:shape>
                  </v:group>
                  <v:group id="Group 189" o:spid="_x0000_s1125" style="position:absolute;left:3644;top:5669;width:114;height:98" coordorigin="6920,14694" coordsize="560,338">
                    <v:shape id="Arc 190" o:spid="_x0000_s1126" style="position:absolute;left:6925;top:14689;width:336;height:346;rotation:90;visibility:visible" coordsize="40312,43200" o:spt="100" adj="0,,0" path="m2702,7099nfc6797,2578,12612,-1,18712,,30641,,40312,9670,40312,21600v,11929,-9671,21600,-21600,21600c10990,43200,3857,39078,,32389em2702,7099nsc6797,2578,12612,-1,18712,,30641,,40312,9670,40312,21600v,11929,-9671,21600,-21600,21600c10990,43200,3857,39078,,32389l18712,21600,2702,7099xe" filled="f" strokecolor="blue" strokeweight=".5pt">
                      <v:stroke joinstyle="round"/>
                      <v:formulas>
                        <v:f eqn="val #1"/>
                        <v:f eqn="val #0"/>
                        <v:f eqn="sum #1 0 #0"/>
                        <v:f eqn="val 10800"/>
                        <v:f eqn="sum 0 0 #1"/>
                        <v:f eqn="sumangle @2 360 0"/>
                        <v:f eqn="if @2 @2 @5"/>
                        <v:f eqn="sum 0 0 @6"/>
                        <v:f eqn="val #2"/>
                        <v:f eqn="sum 0 0 #0"/>
                        <v:f eqn="sum #2 0 2700"/>
                        <v:f eqn="cos @10 #1"/>
                        <v:f eqn="sin @10 #1"/>
                        <v:f eqn="cos 13500 #1"/>
                        <v:f eqn="sin 13500 #1"/>
                        <v:f eqn="sum @11 10800 0"/>
                        <v:f eqn="sum @12 10800 0"/>
                        <v:f eqn="sum @13 10800 0"/>
                        <v:f eqn="sum @14 10800 0"/>
                        <v:f eqn="prod #2 1 2"/>
                        <v:f eqn="sum @19 5400 0"/>
                        <v:f eqn="cos @20 #1"/>
                        <v:f eqn="sin @20 #1"/>
                        <v:f eqn="sum @21 10800 0"/>
                        <v:f eqn="sum @12 @23 @22"/>
                        <v:f eqn="sum @22 @23 @11"/>
                        <v:f eqn="cos 10800 #1"/>
                        <v:f eqn="sin 10800 #1"/>
                        <v:f eqn="cos #2 #1"/>
                        <v:f eqn="sin #2 #1"/>
                        <v:f eqn="sum @26 10800 0"/>
                        <v:f eqn="sum @27 10800 0"/>
                        <v:f eqn="sum @28 10800 0"/>
                        <v:f eqn="sum @29 10800 0"/>
                        <v:f eqn="sum @19 5400 0"/>
                        <v:f eqn="cos @34 #0"/>
                        <v:f eqn="sin @34 #0"/>
                        <v:f eqn="mid #0 #1"/>
                        <v:f eqn="sumangle @37 180 0"/>
                        <v:f eqn="if @2 @37 @38"/>
                        <v:f eqn="cos 10800 @39"/>
                        <v:f eqn="sin 10800 @39"/>
                        <v:f eqn="cos #2 @39"/>
                        <v:f eqn="sin #2 @39"/>
                        <v:f eqn="sum @40 10800 0"/>
                        <v:f eqn="sum @41 10800 0"/>
                        <v:f eqn="sum @42 10800 0"/>
                        <v:f eqn="sum @43 10800 0"/>
                        <v:f eqn="sum @35 10800 0"/>
                        <v:f eqn="sum @36 10800 0"/>
                      </v:formulas>
                      <v:path arrowok="t" o:extrusionok="f" o:connecttype="custom" o:connectlocs="0,0;0,2;1,1" o:connectangles="0,0,0" textboxrect="3163,3163,18437,18437"/>
                      <v:handles>
                        <v:h position="@3,#0" polar="10800,10800"/>
                        <v:h position="#2,#1" polar="10800,10800" radiusrange="0,10800"/>
                      </v:handles>
                    </v:shape>
                    <v:shape id="Arc 191" o:spid="_x0000_s1127" style="position:absolute;left:7139;top:14691;width:336;height:346;rotation:90;visibility:visible" coordsize="40312,43200" o:spt="100" adj="0,,0" path="m2702,7099nfc6797,2578,12612,-1,18712,,30641,,40312,9670,40312,21600v,11929,-9671,21600,-21600,21600c10990,43200,3857,39078,,32389em2702,7099nsc6797,2578,12612,-1,18712,,30641,,40312,9670,40312,21600v,11929,-9671,21600,-21600,21600c10990,43200,3857,39078,,32389l18712,21600,2702,7099xe" filled="f" strokecolor="blue" strokeweight=".5pt">
                      <v:stroke joinstyle="round"/>
                      <v:formulas>
                        <v:f eqn="val #1"/>
                        <v:f eqn="val #0"/>
                        <v:f eqn="sum #1 0 #0"/>
                        <v:f eqn="val 10800"/>
                        <v:f eqn="sum 0 0 #1"/>
                        <v:f eqn="sumangle @2 360 0"/>
                        <v:f eqn="if @2 @2 @5"/>
                        <v:f eqn="sum 0 0 @6"/>
                        <v:f eqn="val #2"/>
                        <v:f eqn="sum 0 0 #0"/>
                        <v:f eqn="sum #2 0 2700"/>
                        <v:f eqn="cos @10 #1"/>
                        <v:f eqn="sin @10 #1"/>
                        <v:f eqn="cos 13500 #1"/>
                        <v:f eqn="sin 13500 #1"/>
                        <v:f eqn="sum @11 10800 0"/>
                        <v:f eqn="sum @12 10800 0"/>
                        <v:f eqn="sum @13 10800 0"/>
                        <v:f eqn="sum @14 10800 0"/>
                        <v:f eqn="prod #2 1 2"/>
                        <v:f eqn="sum @19 5400 0"/>
                        <v:f eqn="cos @20 #1"/>
                        <v:f eqn="sin @20 #1"/>
                        <v:f eqn="sum @21 10800 0"/>
                        <v:f eqn="sum @12 @23 @22"/>
                        <v:f eqn="sum @22 @23 @11"/>
                        <v:f eqn="cos 10800 #1"/>
                        <v:f eqn="sin 10800 #1"/>
                        <v:f eqn="cos #2 #1"/>
                        <v:f eqn="sin #2 #1"/>
                        <v:f eqn="sum @26 10800 0"/>
                        <v:f eqn="sum @27 10800 0"/>
                        <v:f eqn="sum @28 10800 0"/>
                        <v:f eqn="sum @29 10800 0"/>
                        <v:f eqn="sum @19 5400 0"/>
                        <v:f eqn="cos @34 #0"/>
                        <v:f eqn="sin @34 #0"/>
                        <v:f eqn="mid #0 #1"/>
                        <v:f eqn="sumangle @37 180 0"/>
                        <v:f eqn="if @2 @37 @38"/>
                        <v:f eqn="cos 10800 @39"/>
                        <v:f eqn="sin 10800 @39"/>
                        <v:f eqn="cos #2 @39"/>
                        <v:f eqn="sin #2 @39"/>
                        <v:f eqn="sum @40 10800 0"/>
                        <v:f eqn="sum @41 10800 0"/>
                        <v:f eqn="sum @42 10800 0"/>
                        <v:f eqn="sum @43 10800 0"/>
                        <v:f eqn="sum @35 10800 0"/>
                        <v:f eqn="sum @36 10800 0"/>
                      </v:formulas>
                      <v:path arrowok="t" o:extrusionok="f" o:connecttype="custom" o:connectlocs="0,0;0,2;1,1" o:connectangles="0,0,0" textboxrect="3163,3163,18437,18437"/>
                      <v:handles>
                        <v:h position="@3,#0" polar="10800,10800"/>
                        <v:h position="#2,#1" polar="10800,10800" radiusrange="0,10800"/>
                      </v:handles>
                    </v:shape>
                  </v:group>
                </v:group>
                <v:oval id="Oval 192" o:spid="_x0000_s1128" style="position:absolute;left:5475;top:4873;width:306;height:306;visibility:visible" strokeweight="1.25pt">
                  <v:fill opacity="0"/>
                </v:oval>
              </v:group>
              <v:shape id="Text Box 193" o:spid="_x0000_s1129" type="#_x0000_t202" style="position:absolute;left:4272;top:8420;width:227;height:180;visibility:visible" stroked="f" strokecolor="maroon" strokeweight="1.5pt">
                <v:fill opacity="0"/>
                <v:textbox inset="0,0,0,0">
                  <w:txbxContent>
                    <w:p w:rsidR="00842F6D" w:rsidRPr="00D6451A" w:rsidRDefault="00842F6D" w:rsidP="00C609F5">
                      <w:pPr>
                        <w:jc w:val="center"/>
                        <w:rPr>
                          <w:b/>
                          <w:bCs/>
                          <w:color w:val="0000FF"/>
                          <w:sz w:val="14"/>
                          <w:szCs w:val="14"/>
                        </w:rPr>
                      </w:pPr>
                      <w:r w:rsidRPr="00DE05DF">
                        <w:rPr>
                          <w:b/>
                          <w:bCs/>
                          <w:color w:val="000000"/>
                          <w:sz w:val="14"/>
                          <w:szCs w:val="14"/>
                        </w:rPr>
                        <w:t>3</w:t>
                      </w:r>
                      <w:r>
                        <w:rPr>
                          <w:b/>
                          <w:bCs/>
                          <w:color w:val="0000FF"/>
                          <w:sz w:val="14"/>
                          <w:szCs w:val="14"/>
                        </w:rPr>
                        <w:t>.</w:t>
                      </w:r>
                    </w:p>
                  </w:txbxContent>
                </v:textbox>
              </v:shape>
            </v:group>
            <w10:wrap type="square"/>
          </v:group>
        </w:pict>
      </w:r>
      <w:r>
        <w:rPr>
          <w:rFonts w:ascii="Arial" w:hAnsi="Arial" w:cs="Arial"/>
          <w:sz w:val="20"/>
          <w:szCs w:val="20"/>
        </w:rPr>
        <w:t xml:space="preserve">11- </w:t>
      </w:r>
      <w:r w:rsidRPr="002A0B87">
        <w:rPr>
          <w:b/>
          <w:bCs/>
        </w:rPr>
        <w:t>Yandaki devrede lamba parlaklıklarını karşılaştırınız.</w:t>
      </w:r>
    </w:p>
    <w:p w:rsidR="00842F6D" w:rsidRPr="002A0B87" w:rsidRDefault="00842F6D" w:rsidP="00701753">
      <w:pPr>
        <w:spacing w:after="0"/>
      </w:pPr>
      <w:r w:rsidRPr="002A0B87">
        <w:t>A) 2 &gt; 1 &gt; 3 &gt; 4</w:t>
      </w:r>
    </w:p>
    <w:p w:rsidR="00842F6D" w:rsidRPr="002A0B87" w:rsidRDefault="00842F6D" w:rsidP="00701753">
      <w:pPr>
        <w:spacing w:after="0"/>
      </w:pPr>
      <w:r w:rsidRPr="002A0B87">
        <w:t>B) 3 = 4 &gt; 1 &gt; 2</w:t>
      </w:r>
    </w:p>
    <w:p w:rsidR="00842F6D" w:rsidRPr="002A0B87" w:rsidRDefault="00842F6D" w:rsidP="00701753">
      <w:pPr>
        <w:spacing w:after="0"/>
      </w:pPr>
      <w:r w:rsidRPr="002A0B87">
        <w:t>C) 1 &gt; 2 &gt; 3 = 4</w:t>
      </w:r>
    </w:p>
    <w:p w:rsidR="00842F6D" w:rsidRPr="002A0B87" w:rsidRDefault="00842F6D" w:rsidP="00701753">
      <w:r w:rsidRPr="002A0B87">
        <w:t>D) 4 &gt; 3 &gt; 2 &gt; 1</w:t>
      </w:r>
    </w:p>
    <w:p w:rsidR="00842F6D" w:rsidRDefault="00842F6D" w:rsidP="00C609F5">
      <w:pPr>
        <w:spacing w:line="360" w:lineRule="auto"/>
        <w:ind w:left="-180"/>
        <w:rPr>
          <w:rFonts w:ascii="Arial" w:hAnsi="Arial" w:cs="Arial"/>
          <w:sz w:val="20"/>
          <w:szCs w:val="20"/>
        </w:rPr>
      </w:pPr>
    </w:p>
    <w:p w:rsidR="00842F6D" w:rsidRPr="00701753" w:rsidRDefault="00842F6D" w:rsidP="00701753">
      <w:pPr>
        <w:spacing w:after="0" w:line="360" w:lineRule="auto"/>
        <w:ind w:left="-180"/>
        <w:rPr>
          <w:rFonts w:ascii="Arial" w:hAnsi="Arial" w:cs="Arial"/>
          <w:b/>
          <w:bCs/>
          <w:sz w:val="20"/>
          <w:szCs w:val="20"/>
        </w:rPr>
      </w:pPr>
      <w:r w:rsidRPr="00701753">
        <w:rPr>
          <w:rFonts w:ascii="Arial" w:hAnsi="Arial" w:cs="Arial"/>
          <w:b/>
          <w:bCs/>
          <w:sz w:val="20"/>
          <w:szCs w:val="20"/>
        </w:rPr>
        <w:t xml:space="preserve">12- </w:t>
      </w:r>
    </w:p>
    <w:p w:rsidR="00842F6D" w:rsidRDefault="00842F6D" w:rsidP="00C609F5">
      <w:pPr>
        <w:pStyle w:val="ListParagraph"/>
        <w:tabs>
          <w:tab w:val="left" w:pos="284"/>
        </w:tabs>
        <w:ind w:left="0"/>
      </w:pPr>
      <w:r w:rsidRPr="009667B4">
        <w:rPr>
          <w:b/>
          <w:bCs/>
          <w:noProof/>
          <w:sz w:val="19"/>
          <w:szCs w:val="19"/>
        </w:rPr>
        <w:pict>
          <v:shape id="Resim 9" o:spid="_x0000_i1027" type="#_x0000_t75" style="width:304.5pt;height:108pt;visibility:visible">
            <v:imagedata r:id="rId7" o:title=""/>
          </v:shape>
        </w:pict>
      </w:r>
    </w:p>
    <w:p w:rsidR="00842F6D" w:rsidRDefault="00842F6D" w:rsidP="00C609F5">
      <w:pPr>
        <w:pStyle w:val="ListParagraph"/>
        <w:tabs>
          <w:tab w:val="left" w:pos="284"/>
        </w:tabs>
        <w:ind w:left="0"/>
      </w:pPr>
      <w:r w:rsidRPr="009667B4">
        <w:rPr>
          <w:b/>
          <w:bCs/>
          <w:noProof/>
          <w:sz w:val="19"/>
          <w:szCs w:val="19"/>
        </w:rPr>
        <w:pict>
          <v:shape id="Resim 12" o:spid="_x0000_i1028" type="#_x0000_t75" style="width:304.5pt;height:93.75pt;visibility:visible">
            <v:imagedata r:id="rId8" o:title=""/>
          </v:shape>
        </w:pict>
      </w:r>
    </w:p>
    <w:p w:rsidR="00842F6D" w:rsidRPr="00701753" w:rsidRDefault="00842F6D" w:rsidP="00C609F5">
      <w:pPr>
        <w:pStyle w:val="ListParagraph"/>
        <w:tabs>
          <w:tab w:val="left" w:pos="284"/>
        </w:tabs>
        <w:ind w:left="0"/>
        <w:rPr>
          <w:b/>
          <w:bCs/>
        </w:rPr>
      </w:pPr>
      <w:r w:rsidRPr="00701753">
        <w:rPr>
          <w:b/>
          <w:bCs/>
        </w:rPr>
        <w:t xml:space="preserve">13- </w:t>
      </w:r>
    </w:p>
    <w:p w:rsidR="00842F6D" w:rsidRDefault="00842F6D" w:rsidP="00C609F5">
      <w:pPr>
        <w:pStyle w:val="ListParagraph"/>
        <w:tabs>
          <w:tab w:val="left" w:pos="284"/>
        </w:tabs>
        <w:ind w:left="0"/>
      </w:pPr>
      <w:r w:rsidRPr="009667B4">
        <w:rPr>
          <w:b/>
          <w:bCs/>
          <w:noProof/>
          <w:sz w:val="20"/>
          <w:szCs w:val="20"/>
        </w:rPr>
        <w:pict>
          <v:shape id="Resim 15" o:spid="_x0000_i1029" type="#_x0000_t75" style="width:375pt;height:234pt;visibility:visible">
            <v:imagedata r:id="rId9" o:title=""/>
          </v:shape>
        </w:pict>
      </w:r>
    </w:p>
    <w:p w:rsidR="00842F6D" w:rsidRPr="009F2C9A" w:rsidRDefault="00842F6D" w:rsidP="00701753">
      <w:pPr>
        <w:pStyle w:val="ListParagraph"/>
        <w:tabs>
          <w:tab w:val="left" w:pos="284"/>
        </w:tabs>
        <w:ind w:left="0"/>
        <w:rPr>
          <w:b/>
          <w:bCs/>
          <w:sz w:val="20"/>
          <w:szCs w:val="20"/>
        </w:rPr>
      </w:pPr>
      <w:r w:rsidRPr="00701753">
        <w:rPr>
          <w:b/>
          <w:bCs/>
        </w:rPr>
        <w:t>14</w:t>
      </w:r>
      <w:r>
        <w:t xml:space="preserve">- </w:t>
      </w:r>
      <w:r w:rsidRPr="009F2C9A">
        <w:rPr>
          <w:sz w:val="20"/>
          <w:szCs w:val="20"/>
        </w:rPr>
        <w:t xml:space="preserve">Aşağıdakilerden hangisi </w:t>
      </w:r>
      <w:r w:rsidRPr="009F2C9A">
        <w:rPr>
          <w:b/>
          <w:bCs/>
          <w:sz w:val="20"/>
          <w:szCs w:val="20"/>
          <w:u w:val="single"/>
        </w:rPr>
        <w:t>yanlıştır?</w:t>
      </w:r>
    </w:p>
    <w:p w:rsidR="00842F6D" w:rsidRPr="009F2C9A" w:rsidRDefault="00842F6D" w:rsidP="00701753">
      <w:pPr>
        <w:pStyle w:val="ListParagraph"/>
        <w:numPr>
          <w:ilvl w:val="0"/>
          <w:numId w:val="4"/>
        </w:numPr>
        <w:spacing w:after="120" w:line="240" w:lineRule="auto"/>
        <w:rPr>
          <w:sz w:val="20"/>
          <w:szCs w:val="20"/>
        </w:rPr>
      </w:pPr>
      <w:r w:rsidRPr="009F2C9A">
        <w:rPr>
          <w:sz w:val="20"/>
          <w:szCs w:val="20"/>
        </w:rPr>
        <w:t>Hidroelektrik santralerde suyun akışı sayesinde jenaratörün türbini döner.</w:t>
      </w:r>
    </w:p>
    <w:p w:rsidR="00842F6D" w:rsidRPr="009F2C9A" w:rsidRDefault="00842F6D" w:rsidP="00701753">
      <w:pPr>
        <w:pStyle w:val="ListParagraph"/>
        <w:numPr>
          <w:ilvl w:val="0"/>
          <w:numId w:val="4"/>
        </w:numPr>
        <w:spacing w:after="120" w:line="240" w:lineRule="auto"/>
        <w:rPr>
          <w:sz w:val="20"/>
          <w:szCs w:val="20"/>
        </w:rPr>
      </w:pPr>
      <w:r w:rsidRPr="009F2C9A">
        <w:rPr>
          <w:sz w:val="20"/>
          <w:szCs w:val="20"/>
        </w:rPr>
        <w:t>Jeotermal enerji fosil yakıtların yakılmasıyla elde edilir</w:t>
      </w:r>
      <w:r w:rsidRPr="009F2C9A">
        <w:rPr>
          <w:b/>
          <w:bCs/>
          <w:sz w:val="20"/>
          <w:szCs w:val="20"/>
        </w:rPr>
        <w:t>.</w:t>
      </w:r>
    </w:p>
    <w:p w:rsidR="00842F6D" w:rsidRPr="009F2C9A" w:rsidRDefault="00842F6D" w:rsidP="00B211BE">
      <w:pPr>
        <w:pStyle w:val="ListParagraph"/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9F2C9A">
        <w:rPr>
          <w:sz w:val="20"/>
          <w:szCs w:val="20"/>
        </w:rPr>
        <w:t>Jenaratörler hareket enerjisini elektrik enerjisine dönüştürür.</w:t>
      </w:r>
    </w:p>
    <w:p w:rsidR="00842F6D" w:rsidRDefault="00842F6D" w:rsidP="00B211BE">
      <w:pPr>
        <w:pStyle w:val="ListParagraph"/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9F2C9A">
        <w:rPr>
          <w:sz w:val="20"/>
          <w:szCs w:val="20"/>
        </w:rPr>
        <w:t xml:space="preserve">Nükleer santrallerde atom çekirdeğinin parçalanması ile ısı ortaya çıkar. </w:t>
      </w:r>
    </w:p>
    <w:p w:rsidR="00842F6D" w:rsidRPr="009F2C9A" w:rsidRDefault="00842F6D" w:rsidP="00701753">
      <w:pPr>
        <w:pStyle w:val="ListParagraph"/>
        <w:spacing w:after="0" w:line="240" w:lineRule="auto"/>
        <w:ind w:left="477"/>
        <w:rPr>
          <w:sz w:val="20"/>
          <w:szCs w:val="20"/>
        </w:rPr>
      </w:pPr>
    </w:p>
    <w:p w:rsidR="00842F6D" w:rsidRPr="00701753" w:rsidRDefault="00842F6D" w:rsidP="00701753">
      <w:pPr>
        <w:pStyle w:val="ListParagraph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b/>
          <w:bCs/>
          <w:sz w:val="20"/>
          <w:szCs w:val="20"/>
        </w:rPr>
      </w:pPr>
      <w:r w:rsidRPr="00701753">
        <w:rPr>
          <w:sz w:val="20"/>
          <w:szCs w:val="20"/>
        </w:rPr>
        <w:t xml:space="preserve">Enerji tasarrufu ile ilgili olarak aşağıdakilerden hangisinin yapılması </w:t>
      </w:r>
      <w:r w:rsidRPr="00701753">
        <w:rPr>
          <w:b/>
          <w:bCs/>
          <w:sz w:val="20"/>
          <w:szCs w:val="20"/>
          <w:u w:val="single"/>
        </w:rPr>
        <w:t>yanlıştır?</w:t>
      </w:r>
    </w:p>
    <w:p w:rsidR="00842F6D" w:rsidRPr="009F2C9A" w:rsidRDefault="00842F6D" w:rsidP="00B211BE">
      <w:pPr>
        <w:pStyle w:val="ListParagraph"/>
        <w:numPr>
          <w:ilvl w:val="0"/>
          <w:numId w:val="5"/>
        </w:numPr>
        <w:spacing w:after="0" w:line="240" w:lineRule="auto"/>
        <w:rPr>
          <w:sz w:val="20"/>
          <w:szCs w:val="20"/>
        </w:rPr>
      </w:pPr>
      <w:r w:rsidRPr="009F2C9A">
        <w:rPr>
          <w:sz w:val="20"/>
          <w:szCs w:val="20"/>
        </w:rPr>
        <w:t>A sınıfı elektrikli aletleri tercih etmeliyiz.</w:t>
      </w:r>
    </w:p>
    <w:p w:rsidR="00842F6D" w:rsidRPr="009F2C9A" w:rsidRDefault="00842F6D" w:rsidP="00B211BE">
      <w:pPr>
        <w:pStyle w:val="ListParagraph"/>
        <w:numPr>
          <w:ilvl w:val="0"/>
          <w:numId w:val="5"/>
        </w:numPr>
        <w:spacing w:after="0" w:line="240" w:lineRule="auto"/>
        <w:rPr>
          <w:sz w:val="20"/>
          <w:szCs w:val="20"/>
        </w:rPr>
      </w:pPr>
      <w:r w:rsidRPr="009F2C9A">
        <w:rPr>
          <w:sz w:val="20"/>
          <w:szCs w:val="20"/>
        </w:rPr>
        <w:t>Buzdolabın güneş ışığı görmeyen yere koymalıyız.</w:t>
      </w:r>
    </w:p>
    <w:p w:rsidR="00842F6D" w:rsidRPr="009F2C9A" w:rsidRDefault="00842F6D" w:rsidP="00B211BE">
      <w:pPr>
        <w:pStyle w:val="ListParagraph"/>
        <w:numPr>
          <w:ilvl w:val="0"/>
          <w:numId w:val="5"/>
        </w:numPr>
        <w:spacing w:after="0" w:line="240" w:lineRule="auto"/>
        <w:rPr>
          <w:sz w:val="20"/>
          <w:szCs w:val="20"/>
        </w:rPr>
      </w:pPr>
      <w:r w:rsidRPr="009F2C9A">
        <w:rPr>
          <w:sz w:val="20"/>
          <w:szCs w:val="20"/>
        </w:rPr>
        <w:t>Televizyon ve radyoyu şiddetli sesle dinlememeliyiz.</w:t>
      </w:r>
    </w:p>
    <w:p w:rsidR="00842F6D" w:rsidRPr="009F2C9A" w:rsidRDefault="00842F6D" w:rsidP="00701753">
      <w:pPr>
        <w:pStyle w:val="ListParagraph"/>
        <w:numPr>
          <w:ilvl w:val="0"/>
          <w:numId w:val="5"/>
        </w:numPr>
        <w:spacing w:after="120" w:line="240" w:lineRule="auto"/>
        <w:rPr>
          <w:sz w:val="20"/>
          <w:szCs w:val="20"/>
        </w:rPr>
      </w:pPr>
      <w:r w:rsidRPr="009F2C9A">
        <w:rPr>
          <w:sz w:val="20"/>
          <w:szCs w:val="20"/>
        </w:rPr>
        <w:t>Çamaşır ve bulaşık makinelerini yüksek sıcaklık ayarında çalıştırmalıyız.</w:t>
      </w:r>
    </w:p>
    <w:p w:rsidR="00842F6D" w:rsidRPr="00C536B4" w:rsidRDefault="00842F6D" w:rsidP="00701753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16- </w:t>
      </w:r>
      <w:r w:rsidRPr="00C536B4">
        <w:rPr>
          <w:rFonts w:ascii="Comic Sans MS" w:hAnsi="Comic Sans MS" w:cs="Comic Sans MS"/>
        </w:rPr>
        <w:t xml:space="preserve">Aşağıdakilerden hangisi bundan yıllar önce ülkemizde yaşamış,ancak şuan </w:t>
      </w:r>
      <w:r w:rsidRPr="00C536B4">
        <w:rPr>
          <w:rFonts w:ascii="Comic Sans MS" w:hAnsi="Comic Sans MS" w:cs="Comic Sans MS"/>
          <w:b/>
          <w:bCs/>
          <w:u w:val="single"/>
        </w:rPr>
        <w:t>ülkem</w:t>
      </w:r>
      <w:r>
        <w:rPr>
          <w:rFonts w:ascii="Comic Sans MS" w:hAnsi="Comic Sans MS" w:cs="Comic Sans MS"/>
          <w:b/>
          <w:bCs/>
          <w:u w:val="single"/>
        </w:rPr>
        <w:t>i</w:t>
      </w:r>
      <w:r w:rsidRPr="00C536B4">
        <w:rPr>
          <w:rFonts w:ascii="Comic Sans MS" w:hAnsi="Comic Sans MS" w:cs="Comic Sans MS"/>
          <w:b/>
          <w:bCs/>
          <w:u w:val="single"/>
        </w:rPr>
        <w:t>zde nesli tükenmiş</w:t>
      </w:r>
      <w:r w:rsidRPr="00C536B4">
        <w:rPr>
          <w:rFonts w:ascii="Comic Sans MS" w:hAnsi="Comic Sans MS" w:cs="Comic Sans MS"/>
        </w:rPr>
        <w:t xml:space="preserve"> olan canlılardandır?</w:t>
      </w:r>
    </w:p>
    <w:p w:rsidR="00842F6D" w:rsidRPr="00C536B4" w:rsidRDefault="00842F6D" w:rsidP="00B211BE">
      <w:pPr>
        <w:rPr>
          <w:rFonts w:ascii="Comic Sans MS" w:hAnsi="Comic Sans MS" w:cs="Comic Sans MS"/>
          <w:color w:val="000000"/>
        </w:rPr>
      </w:pPr>
      <w:r w:rsidRPr="00C536B4">
        <w:rPr>
          <w:rFonts w:ascii="Comic Sans MS" w:hAnsi="Comic Sans MS" w:cs="Comic Sans MS"/>
          <w:b/>
          <w:bCs/>
        </w:rPr>
        <w:t>A)</w:t>
      </w:r>
      <w:r w:rsidRPr="00C536B4">
        <w:rPr>
          <w:rFonts w:ascii="Comic Sans MS" w:hAnsi="Comic Sans MS" w:cs="Comic Sans MS"/>
        </w:rPr>
        <w:t xml:space="preserve"> Aslan              </w:t>
      </w:r>
      <w:r w:rsidRPr="00C536B4">
        <w:rPr>
          <w:rFonts w:ascii="Comic Sans MS" w:hAnsi="Comic Sans MS" w:cs="Comic Sans MS"/>
          <w:b/>
          <w:bCs/>
        </w:rPr>
        <w:t>B)</w:t>
      </w:r>
      <w:r w:rsidRPr="00C536B4">
        <w:rPr>
          <w:rFonts w:ascii="Comic Sans MS" w:hAnsi="Comic Sans MS" w:cs="Comic Sans MS"/>
        </w:rPr>
        <w:t xml:space="preserve"> Kardelen        </w:t>
      </w:r>
      <w:r w:rsidRPr="00C536B4">
        <w:rPr>
          <w:rFonts w:ascii="Comic Sans MS" w:hAnsi="Comic Sans MS" w:cs="Comic Sans MS"/>
          <w:b/>
          <w:bCs/>
        </w:rPr>
        <w:t>C)</w:t>
      </w:r>
      <w:r w:rsidRPr="00C536B4">
        <w:rPr>
          <w:rFonts w:ascii="Comic Sans MS" w:hAnsi="Comic Sans MS" w:cs="Comic Sans MS"/>
        </w:rPr>
        <w:t xml:space="preserve"> Van kedisi       </w:t>
      </w:r>
      <w:r w:rsidRPr="00C536B4">
        <w:rPr>
          <w:rFonts w:ascii="Comic Sans MS" w:hAnsi="Comic Sans MS" w:cs="Comic Sans MS"/>
          <w:b/>
          <w:bCs/>
        </w:rPr>
        <w:t>D)</w:t>
      </w:r>
      <w:r w:rsidRPr="00C536B4">
        <w:rPr>
          <w:rFonts w:ascii="Comic Sans MS" w:hAnsi="Comic Sans MS" w:cs="Comic Sans MS"/>
        </w:rPr>
        <w:t xml:space="preserve"> Orkide</w:t>
      </w:r>
    </w:p>
    <w:p w:rsidR="00842F6D" w:rsidRPr="00701753" w:rsidRDefault="00842F6D" w:rsidP="00701753">
      <w:pPr>
        <w:spacing w:after="120"/>
        <w:rPr>
          <w:rFonts w:ascii="Comic Sans MS" w:hAnsi="Comic Sans MS" w:cs="Comic Sans MS"/>
          <w:sz w:val="20"/>
          <w:szCs w:val="20"/>
        </w:rPr>
      </w:pPr>
      <w:r>
        <w:rPr>
          <w:rFonts w:ascii="Verdana" w:hAnsi="Verdana" w:cs="Verdana"/>
          <w:b/>
          <w:bCs/>
          <w:sz w:val="18"/>
          <w:szCs w:val="18"/>
        </w:rPr>
        <w:t xml:space="preserve">17- </w:t>
      </w:r>
      <w:r w:rsidRPr="00701753">
        <w:rPr>
          <w:rFonts w:ascii="Comic Sans MS" w:hAnsi="Comic Sans MS" w:cs="Comic Sans MS"/>
          <w:sz w:val="20"/>
          <w:szCs w:val="20"/>
        </w:rPr>
        <w:t>Aşağıdaki canlılardan hangisi tür değildir?</w:t>
      </w:r>
    </w:p>
    <w:p w:rsidR="00842F6D" w:rsidRPr="00581D5F" w:rsidRDefault="00842F6D" w:rsidP="00701753">
      <w:pPr>
        <w:rPr>
          <w:rFonts w:ascii="Comic Sans MS" w:hAnsi="Comic Sans MS" w:cs="Comic Sans MS"/>
          <w:sz w:val="20"/>
          <w:szCs w:val="20"/>
        </w:rPr>
      </w:pPr>
      <w:r w:rsidRPr="00701753">
        <w:rPr>
          <w:rFonts w:ascii="Comic Sans MS" w:hAnsi="Comic Sans MS" w:cs="Comic Sans MS"/>
          <w:sz w:val="20"/>
          <w:szCs w:val="20"/>
        </w:rPr>
        <w:t>A) Katır        B) At        C) Tavuk</w:t>
      </w:r>
      <w:r w:rsidRPr="00581D5F">
        <w:rPr>
          <w:rFonts w:ascii="Comic Sans MS" w:hAnsi="Comic Sans MS" w:cs="Comic Sans MS"/>
          <w:sz w:val="20"/>
          <w:szCs w:val="20"/>
        </w:rPr>
        <w:t xml:space="preserve">       D) Balina</w:t>
      </w:r>
    </w:p>
    <w:p w:rsidR="00842F6D" w:rsidRDefault="00842F6D" w:rsidP="00B211BE">
      <w:pPr>
        <w:rPr>
          <w:rFonts w:ascii="Verdana" w:hAnsi="Verdana" w:cs="Verdana"/>
          <w:b/>
          <w:bCs/>
          <w:sz w:val="18"/>
          <w:szCs w:val="18"/>
        </w:rPr>
      </w:pPr>
    </w:p>
    <w:p w:rsidR="00842F6D" w:rsidRPr="009F7D77" w:rsidRDefault="00842F6D" w:rsidP="00701753">
      <w:pPr>
        <w:spacing w:after="0"/>
        <w:rPr>
          <w:rFonts w:ascii="Verdana" w:hAnsi="Verdana" w:cs="Verdana"/>
          <w:b/>
          <w:bCs/>
          <w:sz w:val="18"/>
          <w:szCs w:val="18"/>
        </w:rPr>
      </w:pPr>
      <w:r>
        <w:rPr>
          <w:rFonts w:ascii="Verdana" w:hAnsi="Verdana" w:cs="Verdana"/>
          <w:b/>
          <w:bCs/>
          <w:sz w:val="18"/>
          <w:szCs w:val="18"/>
        </w:rPr>
        <w:t xml:space="preserve">18- </w:t>
      </w:r>
      <w:r w:rsidRPr="009F7D77">
        <w:rPr>
          <w:rFonts w:ascii="Verdana" w:hAnsi="Verdana" w:cs="Verdana"/>
          <w:b/>
          <w:bCs/>
          <w:sz w:val="18"/>
          <w:szCs w:val="18"/>
        </w:rPr>
        <w:t>Aşağıdakilerden hangisi  Türkiye'nin biyolojik çeşitliliğinin fazla olmasının sebeplerinden değildir ?</w:t>
      </w:r>
    </w:p>
    <w:p w:rsidR="00842F6D" w:rsidRPr="009F7D77" w:rsidRDefault="00842F6D" w:rsidP="00701753">
      <w:pPr>
        <w:spacing w:after="0"/>
        <w:rPr>
          <w:rFonts w:ascii="Verdana" w:hAnsi="Verdana" w:cs="Verdana"/>
          <w:sz w:val="18"/>
          <w:szCs w:val="18"/>
        </w:rPr>
      </w:pPr>
      <w:r w:rsidRPr="009F7D77">
        <w:rPr>
          <w:rFonts w:ascii="Verdana" w:hAnsi="Verdana" w:cs="Verdana"/>
          <w:b/>
          <w:bCs/>
          <w:sz w:val="18"/>
          <w:szCs w:val="18"/>
        </w:rPr>
        <w:t xml:space="preserve">A) </w:t>
      </w:r>
      <w:r w:rsidRPr="009F7D77">
        <w:rPr>
          <w:rFonts w:ascii="Verdana" w:hAnsi="Verdana" w:cs="Verdana"/>
          <w:sz w:val="18"/>
          <w:szCs w:val="18"/>
        </w:rPr>
        <w:t>Asya, Avrupa ve Afrika kıtaları arasında yer alması.</w:t>
      </w:r>
    </w:p>
    <w:p w:rsidR="00842F6D" w:rsidRPr="009F7D77" w:rsidRDefault="00842F6D" w:rsidP="00701753">
      <w:pPr>
        <w:spacing w:after="0"/>
        <w:rPr>
          <w:rFonts w:ascii="Verdana" w:hAnsi="Verdana" w:cs="Verdana"/>
          <w:b/>
          <w:bCs/>
          <w:sz w:val="18"/>
          <w:szCs w:val="18"/>
        </w:rPr>
      </w:pPr>
      <w:r w:rsidRPr="009F7D77">
        <w:rPr>
          <w:rFonts w:ascii="Verdana" w:hAnsi="Verdana" w:cs="Verdana"/>
          <w:b/>
          <w:bCs/>
          <w:sz w:val="18"/>
          <w:szCs w:val="18"/>
        </w:rPr>
        <w:t xml:space="preserve">B) </w:t>
      </w:r>
      <w:r w:rsidRPr="009F7D77">
        <w:rPr>
          <w:rFonts w:ascii="Verdana" w:hAnsi="Verdana" w:cs="Verdana"/>
          <w:sz w:val="18"/>
          <w:szCs w:val="18"/>
        </w:rPr>
        <w:t>Üç tarafının denizlerle çevrili olması.</w:t>
      </w:r>
    </w:p>
    <w:p w:rsidR="00842F6D" w:rsidRPr="009F7D77" w:rsidRDefault="00842F6D" w:rsidP="00701753">
      <w:pPr>
        <w:spacing w:after="0"/>
        <w:rPr>
          <w:rFonts w:ascii="Verdana" w:hAnsi="Verdana" w:cs="Verdana"/>
          <w:b/>
          <w:bCs/>
          <w:sz w:val="18"/>
          <w:szCs w:val="18"/>
        </w:rPr>
      </w:pPr>
      <w:r w:rsidRPr="009F7D77">
        <w:rPr>
          <w:rFonts w:ascii="Verdana" w:hAnsi="Verdana" w:cs="Verdana"/>
          <w:b/>
          <w:bCs/>
          <w:sz w:val="18"/>
          <w:szCs w:val="18"/>
        </w:rPr>
        <w:t xml:space="preserve">C) </w:t>
      </w:r>
      <w:r w:rsidRPr="009F7D77">
        <w:rPr>
          <w:rFonts w:ascii="Verdana" w:hAnsi="Verdana" w:cs="Verdana"/>
          <w:sz w:val="18"/>
          <w:szCs w:val="18"/>
        </w:rPr>
        <w:t>Yer yüzü şekillerinin çeşitli olması.</w:t>
      </w:r>
    </w:p>
    <w:p w:rsidR="00842F6D" w:rsidRDefault="00842F6D" w:rsidP="00B211BE">
      <w:pPr>
        <w:pStyle w:val="ListParagraph"/>
        <w:tabs>
          <w:tab w:val="left" w:pos="284"/>
        </w:tabs>
        <w:ind w:left="0"/>
        <w:rPr>
          <w:rFonts w:ascii="Verdana" w:hAnsi="Verdana" w:cs="Verdana"/>
          <w:sz w:val="18"/>
          <w:szCs w:val="18"/>
        </w:rPr>
      </w:pPr>
      <w:r w:rsidRPr="009F7D77">
        <w:rPr>
          <w:rFonts w:ascii="Verdana" w:hAnsi="Verdana" w:cs="Verdana"/>
          <w:b/>
          <w:bCs/>
          <w:sz w:val="18"/>
          <w:szCs w:val="18"/>
        </w:rPr>
        <w:t xml:space="preserve">D) </w:t>
      </w:r>
      <w:r w:rsidRPr="009F7D77">
        <w:rPr>
          <w:rFonts w:ascii="Verdana" w:hAnsi="Verdana" w:cs="Verdana"/>
          <w:sz w:val="18"/>
          <w:szCs w:val="18"/>
        </w:rPr>
        <w:t>Sanayileşme sayesinde ülkenin ekonomisi</w:t>
      </w:r>
      <w:r>
        <w:rPr>
          <w:rFonts w:ascii="Verdana" w:hAnsi="Verdana" w:cs="Verdana"/>
          <w:sz w:val="18"/>
          <w:szCs w:val="18"/>
        </w:rPr>
        <w:t xml:space="preserve">nin </w:t>
      </w:r>
      <w:r w:rsidRPr="009F7D77">
        <w:rPr>
          <w:rFonts w:ascii="Verdana" w:hAnsi="Verdana" w:cs="Verdana"/>
          <w:sz w:val="18"/>
          <w:szCs w:val="18"/>
        </w:rPr>
        <w:t>güçlenmesi.</w:t>
      </w:r>
      <w:r>
        <w:rPr>
          <w:rFonts w:ascii="Verdana" w:hAnsi="Verdana" w:cs="Verdana"/>
          <w:sz w:val="18"/>
          <w:szCs w:val="18"/>
        </w:rPr>
        <w:t xml:space="preserve">                 </w:t>
      </w:r>
    </w:p>
    <w:p w:rsidR="00842F6D" w:rsidRDefault="00842F6D" w:rsidP="00701753">
      <w:pPr>
        <w:spacing w:after="120"/>
        <w:rPr>
          <w:b/>
          <w:bCs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19- </w:t>
      </w:r>
      <w:r w:rsidRPr="00581D5F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t>Şeyma, l</w:t>
      </w:r>
      <w:r w:rsidRPr="00ED74B5">
        <w:t>unaparkta iki aynanın arasında</w:t>
      </w:r>
      <w:r>
        <w:t xml:space="preserve"> aşağıdaki mesafelerde durmaktadır.</w:t>
      </w:r>
    </w:p>
    <w:p w:rsidR="00842F6D" w:rsidRPr="008F509B" w:rsidRDefault="00842F6D" w:rsidP="002B0631">
      <w:pPr>
        <w:pStyle w:val="BodyText"/>
        <w:ind w:left="426"/>
        <w:jc w:val="left"/>
        <w:rPr>
          <w:rFonts w:ascii="Calibri" w:hAnsi="Calibri" w:cs="Calibri"/>
          <w:b w:val="0"/>
          <w:bCs w:val="0"/>
          <w:sz w:val="22"/>
          <w:szCs w:val="22"/>
        </w:rPr>
      </w:pPr>
      <w:r w:rsidRPr="009667B4">
        <w:rPr>
          <w:rFonts w:ascii="Calibri" w:hAnsi="Calibri" w:cs="Calibri"/>
          <w:b w:val="0"/>
          <w:bCs w:val="0"/>
          <w:noProof/>
          <w:sz w:val="22"/>
          <w:szCs w:val="22"/>
        </w:rPr>
        <w:pict>
          <v:shape id="_x0000_i1030" type="#_x0000_t75" style="width:209.25pt;height:97.5pt;visibility:visible">
            <v:imagedata r:id="rId10" o:title=""/>
          </v:shape>
        </w:pict>
      </w:r>
    </w:p>
    <w:p w:rsidR="00842F6D" w:rsidRDefault="00842F6D" w:rsidP="002B0631">
      <w:pPr>
        <w:pStyle w:val="BodyText"/>
        <w:ind w:left="426"/>
        <w:jc w:val="left"/>
        <w:rPr>
          <w:rFonts w:ascii="Calibri" w:hAnsi="Calibri" w:cs="Calibri"/>
          <w:sz w:val="22"/>
          <w:szCs w:val="22"/>
        </w:rPr>
      </w:pPr>
      <w:r w:rsidRPr="00ED74B5">
        <w:rPr>
          <w:rFonts w:ascii="Calibri" w:hAnsi="Calibri" w:cs="Calibri"/>
          <w:sz w:val="22"/>
          <w:szCs w:val="22"/>
        </w:rPr>
        <w:t>Şeyma’nın aynalarda oluşacak ilk görüntüleri arasındaki uzaklık kaç cm’dir?</w:t>
      </w:r>
    </w:p>
    <w:tbl>
      <w:tblPr>
        <w:tblW w:w="0" w:type="auto"/>
        <w:tblInd w:w="-106" w:type="dxa"/>
        <w:tblLook w:val="00A0"/>
      </w:tblPr>
      <w:tblGrid>
        <w:gridCol w:w="543"/>
        <w:gridCol w:w="750"/>
        <w:gridCol w:w="536"/>
        <w:gridCol w:w="734"/>
        <w:gridCol w:w="533"/>
        <w:gridCol w:w="734"/>
        <w:gridCol w:w="552"/>
        <w:gridCol w:w="734"/>
      </w:tblGrid>
      <w:tr w:rsidR="00842F6D" w:rsidRPr="009667B4">
        <w:trPr>
          <w:trHeight w:val="279"/>
        </w:trPr>
        <w:tc>
          <w:tcPr>
            <w:tcW w:w="543" w:type="dxa"/>
          </w:tcPr>
          <w:p w:rsidR="00842F6D" w:rsidRPr="009667B4" w:rsidRDefault="00842F6D" w:rsidP="009667B4">
            <w:pPr>
              <w:pStyle w:val="BodyText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667B4">
              <w:rPr>
                <w:rFonts w:ascii="Calibri" w:hAnsi="Calibri" w:cs="Calibri"/>
                <w:sz w:val="22"/>
                <w:szCs w:val="22"/>
              </w:rPr>
              <w:t>A)</w:t>
            </w:r>
          </w:p>
        </w:tc>
        <w:tc>
          <w:tcPr>
            <w:tcW w:w="750" w:type="dxa"/>
          </w:tcPr>
          <w:p w:rsidR="00842F6D" w:rsidRPr="009667B4" w:rsidRDefault="00842F6D" w:rsidP="009667B4">
            <w:pPr>
              <w:pStyle w:val="BodyText"/>
              <w:jc w:val="left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9667B4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120</w:t>
            </w:r>
          </w:p>
        </w:tc>
        <w:tc>
          <w:tcPr>
            <w:tcW w:w="536" w:type="dxa"/>
          </w:tcPr>
          <w:p w:rsidR="00842F6D" w:rsidRPr="009667B4" w:rsidRDefault="00842F6D" w:rsidP="009667B4">
            <w:pPr>
              <w:pStyle w:val="BodyText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667B4">
              <w:rPr>
                <w:rFonts w:ascii="Calibri" w:hAnsi="Calibri" w:cs="Calibri"/>
                <w:sz w:val="22"/>
                <w:szCs w:val="22"/>
              </w:rPr>
              <w:t>B)</w:t>
            </w:r>
          </w:p>
        </w:tc>
        <w:tc>
          <w:tcPr>
            <w:tcW w:w="734" w:type="dxa"/>
          </w:tcPr>
          <w:p w:rsidR="00842F6D" w:rsidRPr="009667B4" w:rsidRDefault="00842F6D" w:rsidP="009667B4">
            <w:pPr>
              <w:pStyle w:val="BodyText"/>
              <w:jc w:val="left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9667B4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90</w:t>
            </w:r>
          </w:p>
        </w:tc>
        <w:tc>
          <w:tcPr>
            <w:tcW w:w="533" w:type="dxa"/>
          </w:tcPr>
          <w:p w:rsidR="00842F6D" w:rsidRPr="009667B4" w:rsidRDefault="00842F6D" w:rsidP="009667B4">
            <w:pPr>
              <w:pStyle w:val="BodyText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667B4">
              <w:rPr>
                <w:rFonts w:ascii="Calibri" w:hAnsi="Calibri" w:cs="Calibri"/>
                <w:sz w:val="22"/>
                <w:szCs w:val="22"/>
              </w:rPr>
              <w:t>C)</w:t>
            </w:r>
          </w:p>
        </w:tc>
        <w:tc>
          <w:tcPr>
            <w:tcW w:w="734" w:type="dxa"/>
          </w:tcPr>
          <w:p w:rsidR="00842F6D" w:rsidRPr="009667B4" w:rsidRDefault="00842F6D" w:rsidP="009667B4">
            <w:pPr>
              <w:pStyle w:val="BodyText"/>
              <w:jc w:val="left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9667B4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80</w:t>
            </w:r>
          </w:p>
        </w:tc>
        <w:tc>
          <w:tcPr>
            <w:tcW w:w="552" w:type="dxa"/>
          </w:tcPr>
          <w:p w:rsidR="00842F6D" w:rsidRPr="009667B4" w:rsidRDefault="00842F6D" w:rsidP="009667B4">
            <w:pPr>
              <w:pStyle w:val="BodyText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667B4">
              <w:rPr>
                <w:rFonts w:ascii="Calibri" w:hAnsi="Calibri" w:cs="Calibri"/>
                <w:sz w:val="22"/>
                <w:szCs w:val="22"/>
              </w:rPr>
              <w:t>D)</w:t>
            </w:r>
          </w:p>
        </w:tc>
        <w:tc>
          <w:tcPr>
            <w:tcW w:w="734" w:type="dxa"/>
          </w:tcPr>
          <w:p w:rsidR="00842F6D" w:rsidRPr="009667B4" w:rsidRDefault="00842F6D" w:rsidP="009667B4">
            <w:pPr>
              <w:pStyle w:val="BodyText"/>
              <w:jc w:val="left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9667B4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40</w:t>
            </w:r>
          </w:p>
        </w:tc>
      </w:tr>
      <w:tr w:rsidR="00842F6D" w:rsidRPr="009667B4">
        <w:trPr>
          <w:trHeight w:val="279"/>
        </w:trPr>
        <w:tc>
          <w:tcPr>
            <w:tcW w:w="543" w:type="dxa"/>
          </w:tcPr>
          <w:p w:rsidR="00842F6D" w:rsidRPr="009667B4" w:rsidRDefault="00842F6D" w:rsidP="009667B4">
            <w:pPr>
              <w:pStyle w:val="BodyText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0" w:type="dxa"/>
          </w:tcPr>
          <w:p w:rsidR="00842F6D" w:rsidRPr="009667B4" w:rsidRDefault="00842F6D" w:rsidP="009667B4">
            <w:pPr>
              <w:pStyle w:val="BodyText"/>
              <w:jc w:val="left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36" w:type="dxa"/>
          </w:tcPr>
          <w:p w:rsidR="00842F6D" w:rsidRPr="009667B4" w:rsidRDefault="00842F6D" w:rsidP="009667B4">
            <w:pPr>
              <w:pStyle w:val="BodyText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34" w:type="dxa"/>
          </w:tcPr>
          <w:p w:rsidR="00842F6D" w:rsidRPr="009667B4" w:rsidRDefault="00842F6D" w:rsidP="009667B4">
            <w:pPr>
              <w:pStyle w:val="BodyText"/>
              <w:jc w:val="left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33" w:type="dxa"/>
          </w:tcPr>
          <w:p w:rsidR="00842F6D" w:rsidRPr="009667B4" w:rsidRDefault="00842F6D" w:rsidP="009667B4">
            <w:pPr>
              <w:pStyle w:val="BodyText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34" w:type="dxa"/>
          </w:tcPr>
          <w:p w:rsidR="00842F6D" w:rsidRPr="009667B4" w:rsidRDefault="00842F6D" w:rsidP="009667B4">
            <w:pPr>
              <w:pStyle w:val="BodyText"/>
              <w:jc w:val="left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52" w:type="dxa"/>
          </w:tcPr>
          <w:p w:rsidR="00842F6D" w:rsidRPr="009667B4" w:rsidRDefault="00842F6D" w:rsidP="009667B4">
            <w:pPr>
              <w:pStyle w:val="BodyText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34" w:type="dxa"/>
          </w:tcPr>
          <w:p w:rsidR="00842F6D" w:rsidRPr="009667B4" w:rsidRDefault="00842F6D" w:rsidP="009667B4">
            <w:pPr>
              <w:pStyle w:val="BodyText"/>
              <w:jc w:val="left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</w:p>
        </w:tc>
      </w:tr>
    </w:tbl>
    <w:p w:rsidR="00842F6D" w:rsidRPr="00701753" w:rsidRDefault="00842F6D" w:rsidP="00701753">
      <w:pPr>
        <w:ind w:left="142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20-</w:t>
      </w:r>
      <w:r w:rsidRPr="00701753">
        <w:rPr>
          <w:b/>
          <w:bCs/>
          <w:i/>
          <w:iCs/>
          <w:u w:val="single"/>
        </w:rPr>
        <w:t>Aşağıda kullanım alanlarına ait görselleri verilen ayna çeşitlerinin isimlerini noktalı yerlere yazınız</w:t>
      </w:r>
      <w:r>
        <w:rPr>
          <w:b/>
          <w:bCs/>
          <w:i/>
          <w:iCs/>
          <w:u w:val="single"/>
        </w:rPr>
        <w:t>(6 puan)</w:t>
      </w:r>
    </w:p>
    <w:tbl>
      <w:tblPr>
        <w:tblW w:w="0" w:type="auto"/>
        <w:tblInd w:w="-106" w:type="dxa"/>
        <w:tblLook w:val="00A0"/>
      </w:tblPr>
      <w:tblGrid>
        <w:gridCol w:w="2014"/>
        <w:gridCol w:w="2016"/>
        <w:gridCol w:w="1820"/>
      </w:tblGrid>
      <w:tr w:rsidR="00842F6D" w:rsidRPr="009667B4">
        <w:tc>
          <w:tcPr>
            <w:tcW w:w="2014" w:type="dxa"/>
            <w:vAlign w:val="center"/>
          </w:tcPr>
          <w:p w:rsidR="00842F6D" w:rsidRPr="009667B4" w:rsidRDefault="00842F6D" w:rsidP="009667B4">
            <w:pPr>
              <w:pStyle w:val="ListParagraph"/>
              <w:spacing w:after="0" w:line="240" w:lineRule="auto"/>
              <w:ind w:left="0"/>
              <w:rPr>
                <w:b/>
                <w:bCs/>
                <w:noProof/>
              </w:rPr>
            </w:pPr>
            <w:r w:rsidRPr="009667B4">
              <w:rPr>
                <w:noProof/>
              </w:rPr>
              <w:pict>
                <v:shape id="Resim 3" o:spid="_x0000_i1031" type="#_x0000_t75" style="width:84.75pt;height:63.75pt;visibility:visible">
                  <v:imagedata r:id="rId11" o:title=""/>
                </v:shape>
              </w:pict>
            </w:r>
          </w:p>
        </w:tc>
        <w:tc>
          <w:tcPr>
            <w:tcW w:w="2016" w:type="dxa"/>
            <w:vAlign w:val="center"/>
          </w:tcPr>
          <w:p w:rsidR="00842F6D" w:rsidRPr="009667B4" w:rsidRDefault="00842F6D" w:rsidP="009667B4">
            <w:pPr>
              <w:pStyle w:val="ListParagraph"/>
              <w:spacing w:after="0" w:line="240" w:lineRule="auto"/>
              <w:ind w:left="0"/>
              <w:rPr>
                <w:b/>
                <w:bCs/>
                <w:noProof/>
              </w:rPr>
            </w:pPr>
            <w:r w:rsidRPr="009667B4">
              <w:rPr>
                <w:noProof/>
              </w:rPr>
              <w:pict>
                <v:shape id="Resim 5" o:spid="_x0000_i1032" type="#_x0000_t75" style="width:90pt;height:65.25pt;visibility:visible">
                  <v:imagedata r:id="rId12" o:title=""/>
                </v:shape>
              </w:pict>
            </w:r>
          </w:p>
        </w:tc>
        <w:tc>
          <w:tcPr>
            <w:tcW w:w="1820" w:type="dxa"/>
            <w:vAlign w:val="center"/>
          </w:tcPr>
          <w:p w:rsidR="00842F6D" w:rsidRPr="009667B4" w:rsidRDefault="00842F6D" w:rsidP="009667B4">
            <w:pPr>
              <w:pStyle w:val="ListParagraph"/>
              <w:spacing w:after="0" w:line="240" w:lineRule="auto"/>
              <w:ind w:left="0"/>
              <w:rPr>
                <w:b/>
                <w:bCs/>
                <w:noProof/>
              </w:rPr>
            </w:pPr>
            <w:r w:rsidRPr="009667B4">
              <w:rPr>
                <w:noProof/>
              </w:rPr>
              <w:pict>
                <v:shape id="_x0000_i1033" type="#_x0000_t75" style="width:78.75pt;height:65.25pt;visibility:visible">
                  <v:imagedata r:id="rId13" o:title=""/>
                </v:shape>
              </w:pict>
            </w:r>
          </w:p>
        </w:tc>
      </w:tr>
      <w:tr w:rsidR="00842F6D" w:rsidRPr="009667B4">
        <w:trPr>
          <w:trHeight w:val="636"/>
        </w:trPr>
        <w:tc>
          <w:tcPr>
            <w:tcW w:w="2014" w:type="dxa"/>
            <w:vAlign w:val="center"/>
          </w:tcPr>
          <w:p w:rsidR="00842F6D" w:rsidRPr="009667B4" w:rsidRDefault="00842F6D" w:rsidP="009667B4">
            <w:pPr>
              <w:pStyle w:val="ListParagraph"/>
              <w:spacing w:after="0" w:line="240" w:lineRule="auto"/>
              <w:ind w:left="0"/>
              <w:rPr>
                <w:b/>
                <w:bCs/>
                <w:noProof/>
              </w:rPr>
            </w:pPr>
            <w:r w:rsidRPr="009667B4">
              <w:rPr>
                <w:b/>
                <w:bCs/>
                <w:noProof/>
              </w:rPr>
              <w:t>…………………………</w:t>
            </w:r>
          </w:p>
        </w:tc>
        <w:tc>
          <w:tcPr>
            <w:tcW w:w="2016" w:type="dxa"/>
            <w:vAlign w:val="center"/>
          </w:tcPr>
          <w:p w:rsidR="00842F6D" w:rsidRPr="009667B4" w:rsidRDefault="00842F6D" w:rsidP="009667B4">
            <w:pPr>
              <w:pStyle w:val="ListParagraph"/>
              <w:spacing w:after="0" w:line="240" w:lineRule="auto"/>
              <w:ind w:left="0"/>
              <w:rPr>
                <w:b/>
                <w:bCs/>
                <w:noProof/>
              </w:rPr>
            </w:pPr>
            <w:r w:rsidRPr="009667B4">
              <w:rPr>
                <w:b/>
                <w:bCs/>
                <w:noProof/>
              </w:rPr>
              <w:t>…………………………..</w:t>
            </w:r>
          </w:p>
        </w:tc>
        <w:tc>
          <w:tcPr>
            <w:tcW w:w="1820" w:type="dxa"/>
            <w:vAlign w:val="center"/>
          </w:tcPr>
          <w:p w:rsidR="00842F6D" w:rsidRPr="009667B4" w:rsidRDefault="00842F6D" w:rsidP="009667B4">
            <w:pPr>
              <w:pStyle w:val="ListParagraph"/>
              <w:spacing w:after="0" w:line="240" w:lineRule="auto"/>
              <w:ind w:left="0"/>
              <w:rPr>
                <w:b/>
                <w:bCs/>
                <w:noProof/>
              </w:rPr>
            </w:pPr>
            <w:r w:rsidRPr="009667B4">
              <w:rPr>
                <w:b/>
                <w:bCs/>
                <w:noProof/>
              </w:rPr>
              <w:t>……………………….</w:t>
            </w:r>
          </w:p>
        </w:tc>
      </w:tr>
      <w:tr w:rsidR="00842F6D" w:rsidRPr="009667B4">
        <w:tc>
          <w:tcPr>
            <w:tcW w:w="2014" w:type="dxa"/>
            <w:vAlign w:val="center"/>
          </w:tcPr>
          <w:p w:rsidR="00842F6D" w:rsidRPr="009667B4" w:rsidRDefault="00842F6D" w:rsidP="009667B4">
            <w:pPr>
              <w:pStyle w:val="ListParagraph"/>
              <w:spacing w:after="0" w:line="240" w:lineRule="auto"/>
              <w:ind w:left="0"/>
              <w:rPr>
                <w:b/>
                <w:bCs/>
                <w:noProof/>
              </w:rPr>
            </w:pPr>
            <w:r w:rsidRPr="009667B4">
              <w:rPr>
                <w:noProof/>
              </w:rPr>
              <w:pict>
                <v:shape id="Resim 11" o:spid="_x0000_i1034" type="#_x0000_t75" style="width:86.25pt;height:84.75pt;visibility:visible">
                  <v:imagedata r:id="rId14" o:title=""/>
                </v:shape>
              </w:pict>
            </w:r>
          </w:p>
        </w:tc>
        <w:tc>
          <w:tcPr>
            <w:tcW w:w="2016" w:type="dxa"/>
            <w:vAlign w:val="center"/>
          </w:tcPr>
          <w:p w:rsidR="00842F6D" w:rsidRPr="009667B4" w:rsidRDefault="00842F6D" w:rsidP="009667B4">
            <w:pPr>
              <w:pStyle w:val="ListParagraph"/>
              <w:spacing w:after="0" w:line="240" w:lineRule="auto"/>
              <w:ind w:left="0"/>
              <w:rPr>
                <w:b/>
                <w:bCs/>
                <w:noProof/>
              </w:rPr>
            </w:pPr>
            <w:r w:rsidRPr="009667B4">
              <w:rPr>
                <w:noProof/>
              </w:rPr>
              <w:pict>
                <v:shape id="_x0000_i1035" type="#_x0000_t75" style="width:90pt;height:84pt;visibility:visible">
                  <v:imagedata r:id="rId15" o:title=""/>
                </v:shape>
              </w:pict>
            </w:r>
          </w:p>
        </w:tc>
        <w:tc>
          <w:tcPr>
            <w:tcW w:w="1820" w:type="dxa"/>
            <w:vAlign w:val="center"/>
          </w:tcPr>
          <w:p w:rsidR="00842F6D" w:rsidRPr="009667B4" w:rsidRDefault="00842F6D" w:rsidP="009667B4">
            <w:pPr>
              <w:pStyle w:val="ListParagraph"/>
              <w:spacing w:after="0" w:line="240" w:lineRule="auto"/>
              <w:ind w:left="0"/>
              <w:rPr>
                <w:b/>
                <w:bCs/>
                <w:noProof/>
              </w:rPr>
            </w:pPr>
            <w:r w:rsidRPr="009667B4">
              <w:rPr>
                <w:noProof/>
              </w:rPr>
              <w:pict>
                <v:shape id="Resim 13" o:spid="_x0000_i1036" type="#_x0000_t75" style="width:78.75pt;height:84.75pt;visibility:visible">
                  <v:imagedata r:id="rId16" o:title=""/>
                </v:shape>
              </w:pict>
            </w:r>
          </w:p>
        </w:tc>
      </w:tr>
      <w:tr w:rsidR="00842F6D" w:rsidRPr="009667B4">
        <w:trPr>
          <w:trHeight w:val="367"/>
        </w:trPr>
        <w:tc>
          <w:tcPr>
            <w:tcW w:w="2014" w:type="dxa"/>
            <w:vAlign w:val="center"/>
          </w:tcPr>
          <w:p w:rsidR="00842F6D" w:rsidRPr="009667B4" w:rsidRDefault="00842F6D" w:rsidP="009667B4">
            <w:pPr>
              <w:pStyle w:val="ListParagraph"/>
              <w:spacing w:after="0" w:line="240" w:lineRule="auto"/>
              <w:ind w:left="0"/>
              <w:rPr>
                <w:b/>
                <w:bCs/>
                <w:noProof/>
              </w:rPr>
            </w:pPr>
            <w:r w:rsidRPr="009667B4">
              <w:rPr>
                <w:b/>
                <w:bCs/>
                <w:noProof/>
              </w:rPr>
              <w:t>…………………………</w:t>
            </w:r>
          </w:p>
        </w:tc>
        <w:tc>
          <w:tcPr>
            <w:tcW w:w="2016" w:type="dxa"/>
            <w:vAlign w:val="center"/>
          </w:tcPr>
          <w:p w:rsidR="00842F6D" w:rsidRPr="009667B4" w:rsidRDefault="00842F6D" w:rsidP="009667B4">
            <w:pPr>
              <w:pStyle w:val="ListParagraph"/>
              <w:spacing w:after="0" w:line="240" w:lineRule="auto"/>
              <w:ind w:left="0"/>
              <w:rPr>
                <w:b/>
                <w:bCs/>
                <w:noProof/>
              </w:rPr>
            </w:pPr>
            <w:r w:rsidRPr="009667B4">
              <w:rPr>
                <w:b/>
                <w:bCs/>
                <w:noProof/>
              </w:rPr>
              <w:t>…………………………</w:t>
            </w:r>
          </w:p>
        </w:tc>
        <w:tc>
          <w:tcPr>
            <w:tcW w:w="1820" w:type="dxa"/>
            <w:vAlign w:val="center"/>
          </w:tcPr>
          <w:p w:rsidR="00842F6D" w:rsidRPr="009667B4" w:rsidRDefault="00842F6D" w:rsidP="009667B4">
            <w:pPr>
              <w:pStyle w:val="ListParagraph"/>
              <w:spacing w:after="0" w:line="240" w:lineRule="auto"/>
              <w:ind w:left="0"/>
              <w:rPr>
                <w:b/>
                <w:bCs/>
                <w:noProof/>
              </w:rPr>
            </w:pPr>
            <w:r w:rsidRPr="009667B4">
              <w:rPr>
                <w:b/>
                <w:bCs/>
                <w:noProof/>
              </w:rPr>
              <w:t>…………………………</w:t>
            </w:r>
          </w:p>
        </w:tc>
      </w:tr>
    </w:tbl>
    <w:p w:rsidR="00842F6D" w:rsidRPr="00866E99" w:rsidRDefault="00842F6D" w:rsidP="00E839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42F6D" w:rsidRPr="00866E99" w:rsidRDefault="00842F6D" w:rsidP="00E839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42F6D" w:rsidRPr="00057277" w:rsidRDefault="00842F6D" w:rsidP="00E83909">
      <w:pPr>
        <w:spacing w:after="0" w:line="240" w:lineRule="auto"/>
        <w:rPr>
          <w:rStyle w:val="Strong"/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21</w:t>
      </w:r>
      <w:r w:rsidRPr="00866E99">
        <w:rPr>
          <w:rFonts w:ascii="Times New Roman" w:hAnsi="Times New Roman" w:cs="Times New Roman"/>
          <w:sz w:val="20"/>
          <w:szCs w:val="20"/>
        </w:rPr>
        <w:t xml:space="preserve">. </w:t>
      </w:r>
      <w:r w:rsidRPr="00057277">
        <w:rPr>
          <w:rStyle w:val="Strong"/>
          <w:rFonts w:ascii="Times New Roman" w:hAnsi="Times New Roman" w:cs="Times New Roman"/>
          <w:sz w:val="20"/>
          <w:szCs w:val="20"/>
        </w:rPr>
        <w:t xml:space="preserve">Aşağıdakilerden hangisi elektrik enerjisini ısı enerjisine </w:t>
      </w:r>
    </w:p>
    <w:p w:rsidR="00842F6D" w:rsidRPr="00057277" w:rsidRDefault="00842F6D" w:rsidP="00701753">
      <w:pPr>
        <w:spacing w:after="120" w:line="240" w:lineRule="auto"/>
        <w:rPr>
          <w:rStyle w:val="Strong"/>
          <w:rFonts w:ascii="Times New Roman" w:hAnsi="Times New Roman" w:cs="Times New Roman"/>
          <w:b w:val="0"/>
          <w:bCs w:val="0"/>
          <w:sz w:val="20"/>
          <w:szCs w:val="20"/>
        </w:rPr>
      </w:pPr>
      <w:r w:rsidRPr="00057277">
        <w:rPr>
          <w:rStyle w:val="Strong"/>
          <w:rFonts w:ascii="Times New Roman" w:hAnsi="Times New Roman" w:cs="Times New Roman"/>
          <w:sz w:val="20"/>
          <w:szCs w:val="20"/>
        </w:rPr>
        <w:t>dönüştürmek için tasarlanmıştır?</w:t>
      </w:r>
    </w:p>
    <w:p w:rsidR="00842F6D" w:rsidRDefault="00842F6D" w:rsidP="00E83909">
      <w:pPr>
        <w:pStyle w:val="ListParagraph"/>
        <w:tabs>
          <w:tab w:val="left" w:pos="284"/>
        </w:tabs>
        <w:ind w:left="0"/>
        <w:rPr>
          <w:rFonts w:ascii="Times New Roman" w:hAnsi="Times New Roman" w:cs="Times New Roman"/>
          <w:sz w:val="20"/>
          <w:szCs w:val="20"/>
        </w:rPr>
      </w:pPr>
      <w:r w:rsidRPr="00866E99">
        <w:rPr>
          <w:rFonts w:ascii="Times New Roman" w:hAnsi="Times New Roman" w:cs="Times New Roman"/>
          <w:b/>
          <w:bCs/>
          <w:sz w:val="20"/>
          <w:szCs w:val="20"/>
        </w:rPr>
        <w:t>A)</w:t>
      </w:r>
      <w:r w:rsidRPr="00866E99">
        <w:rPr>
          <w:rFonts w:ascii="Times New Roman" w:hAnsi="Times New Roman" w:cs="Times New Roman"/>
          <w:sz w:val="20"/>
          <w:szCs w:val="20"/>
        </w:rPr>
        <w:t xml:space="preserve"> Telefon     </w:t>
      </w:r>
      <w:r w:rsidRPr="00866E99">
        <w:rPr>
          <w:rFonts w:ascii="Times New Roman" w:hAnsi="Times New Roman" w:cs="Times New Roman"/>
          <w:b/>
          <w:bCs/>
          <w:sz w:val="20"/>
          <w:szCs w:val="20"/>
        </w:rPr>
        <w:t>B)</w:t>
      </w:r>
      <w:r w:rsidRPr="00866E99">
        <w:rPr>
          <w:rFonts w:ascii="Times New Roman" w:hAnsi="Times New Roman" w:cs="Times New Roman"/>
          <w:sz w:val="20"/>
          <w:szCs w:val="20"/>
        </w:rPr>
        <w:t xml:space="preserve"> Televizyon     </w:t>
      </w:r>
      <w:r w:rsidRPr="00866E99">
        <w:rPr>
          <w:rFonts w:ascii="Times New Roman" w:hAnsi="Times New Roman" w:cs="Times New Roman"/>
          <w:b/>
          <w:bCs/>
          <w:sz w:val="20"/>
          <w:szCs w:val="20"/>
        </w:rPr>
        <w:t>C)</w:t>
      </w:r>
      <w:r w:rsidRPr="00866E99">
        <w:rPr>
          <w:rFonts w:ascii="Times New Roman" w:hAnsi="Times New Roman" w:cs="Times New Roman"/>
          <w:sz w:val="20"/>
          <w:szCs w:val="20"/>
        </w:rPr>
        <w:t xml:space="preserve"> Ütü     </w:t>
      </w:r>
      <w:r w:rsidRPr="00866E99">
        <w:rPr>
          <w:rFonts w:ascii="Times New Roman" w:hAnsi="Times New Roman" w:cs="Times New Roman"/>
          <w:b/>
          <w:bCs/>
          <w:sz w:val="20"/>
          <w:szCs w:val="20"/>
        </w:rPr>
        <w:t>D)</w:t>
      </w:r>
      <w:r w:rsidRPr="00866E99">
        <w:rPr>
          <w:rFonts w:ascii="Times New Roman" w:hAnsi="Times New Roman" w:cs="Times New Roman"/>
          <w:sz w:val="20"/>
          <w:szCs w:val="20"/>
        </w:rPr>
        <w:t> Radyo</w:t>
      </w:r>
    </w:p>
    <w:p w:rsidR="00842F6D" w:rsidRDefault="00842F6D" w:rsidP="00E83909">
      <w:pPr>
        <w:pStyle w:val="ListParagraph"/>
        <w:tabs>
          <w:tab w:val="left" w:pos="284"/>
        </w:tabs>
        <w:ind w:left="0"/>
      </w:pPr>
    </w:p>
    <w:p w:rsidR="00842F6D" w:rsidRDefault="00842F6D" w:rsidP="00E83909">
      <w:pPr>
        <w:pStyle w:val="ListParagraph"/>
        <w:tabs>
          <w:tab w:val="left" w:pos="284"/>
        </w:tabs>
        <w:ind w:left="0"/>
      </w:pPr>
      <w:r w:rsidRPr="00701753">
        <w:rPr>
          <w:b/>
          <w:bCs/>
        </w:rPr>
        <w:t>22</w:t>
      </w:r>
      <w:r>
        <w:t>- (6 puan)   Gökyüzü gözlem cihazına……………………………denir.</w:t>
      </w:r>
    </w:p>
    <w:p w:rsidR="00842F6D" w:rsidRDefault="00842F6D" w:rsidP="00E83909">
      <w:pPr>
        <w:pStyle w:val="ListParagraph"/>
        <w:tabs>
          <w:tab w:val="left" w:pos="284"/>
        </w:tabs>
        <w:ind w:left="0"/>
      </w:pPr>
      <w:r>
        <w:t xml:space="preserve">         Var olan her şeye ……………………… denir.</w:t>
      </w:r>
    </w:p>
    <w:p w:rsidR="00842F6D" w:rsidRDefault="00842F6D" w:rsidP="00E83909">
      <w:pPr>
        <w:pStyle w:val="ListParagraph"/>
        <w:tabs>
          <w:tab w:val="left" w:pos="284"/>
        </w:tabs>
        <w:ind w:left="0"/>
      </w:pPr>
      <w:r>
        <w:t xml:space="preserve">        Evrenin oluşumunu açıklayan en çok kabul gören teori …………   …………  dir.</w:t>
      </w:r>
    </w:p>
    <w:p w:rsidR="00842F6D" w:rsidRDefault="00842F6D" w:rsidP="00E83909">
      <w:pPr>
        <w:pStyle w:val="ListParagraph"/>
        <w:tabs>
          <w:tab w:val="left" w:pos="284"/>
        </w:tabs>
        <w:ind w:left="0"/>
      </w:pPr>
      <w:r>
        <w:t xml:space="preserve">       Çok sıcak gazlardan oluşan dev,parlak toplara ……………… denir.</w:t>
      </w:r>
    </w:p>
    <w:p w:rsidR="00842F6D" w:rsidRDefault="00842F6D" w:rsidP="00E83909">
      <w:pPr>
        <w:pStyle w:val="ListParagraph"/>
        <w:tabs>
          <w:tab w:val="left" w:pos="284"/>
        </w:tabs>
        <w:ind w:left="0"/>
      </w:pPr>
      <w:r>
        <w:t xml:space="preserve">       Kirli kartopu denen, buz ve tozdan oluşan gök cisimlerine ……………….  …………………..  denir.</w:t>
      </w:r>
    </w:p>
    <w:p w:rsidR="00842F6D" w:rsidRDefault="00842F6D" w:rsidP="00E83909">
      <w:pPr>
        <w:pStyle w:val="ListParagraph"/>
        <w:tabs>
          <w:tab w:val="left" w:pos="284"/>
        </w:tabs>
        <w:ind w:left="0"/>
      </w:pPr>
    </w:p>
    <w:p w:rsidR="00842F6D" w:rsidRDefault="00842F6D" w:rsidP="00E83909">
      <w:pPr>
        <w:pStyle w:val="ListParagraph"/>
        <w:tabs>
          <w:tab w:val="left" w:pos="284"/>
        </w:tabs>
        <w:ind w:left="0"/>
      </w:pPr>
    </w:p>
    <w:p w:rsidR="00842F6D" w:rsidRDefault="00842F6D" w:rsidP="00E83909">
      <w:pPr>
        <w:pStyle w:val="ListParagraph"/>
        <w:tabs>
          <w:tab w:val="left" w:pos="284"/>
        </w:tabs>
        <w:ind w:left="0"/>
      </w:pPr>
      <w:r w:rsidRPr="00701753">
        <w:rPr>
          <w:b/>
          <w:bCs/>
        </w:rPr>
        <w:t>23-</w:t>
      </w:r>
      <w:r>
        <w:t xml:space="preserve">   Güneş sistemindeki gezegenleri güneşe yakından uzağa doğru sıralayınız.(8 puan)</w:t>
      </w:r>
    </w:p>
    <w:p w:rsidR="00842F6D" w:rsidRDefault="00842F6D" w:rsidP="00E83909">
      <w:pPr>
        <w:pStyle w:val="ListParagraph"/>
        <w:tabs>
          <w:tab w:val="left" w:pos="284"/>
        </w:tabs>
        <w:ind w:left="0"/>
      </w:pPr>
    </w:p>
    <w:sectPr w:rsidR="00842F6D" w:rsidSect="00452517">
      <w:pgSz w:w="11906" w:h="16838"/>
      <w:pgMar w:top="709" w:right="1133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27A03"/>
    <w:multiLevelType w:val="hybridMultilevel"/>
    <w:tmpl w:val="C6A4F63E"/>
    <w:lvl w:ilvl="0" w:tplc="641ACCBA">
      <w:start w:val="1"/>
      <w:numFmt w:val="upp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AC14B96"/>
    <w:multiLevelType w:val="hybridMultilevel"/>
    <w:tmpl w:val="9FFC078C"/>
    <w:lvl w:ilvl="0" w:tplc="C324D0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AB3203"/>
    <w:multiLevelType w:val="hybridMultilevel"/>
    <w:tmpl w:val="510488C4"/>
    <w:lvl w:ilvl="0" w:tplc="31469C1A">
      <w:start w:val="15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DC4202"/>
    <w:multiLevelType w:val="hybridMultilevel"/>
    <w:tmpl w:val="B2A4D0DC"/>
    <w:lvl w:ilvl="0" w:tplc="7944C4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203EB8"/>
    <w:multiLevelType w:val="hybridMultilevel"/>
    <w:tmpl w:val="6BB2EFB8"/>
    <w:lvl w:ilvl="0" w:tplc="BE4847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E13D1C"/>
    <w:multiLevelType w:val="hybridMultilevel"/>
    <w:tmpl w:val="027EFB88"/>
    <w:lvl w:ilvl="0" w:tplc="4BC66BC6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83" w:hanging="360"/>
      </w:pPr>
    </w:lvl>
    <w:lvl w:ilvl="2" w:tplc="041F001B">
      <w:start w:val="1"/>
      <w:numFmt w:val="lowerRoman"/>
      <w:lvlText w:val="%3."/>
      <w:lvlJc w:val="right"/>
      <w:pPr>
        <w:ind w:left="2103" w:hanging="180"/>
      </w:pPr>
    </w:lvl>
    <w:lvl w:ilvl="3" w:tplc="041F000F">
      <w:start w:val="1"/>
      <w:numFmt w:val="decimal"/>
      <w:lvlText w:val="%4."/>
      <w:lvlJc w:val="left"/>
      <w:pPr>
        <w:ind w:left="2823" w:hanging="360"/>
      </w:pPr>
    </w:lvl>
    <w:lvl w:ilvl="4" w:tplc="041F0019">
      <w:start w:val="1"/>
      <w:numFmt w:val="lowerLetter"/>
      <w:lvlText w:val="%5."/>
      <w:lvlJc w:val="left"/>
      <w:pPr>
        <w:ind w:left="3543" w:hanging="360"/>
      </w:pPr>
    </w:lvl>
    <w:lvl w:ilvl="5" w:tplc="041F001B">
      <w:start w:val="1"/>
      <w:numFmt w:val="lowerRoman"/>
      <w:lvlText w:val="%6."/>
      <w:lvlJc w:val="right"/>
      <w:pPr>
        <w:ind w:left="4263" w:hanging="180"/>
      </w:pPr>
    </w:lvl>
    <w:lvl w:ilvl="6" w:tplc="041F000F">
      <w:start w:val="1"/>
      <w:numFmt w:val="decimal"/>
      <w:lvlText w:val="%7."/>
      <w:lvlJc w:val="left"/>
      <w:pPr>
        <w:ind w:left="4983" w:hanging="360"/>
      </w:pPr>
    </w:lvl>
    <w:lvl w:ilvl="7" w:tplc="041F0019">
      <w:start w:val="1"/>
      <w:numFmt w:val="lowerLetter"/>
      <w:lvlText w:val="%8."/>
      <w:lvlJc w:val="left"/>
      <w:pPr>
        <w:ind w:left="5703" w:hanging="360"/>
      </w:pPr>
    </w:lvl>
    <w:lvl w:ilvl="8" w:tplc="041F001B">
      <w:start w:val="1"/>
      <w:numFmt w:val="lowerRoman"/>
      <w:lvlText w:val="%9."/>
      <w:lvlJc w:val="right"/>
      <w:pPr>
        <w:ind w:left="6423" w:hanging="180"/>
      </w:pPr>
    </w:lvl>
  </w:abstractNum>
  <w:abstractNum w:abstractNumId="6">
    <w:nsid w:val="72573158"/>
    <w:multiLevelType w:val="hybridMultilevel"/>
    <w:tmpl w:val="4CE430F6"/>
    <w:lvl w:ilvl="0" w:tplc="97F08232">
      <w:start w:val="1"/>
      <w:numFmt w:val="upperLetter"/>
      <w:lvlText w:val="%1)"/>
      <w:lvlJc w:val="left"/>
      <w:pPr>
        <w:ind w:left="477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37" w:hanging="360"/>
      </w:pPr>
    </w:lvl>
    <w:lvl w:ilvl="2" w:tplc="041F001B">
      <w:start w:val="1"/>
      <w:numFmt w:val="lowerRoman"/>
      <w:lvlText w:val="%3."/>
      <w:lvlJc w:val="right"/>
      <w:pPr>
        <w:ind w:left="1857" w:hanging="180"/>
      </w:pPr>
    </w:lvl>
    <w:lvl w:ilvl="3" w:tplc="041F000F">
      <w:start w:val="1"/>
      <w:numFmt w:val="decimal"/>
      <w:lvlText w:val="%4."/>
      <w:lvlJc w:val="left"/>
      <w:pPr>
        <w:ind w:left="2577" w:hanging="360"/>
      </w:pPr>
    </w:lvl>
    <w:lvl w:ilvl="4" w:tplc="041F0019">
      <w:start w:val="1"/>
      <w:numFmt w:val="lowerLetter"/>
      <w:lvlText w:val="%5."/>
      <w:lvlJc w:val="left"/>
      <w:pPr>
        <w:ind w:left="3297" w:hanging="360"/>
      </w:pPr>
    </w:lvl>
    <w:lvl w:ilvl="5" w:tplc="041F001B">
      <w:start w:val="1"/>
      <w:numFmt w:val="lowerRoman"/>
      <w:lvlText w:val="%6."/>
      <w:lvlJc w:val="right"/>
      <w:pPr>
        <w:ind w:left="4017" w:hanging="180"/>
      </w:pPr>
    </w:lvl>
    <w:lvl w:ilvl="6" w:tplc="041F000F">
      <w:start w:val="1"/>
      <w:numFmt w:val="decimal"/>
      <w:lvlText w:val="%7."/>
      <w:lvlJc w:val="left"/>
      <w:pPr>
        <w:ind w:left="4737" w:hanging="360"/>
      </w:pPr>
    </w:lvl>
    <w:lvl w:ilvl="7" w:tplc="041F0019">
      <w:start w:val="1"/>
      <w:numFmt w:val="lowerLetter"/>
      <w:lvlText w:val="%8."/>
      <w:lvlJc w:val="left"/>
      <w:pPr>
        <w:ind w:left="5457" w:hanging="360"/>
      </w:pPr>
    </w:lvl>
    <w:lvl w:ilvl="8" w:tplc="041F001B">
      <w:start w:val="1"/>
      <w:numFmt w:val="lowerRoman"/>
      <w:lvlText w:val="%9."/>
      <w:lvlJc w:val="right"/>
      <w:pPr>
        <w:ind w:left="6177" w:hanging="180"/>
      </w:pPr>
    </w:lvl>
  </w:abstractNum>
  <w:abstractNum w:abstractNumId="7">
    <w:nsid w:val="7A590D55"/>
    <w:multiLevelType w:val="hybridMultilevel"/>
    <w:tmpl w:val="DE588728"/>
    <w:lvl w:ilvl="0" w:tplc="83D4C598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7C7D11B5"/>
    <w:multiLevelType w:val="hybridMultilevel"/>
    <w:tmpl w:val="96CECAC4"/>
    <w:lvl w:ilvl="0" w:tplc="325AF95A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37" w:hanging="360"/>
      </w:pPr>
    </w:lvl>
    <w:lvl w:ilvl="2" w:tplc="041F001B">
      <w:start w:val="1"/>
      <w:numFmt w:val="lowerRoman"/>
      <w:lvlText w:val="%3."/>
      <w:lvlJc w:val="right"/>
      <w:pPr>
        <w:ind w:left="1857" w:hanging="180"/>
      </w:pPr>
    </w:lvl>
    <w:lvl w:ilvl="3" w:tplc="041F000F">
      <w:start w:val="1"/>
      <w:numFmt w:val="decimal"/>
      <w:lvlText w:val="%4."/>
      <w:lvlJc w:val="left"/>
      <w:pPr>
        <w:ind w:left="2577" w:hanging="360"/>
      </w:pPr>
    </w:lvl>
    <w:lvl w:ilvl="4" w:tplc="041F0019">
      <w:start w:val="1"/>
      <w:numFmt w:val="lowerLetter"/>
      <w:lvlText w:val="%5."/>
      <w:lvlJc w:val="left"/>
      <w:pPr>
        <w:ind w:left="3297" w:hanging="360"/>
      </w:pPr>
    </w:lvl>
    <w:lvl w:ilvl="5" w:tplc="041F001B">
      <w:start w:val="1"/>
      <w:numFmt w:val="lowerRoman"/>
      <w:lvlText w:val="%6."/>
      <w:lvlJc w:val="right"/>
      <w:pPr>
        <w:ind w:left="4017" w:hanging="180"/>
      </w:pPr>
    </w:lvl>
    <w:lvl w:ilvl="6" w:tplc="041F000F">
      <w:start w:val="1"/>
      <w:numFmt w:val="decimal"/>
      <w:lvlText w:val="%7."/>
      <w:lvlJc w:val="left"/>
      <w:pPr>
        <w:ind w:left="4737" w:hanging="360"/>
      </w:pPr>
    </w:lvl>
    <w:lvl w:ilvl="7" w:tplc="041F0019">
      <w:start w:val="1"/>
      <w:numFmt w:val="lowerLetter"/>
      <w:lvlText w:val="%8."/>
      <w:lvlJc w:val="left"/>
      <w:pPr>
        <w:ind w:left="5457" w:hanging="360"/>
      </w:pPr>
    </w:lvl>
    <w:lvl w:ilvl="8" w:tplc="041F001B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</w:num>
  <w:num w:numId="5">
    <w:abstractNumId w:val="8"/>
  </w:num>
  <w:num w:numId="6">
    <w:abstractNumId w:val="7"/>
  </w:num>
  <w:num w:numId="7">
    <w:abstractNumId w:val="0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447E"/>
    <w:rsid w:val="00057277"/>
    <w:rsid w:val="00166581"/>
    <w:rsid w:val="00230E68"/>
    <w:rsid w:val="002A0B87"/>
    <w:rsid w:val="002B0631"/>
    <w:rsid w:val="002D4FEA"/>
    <w:rsid w:val="00310D7E"/>
    <w:rsid w:val="003D3FFB"/>
    <w:rsid w:val="00452517"/>
    <w:rsid w:val="004F51F3"/>
    <w:rsid w:val="00581D5F"/>
    <w:rsid w:val="005B0B2F"/>
    <w:rsid w:val="005F7A1C"/>
    <w:rsid w:val="00683450"/>
    <w:rsid w:val="00701753"/>
    <w:rsid w:val="007A7AF8"/>
    <w:rsid w:val="007B2CCA"/>
    <w:rsid w:val="008034E9"/>
    <w:rsid w:val="00842F6D"/>
    <w:rsid w:val="00844174"/>
    <w:rsid w:val="00866E99"/>
    <w:rsid w:val="00887C51"/>
    <w:rsid w:val="008F509B"/>
    <w:rsid w:val="009667B4"/>
    <w:rsid w:val="009727EC"/>
    <w:rsid w:val="009F1A70"/>
    <w:rsid w:val="009F2C9A"/>
    <w:rsid w:val="009F7D77"/>
    <w:rsid w:val="00B14812"/>
    <w:rsid w:val="00B211BE"/>
    <w:rsid w:val="00C536B4"/>
    <w:rsid w:val="00C609F5"/>
    <w:rsid w:val="00D6451A"/>
    <w:rsid w:val="00D677B5"/>
    <w:rsid w:val="00DE05DF"/>
    <w:rsid w:val="00E4447E"/>
    <w:rsid w:val="00E8252E"/>
    <w:rsid w:val="00E83909"/>
    <w:rsid w:val="00E86D92"/>
    <w:rsid w:val="00EA030B"/>
    <w:rsid w:val="00ED74B5"/>
    <w:rsid w:val="00EE270C"/>
    <w:rsid w:val="00F106A7"/>
    <w:rsid w:val="00F6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CCA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4447E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E444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447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2B0631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2B0631"/>
    <w:pPr>
      <w:spacing w:after="0" w:line="240" w:lineRule="auto"/>
      <w:jc w:val="center"/>
    </w:pPr>
    <w:rPr>
      <w:rFonts w:ascii="Arial" w:hAnsi="Arial" w:cs="Arial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B0631"/>
    <w:rPr>
      <w:rFonts w:ascii="Arial" w:hAnsi="Arial" w:cs="Arial"/>
      <w:b/>
      <w:bCs/>
      <w:sz w:val="20"/>
      <w:szCs w:val="20"/>
    </w:rPr>
  </w:style>
  <w:style w:type="character" w:styleId="Strong">
    <w:name w:val="Strong"/>
    <w:basedOn w:val="DefaultParagraphFont"/>
    <w:uiPriority w:val="99"/>
    <w:qFormat/>
    <w:rsid w:val="00E83909"/>
    <w:rPr>
      <w:b/>
      <w:bCs/>
    </w:rPr>
  </w:style>
  <w:style w:type="character" w:styleId="Hyperlink">
    <w:name w:val="Hyperlink"/>
    <w:basedOn w:val="DefaultParagraphFont"/>
    <w:uiPriority w:val="99"/>
    <w:rsid w:val="001665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5</Pages>
  <Words>787</Words>
  <Characters>4489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Edanur</cp:lastModifiedBy>
  <cp:revision>4</cp:revision>
  <dcterms:created xsi:type="dcterms:W3CDTF">2017-05-21T09:39:00Z</dcterms:created>
  <dcterms:modified xsi:type="dcterms:W3CDTF">2017-05-21T14:32:00Z</dcterms:modified>
</cp:coreProperties>
</file>