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850"/>
        <w:gridCol w:w="850"/>
        <w:gridCol w:w="1844"/>
        <w:gridCol w:w="709"/>
        <w:gridCol w:w="10566"/>
      </w:tblGrid>
      <w:tr w:rsidR="00B04A5E" w:rsidRPr="00514E7F" w:rsidTr="00514E7F">
        <w:tc>
          <w:tcPr>
            <w:tcW w:w="533" w:type="dxa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AY</w:t>
            </w:r>
          </w:p>
        </w:tc>
        <w:tc>
          <w:tcPr>
            <w:tcW w:w="850" w:type="dxa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HAFTA</w:t>
            </w:r>
          </w:p>
        </w:tc>
        <w:tc>
          <w:tcPr>
            <w:tcW w:w="850" w:type="dxa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TARİH</w:t>
            </w:r>
          </w:p>
        </w:tc>
        <w:tc>
          <w:tcPr>
            <w:tcW w:w="1844" w:type="dxa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KONU ADI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SAAT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KAZANIMLAR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 w:val="restart"/>
            <w:textDirection w:val="btLr"/>
          </w:tcPr>
          <w:p w:rsidR="00B04A5E" w:rsidRPr="00514E7F" w:rsidRDefault="00B04A5E" w:rsidP="00514E7F">
            <w:pPr>
              <w:spacing w:after="0" w:line="240" w:lineRule="auto"/>
              <w:ind w:left="113" w:right="113"/>
              <w:jc w:val="center"/>
            </w:pPr>
            <w:r w:rsidRPr="00514E7F">
              <w:t>TEMMUZ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3-7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Çarpanlar ve Katlar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</w:pPr>
            <w:r w:rsidRPr="00514E7F">
              <w:rPr>
                <w:rFonts w:ascii="Verdana" w:hAnsi="Verdana"/>
                <w:sz w:val="16"/>
                <w:szCs w:val="16"/>
              </w:rPr>
              <w:t>1. Verilen pozitif tam sayıların çarpanlarını bulur; pozitif tam sayıları üslü ifade ya da üslü ifadelerin çarpımı şeklinde yazar.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1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</w:pPr>
            <w:r w:rsidRPr="00514E7F">
              <w:rPr>
                <w:rFonts w:ascii="Verdana" w:hAnsi="Verdana"/>
                <w:sz w:val="16"/>
                <w:szCs w:val="16"/>
              </w:rPr>
              <w:t>1. Verilen pozitif tam sayıların çarpanlarını bulur; pozitif tam sayıları üslü ifade ya da üslü ifadelerin çarpımı şeklinde yazar.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1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</w:pPr>
            <w:r w:rsidRPr="00514E7F">
              <w:rPr>
                <w:rFonts w:ascii="Verdana" w:hAnsi="Verdana"/>
                <w:sz w:val="16"/>
                <w:szCs w:val="16"/>
              </w:rPr>
              <w:t>2. İki doğal sayının en büyük ortak bölenini (EBOB) ve en küçük ortak katını (EKOK) hesaplar; ilgili problemleri çözer.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10-14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Çarpanlar ve Katlar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</w:pPr>
            <w:r w:rsidRPr="00514E7F">
              <w:rPr>
                <w:rFonts w:ascii="Verdana" w:hAnsi="Verdana"/>
                <w:sz w:val="16"/>
                <w:szCs w:val="16"/>
              </w:rPr>
              <w:t>2. İki doğal sayının en büyük ortak bölenini (EBOB) ve en küçük ortak katını (EKOK) hesaplar; ilgili problemleri çözer.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3. Verilen iki doğal sayının aralarında asal olup olmadığını belirler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17-21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Üslü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1. Tam sayıların, tam sayı kuvvetlerini hesaplar, üslü ifade şeklinde yazar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2. Sayıların ondalık gösterimlerini 10’un tam sayı kuvvetlerini kullanarak çözümler</w:t>
            </w:r>
          </w:p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24-28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Üslü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3. Üslü ifadelerle ilgili temel kuralları anlar, birbirine denk ifadeler oluşturur.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3. Üslü ifadelerle ilgili temel kuralları anlar, birbirine denk ifadeler oluşturur.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 w:val="restart"/>
            <w:textDirection w:val="btLr"/>
          </w:tcPr>
          <w:p w:rsidR="00B04A5E" w:rsidRPr="00514E7F" w:rsidRDefault="00B04A5E" w:rsidP="00514E7F">
            <w:pPr>
              <w:spacing w:after="0" w:line="240" w:lineRule="auto"/>
              <w:ind w:left="113" w:right="113"/>
              <w:jc w:val="center"/>
            </w:pPr>
            <w:r w:rsidRPr="00514E7F">
              <w:t>AĞUSTOS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31-4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Üslü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4. Sayıları 10’un farklı tam sayı kuvvetlerini kullanarak ifade eder.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1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4. Sayıları 10’un farklı tam sayı kuvvetlerini kullanarak ifade eder.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1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5. Çok büyük ve çok küçük sayıları bilimsel gösterimle ifade eder ve karşılaştırır.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7-11</w:t>
            </w:r>
          </w:p>
        </w:tc>
        <w:tc>
          <w:tcPr>
            <w:tcW w:w="1844" w:type="dxa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Üslü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5. Çok büyük ve çok küçük sayıları bilimsel gösterimle ifade eder ve karşılaştırır.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Kareköklü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1. Tam kare doğal sayıları tanır.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14-18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Kareköklü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2. Tam kare doğal sayılarla bu sayıların karekökleri arasındaki ilişkiyi belirler.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3. Tam kare olmayan sayıların karekök değerlerinin hangi iki doğal sayı arasında olduğunu belirler.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21-25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Kareköklü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4. Gerçek sayıları tanır, rasyonel ve irrasyonel sayılarla ilişkilendirir.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5. Kareköklü ifadelerde çarpma ve bölme işlemlerini yapar.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  <w:r w:rsidRPr="00514E7F">
              <w:t>28-31</w:t>
            </w:r>
          </w:p>
        </w:tc>
        <w:tc>
          <w:tcPr>
            <w:tcW w:w="1844" w:type="dxa"/>
            <w:vMerge w:val="restart"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Kareköklü Sayılar</w:t>
            </w: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6. Kareköklü bir ifadeyi a</w:t>
            </w:r>
            <w:r w:rsidRPr="00514E7F">
              <w:rPr>
                <w:rFonts w:ascii="Verdana" w:hAnsi="Verdana" w:cs="Cambria Math"/>
                <w:sz w:val="16"/>
                <w:szCs w:val="16"/>
              </w:rPr>
              <w:t>√</w:t>
            </w:r>
            <w:r w:rsidRPr="00514E7F">
              <w:rPr>
                <w:rFonts w:ascii="Cambria Math" w:hAnsi="Cambria Math" w:cs="Cambria Math"/>
                <w:sz w:val="16"/>
                <w:szCs w:val="16"/>
              </w:rPr>
              <w:t>𝑏</w:t>
            </w:r>
            <w:r w:rsidRPr="00514E7F">
              <w:rPr>
                <w:rFonts w:ascii="Verdana" w:hAnsi="Verdana"/>
                <w:sz w:val="16"/>
                <w:szCs w:val="16"/>
              </w:rPr>
              <w:t>şeklinde yazar ve a</w:t>
            </w:r>
            <w:r w:rsidRPr="00514E7F">
              <w:rPr>
                <w:rFonts w:ascii="Verdana" w:hAnsi="Verdana" w:cs="Cambria Math"/>
                <w:sz w:val="16"/>
                <w:szCs w:val="16"/>
              </w:rPr>
              <w:t>√</w:t>
            </w:r>
            <w:r w:rsidRPr="00514E7F">
              <w:rPr>
                <w:rFonts w:ascii="Cambria Math" w:hAnsi="Cambria Math" w:cs="Cambria Math"/>
                <w:sz w:val="16"/>
                <w:szCs w:val="16"/>
              </w:rPr>
              <w:t>𝑏</w:t>
            </w:r>
            <w:r w:rsidRPr="00514E7F">
              <w:rPr>
                <w:rFonts w:ascii="Verdana" w:hAnsi="Verdana"/>
                <w:sz w:val="16"/>
                <w:szCs w:val="16"/>
              </w:rPr>
              <w:t>şeklindeki ifadede katsayıyı kök içine alır.</w:t>
            </w:r>
          </w:p>
        </w:tc>
      </w:tr>
      <w:tr w:rsidR="00B04A5E" w:rsidRPr="00514E7F" w:rsidTr="00514E7F">
        <w:trPr>
          <w:trHeight w:val="340"/>
        </w:trPr>
        <w:tc>
          <w:tcPr>
            <w:tcW w:w="533" w:type="dxa"/>
            <w:vMerge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4A5E" w:rsidRPr="00514E7F" w:rsidRDefault="00B04A5E" w:rsidP="00514E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14E7F">
              <w:rPr>
                <w:sz w:val="20"/>
                <w:szCs w:val="20"/>
              </w:rPr>
              <w:t>2</w:t>
            </w:r>
          </w:p>
        </w:tc>
        <w:tc>
          <w:tcPr>
            <w:tcW w:w="10566" w:type="dxa"/>
          </w:tcPr>
          <w:p w:rsidR="00B04A5E" w:rsidRPr="00514E7F" w:rsidRDefault="00B04A5E" w:rsidP="00514E7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514E7F">
              <w:rPr>
                <w:rFonts w:ascii="Verdana" w:hAnsi="Verdana"/>
                <w:sz w:val="16"/>
                <w:szCs w:val="16"/>
              </w:rPr>
              <w:t>7. Kareköklü bir ifade ile çarpıldığında, sonucu bir doğal sayı yapan çarpanlara örnek verir.</w:t>
            </w:r>
          </w:p>
        </w:tc>
      </w:tr>
    </w:tbl>
    <w:p w:rsidR="00B04A5E" w:rsidRPr="00712AF2" w:rsidRDefault="00B04A5E">
      <w:r w:rsidRPr="00712AF2">
        <w:t>sorubak.com</w:t>
      </w:r>
    </w:p>
    <w:p w:rsidR="00B04A5E" w:rsidRDefault="00B04A5E">
      <w:r>
        <w:t xml:space="preserve">                                                                                                                  </w:t>
      </w:r>
    </w:p>
    <w:p w:rsidR="00B04A5E" w:rsidRDefault="00B04A5E">
      <w:r>
        <w:t>İbrahim KAYIKLIK</w:t>
      </w:r>
      <w:bookmarkStart w:id="0" w:name="_GoBack"/>
      <w:bookmarkEnd w:id="0"/>
    </w:p>
    <w:p w:rsidR="00B04A5E" w:rsidRPr="004E6223" w:rsidRDefault="00B04A5E">
      <w:r>
        <w:t>Matematik Öğretmeni</w:t>
      </w:r>
    </w:p>
    <w:sectPr w:rsidR="00B04A5E" w:rsidRPr="004E6223" w:rsidSect="00B746BB">
      <w:headerReference w:type="default" r:id="rId6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A5E" w:rsidRDefault="00B04A5E" w:rsidP="00B746BB">
      <w:pPr>
        <w:spacing w:after="0" w:line="240" w:lineRule="auto"/>
      </w:pPr>
      <w:r>
        <w:separator/>
      </w:r>
    </w:p>
  </w:endnote>
  <w:endnote w:type="continuationSeparator" w:id="0">
    <w:p w:rsidR="00B04A5E" w:rsidRDefault="00B04A5E" w:rsidP="00B7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A5E" w:rsidRDefault="00B04A5E" w:rsidP="00B746BB">
      <w:pPr>
        <w:spacing w:after="0" w:line="240" w:lineRule="auto"/>
      </w:pPr>
      <w:r>
        <w:separator/>
      </w:r>
    </w:p>
  </w:footnote>
  <w:footnote w:type="continuationSeparator" w:id="0">
    <w:p w:rsidR="00B04A5E" w:rsidRDefault="00B04A5E" w:rsidP="00B74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A5E" w:rsidRPr="008D2BD8" w:rsidRDefault="00B04A5E" w:rsidP="00B746BB">
    <w:pPr>
      <w:pStyle w:val="Header"/>
      <w:jc w:val="center"/>
      <w:rPr>
        <w:b/>
        <w:sz w:val="28"/>
        <w:szCs w:val="28"/>
      </w:rPr>
    </w:pPr>
    <w:r w:rsidRPr="008D2BD8">
      <w:rPr>
        <w:b/>
        <w:sz w:val="28"/>
        <w:szCs w:val="28"/>
      </w:rPr>
      <w:t>2016-2017 EĞİTİM-ÖĞRETİM Y</w:t>
    </w:r>
    <w:r>
      <w:rPr>
        <w:b/>
        <w:sz w:val="28"/>
        <w:szCs w:val="28"/>
      </w:rPr>
      <w:t xml:space="preserve">ILI ÖKKAŞ GÜMÜŞER </w:t>
    </w:r>
    <w:r w:rsidRPr="008D2BD8">
      <w:rPr>
        <w:b/>
        <w:sz w:val="28"/>
        <w:szCs w:val="28"/>
      </w:rPr>
      <w:t>ORTAOKULU</w:t>
    </w:r>
  </w:p>
  <w:p w:rsidR="00B04A5E" w:rsidRPr="008D2BD8" w:rsidRDefault="00B04A5E" w:rsidP="00B746BB">
    <w:pPr>
      <w:pStyle w:val="Header"/>
      <w:jc w:val="center"/>
      <w:rPr>
        <w:b/>
        <w:sz w:val="28"/>
        <w:szCs w:val="28"/>
      </w:rPr>
    </w:pPr>
    <w:r w:rsidRPr="008D2BD8">
      <w:rPr>
        <w:b/>
        <w:sz w:val="28"/>
        <w:szCs w:val="28"/>
      </w:rPr>
      <w:t>8. SINIFLAR MATEMATİK DERSİ</w:t>
    </w:r>
    <w:r>
      <w:rPr>
        <w:b/>
        <w:sz w:val="28"/>
        <w:szCs w:val="28"/>
      </w:rPr>
      <w:t xml:space="preserve"> YAZDÖNEMİ DESTEKLEME VE </w:t>
    </w:r>
    <w:r w:rsidRPr="008D2BD8">
      <w:rPr>
        <w:b/>
        <w:sz w:val="28"/>
        <w:szCs w:val="28"/>
      </w:rPr>
      <w:t>YETİŞTİRME KURSU YILLIK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5E5C"/>
    <w:rsid w:val="00007D5F"/>
    <w:rsid w:val="000539ED"/>
    <w:rsid w:val="00057E4C"/>
    <w:rsid w:val="0006717D"/>
    <w:rsid w:val="000C0E16"/>
    <w:rsid w:val="000D28EC"/>
    <w:rsid w:val="001D651D"/>
    <w:rsid w:val="002A5E9D"/>
    <w:rsid w:val="0032573A"/>
    <w:rsid w:val="0033008C"/>
    <w:rsid w:val="00364596"/>
    <w:rsid w:val="00366291"/>
    <w:rsid w:val="00391837"/>
    <w:rsid w:val="00411829"/>
    <w:rsid w:val="00474F1E"/>
    <w:rsid w:val="00476CAA"/>
    <w:rsid w:val="00485BFD"/>
    <w:rsid w:val="004D1883"/>
    <w:rsid w:val="004E2871"/>
    <w:rsid w:val="004E6223"/>
    <w:rsid w:val="00514E7F"/>
    <w:rsid w:val="005B62FF"/>
    <w:rsid w:val="00630C75"/>
    <w:rsid w:val="00657626"/>
    <w:rsid w:val="00674919"/>
    <w:rsid w:val="00683AD6"/>
    <w:rsid w:val="006A701E"/>
    <w:rsid w:val="006C7476"/>
    <w:rsid w:val="00712AF2"/>
    <w:rsid w:val="00717305"/>
    <w:rsid w:val="007B2549"/>
    <w:rsid w:val="007C0115"/>
    <w:rsid w:val="007C673E"/>
    <w:rsid w:val="0083297E"/>
    <w:rsid w:val="008474F0"/>
    <w:rsid w:val="008C20A3"/>
    <w:rsid w:val="008D2BD8"/>
    <w:rsid w:val="009A7AF8"/>
    <w:rsid w:val="009C1A61"/>
    <w:rsid w:val="00AB173D"/>
    <w:rsid w:val="00AC136B"/>
    <w:rsid w:val="00AD7A5D"/>
    <w:rsid w:val="00B00F88"/>
    <w:rsid w:val="00B04A5E"/>
    <w:rsid w:val="00B17575"/>
    <w:rsid w:val="00B45A7D"/>
    <w:rsid w:val="00B55E5C"/>
    <w:rsid w:val="00B63316"/>
    <w:rsid w:val="00B66040"/>
    <w:rsid w:val="00B746BB"/>
    <w:rsid w:val="00B970D4"/>
    <w:rsid w:val="00B9747B"/>
    <w:rsid w:val="00C40CE2"/>
    <w:rsid w:val="00CB1776"/>
    <w:rsid w:val="00CE732B"/>
    <w:rsid w:val="00D655BF"/>
    <w:rsid w:val="00D760AD"/>
    <w:rsid w:val="00DA1D70"/>
    <w:rsid w:val="00DB5F1F"/>
    <w:rsid w:val="00E46ED1"/>
    <w:rsid w:val="00E57F59"/>
    <w:rsid w:val="00EE7281"/>
    <w:rsid w:val="00EF6FCB"/>
    <w:rsid w:val="00F4416B"/>
    <w:rsid w:val="00F77022"/>
    <w:rsid w:val="00FB6F7E"/>
    <w:rsid w:val="00FD0635"/>
    <w:rsid w:val="00FD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2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746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7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46BB"/>
    <w:rPr>
      <w:rFonts w:cs="Times New Roman"/>
    </w:rPr>
  </w:style>
  <w:style w:type="table" w:styleId="TableGrid">
    <w:name w:val="Table Grid"/>
    <w:basedOn w:val="TableNormal"/>
    <w:uiPriority w:val="99"/>
    <w:rsid w:val="008D2B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5F1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441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2</Pages>
  <Words>345</Words>
  <Characters>1967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BİRSEN</cp:lastModifiedBy>
  <cp:revision>45</cp:revision>
  <dcterms:created xsi:type="dcterms:W3CDTF">2016-10-21T18:41:00Z</dcterms:created>
  <dcterms:modified xsi:type="dcterms:W3CDTF">2017-07-07T23:21:00Z</dcterms:modified>
</cp:coreProperties>
</file>