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D98" w:rsidRDefault="00E45D98" w:rsidP="00932850">
      <w:pPr>
        <w:tabs>
          <w:tab w:val="left" w:pos="3225"/>
        </w:tabs>
      </w:pPr>
      <w:r>
        <w:tab/>
      </w:r>
    </w:p>
    <w:p w:rsidR="00E45D98" w:rsidRDefault="00E45D98">
      <w:r>
        <w:t xml:space="preserve">                                                     ………..   İLKOKULU  MÜDÜRLÜĞÜNE</w:t>
      </w:r>
    </w:p>
    <w:p w:rsidR="00E45D98" w:rsidRDefault="00E45D98" w:rsidP="0008063F">
      <w:pPr>
        <w:tabs>
          <w:tab w:val="left" w:pos="6540"/>
        </w:tabs>
      </w:pPr>
      <w:r>
        <w:tab/>
        <w:t>ZEYTİNBURNU</w:t>
      </w:r>
    </w:p>
    <w:p w:rsidR="00E45D98" w:rsidRDefault="00E45D98" w:rsidP="0008063F">
      <w:pPr>
        <w:tabs>
          <w:tab w:val="left" w:pos="6540"/>
        </w:tabs>
      </w:pPr>
      <w:r>
        <w:t xml:space="preserve">          14 /09 / 2018   Tarihinde  ‘’  I.  Dönem    I.  Veli  Toplantısı’’nı   okulumuzun çok amaçlı salonunda saat  12.00 ‘da   yapmak istiyorum.</w:t>
      </w:r>
    </w:p>
    <w:p w:rsidR="00E45D98" w:rsidRDefault="00E45D98" w:rsidP="00427E11">
      <w:pPr>
        <w:tabs>
          <w:tab w:val="left" w:pos="6540"/>
        </w:tabs>
      </w:pPr>
      <w:r>
        <w:t xml:space="preserve">           Gereğini arz ederim.</w:t>
      </w:r>
    </w:p>
    <w:p w:rsidR="00E45D98" w:rsidRDefault="00E45D98" w:rsidP="00401C25">
      <w:pPr>
        <w:tabs>
          <w:tab w:val="left" w:pos="6930"/>
        </w:tabs>
      </w:pPr>
      <w:r>
        <w:tab/>
        <w:t xml:space="preserve">     Sınıfı  Öğretmeni</w:t>
      </w:r>
    </w:p>
    <w:p w:rsidR="00E45D98" w:rsidRDefault="00E45D98" w:rsidP="0008063F">
      <w:pPr>
        <w:tabs>
          <w:tab w:val="left" w:pos="6540"/>
        </w:tabs>
      </w:pPr>
      <w:r>
        <w:t xml:space="preserve">                                                          GÜNDEM  MADDELERİ </w:t>
      </w:r>
    </w:p>
    <w:p w:rsidR="00E45D98" w:rsidRDefault="00E45D98" w:rsidP="00401C25">
      <w:pPr>
        <w:pStyle w:val="ListParagraph"/>
        <w:tabs>
          <w:tab w:val="left" w:pos="6540"/>
        </w:tabs>
        <w:ind w:left="0"/>
      </w:pPr>
      <w:r>
        <w:t xml:space="preserve">      1.Saygı duruşu  ve İstiklal Marşı</w:t>
      </w:r>
    </w:p>
    <w:p w:rsidR="00E45D98" w:rsidRDefault="00E45D98" w:rsidP="00401C25">
      <w:pPr>
        <w:pStyle w:val="ListParagraph"/>
        <w:tabs>
          <w:tab w:val="left" w:pos="6540"/>
        </w:tabs>
        <w:ind w:left="360"/>
      </w:pPr>
    </w:p>
    <w:p w:rsidR="00E45D98" w:rsidRDefault="00E45D98" w:rsidP="00401C25">
      <w:pPr>
        <w:pStyle w:val="ListParagraph"/>
        <w:tabs>
          <w:tab w:val="left" w:pos="6540"/>
        </w:tabs>
        <w:ind w:left="0"/>
      </w:pPr>
      <w:r>
        <w:t xml:space="preserve">      2.Öğretmenin  iyi   temennilerini  belirtmesi ve kısaca kendini  tanıtması  </w:t>
      </w:r>
    </w:p>
    <w:p w:rsidR="00E45D98" w:rsidRDefault="00E45D98" w:rsidP="00401C25">
      <w:pPr>
        <w:pStyle w:val="ListParagraph"/>
        <w:tabs>
          <w:tab w:val="left" w:pos="6540"/>
        </w:tabs>
        <w:ind w:left="0"/>
      </w:pPr>
    </w:p>
    <w:p w:rsidR="00E45D98" w:rsidRDefault="00E45D98" w:rsidP="00401C25">
      <w:pPr>
        <w:pStyle w:val="ListParagraph"/>
        <w:tabs>
          <w:tab w:val="left" w:pos="6540"/>
        </w:tabs>
        <w:ind w:left="0"/>
      </w:pPr>
      <w:r>
        <w:t xml:space="preserve">      3.Öğretmenin sınıf ile ilgili vizyonunu ve misyonunu açıklaması</w:t>
      </w:r>
    </w:p>
    <w:p w:rsidR="00E45D98" w:rsidRDefault="00E45D98" w:rsidP="00401C25">
      <w:pPr>
        <w:pStyle w:val="ListParagraph"/>
        <w:tabs>
          <w:tab w:val="left" w:pos="6540"/>
        </w:tabs>
        <w:ind w:left="0"/>
      </w:pPr>
    </w:p>
    <w:p w:rsidR="00E45D98" w:rsidRDefault="00E45D98" w:rsidP="00401C25">
      <w:pPr>
        <w:pStyle w:val="ListParagraph"/>
        <w:tabs>
          <w:tab w:val="left" w:pos="6540"/>
        </w:tabs>
        <w:ind w:left="0"/>
      </w:pPr>
      <w:r>
        <w:t xml:space="preserve">      4.</w:t>
      </w:r>
      <w:r w:rsidRPr="00427E11">
        <w:t xml:space="preserve"> </w:t>
      </w:r>
      <w:r>
        <w:t xml:space="preserve">Oturması beklenen ev kuralları    ( uyku ,  ,yemek    ) </w:t>
      </w:r>
    </w:p>
    <w:p w:rsidR="00E45D98" w:rsidRDefault="00E45D98" w:rsidP="00401C25">
      <w:pPr>
        <w:pStyle w:val="ListParagraph"/>
        <w:tabs>
          <w:tab w:val="left" w:pos="6540"/>
        </w:tabs>
        <w:ind w:left="0"/>
      </w:pPr>
    </w:p>
    <w:p w:rsidR="00E45D98" w:rsidRDefault="00E45D98" w:rsidP="00812161">
      <w:pPr>
        <w:pStyle w:val="ListParagraph"/>
        <w:tabs>
          <w:tab w:val="left" w:pos="6540"/>
        </w:tabs>
        <w:ind w:left="0"/>
      </w:pPr>
      <w:r>
        <w:t xml:space="preserve">      5.</w:t>
      </w:r>
      <w:r w:rsidRPr="00812161">
        <w:t xml:space="preserve"> </w:t>
      </w:r>
      <w:r>
        <w:t xml:space="preserve">1.sınıf öğrencilerinin ve öğretmenin  genel özellikleri  </w:t>
      </w:r>
    </w:p>
    <w:p w:rsidR="00E45D98" w:rsidRDefault="00E45D98" w:rsidP="00812161">
      <w:pPr>
        <w:pStyle w:val="ListParagraph"/>
        <w:tabs>
          <w:tab w:val="left" w:pos="6540"/>
        </w:tabs>
        <w:ind w:left="0"/>
      </w:pPr>
    </w:p>
    <w:p w:rsidR="00E45D98" w:rsidRDefault="00E45D98" w:rsidP="00812161">
      <w:pPr>
        <w:pStyle w:val="ListParagraph"/>
        <w:tabs>
          <w:tab w:val="left" w:pos="6540"/>
        </w:tabs>
        <w:ind w:left="0"/>
      </w:pPr>
      <w:r>
        <w:t xml:space="preserve">      6.Ders   çalışma köşeleri ve bu köşelerin  önemi  ailelerin  çocuklara verilen görevlerde yapmaları    ve yapmamaları gerekenler </w:t>
      </w:r>
    </w:p>
    <w:p w:rsidR="00E45D98" w:rsidRDefault="00E45D98" w:rsidP="00401C25">
      <w:pPr>
        <w:pStyle w:val="ListParagraph"/>
        <w:tabs>
          <w:tab w:val="left" w:pos="6540"/>
        </w:tabs>
        <w:ind w:left="360"/>
      </w:pPr>
    </w:p>
    <w:p w:rsidR="00E45D98" w:rsidRDefault="00E45D98" w:rsidP="00401C25">
      <w:pPr>
        <w:pStyle w:val="ListParagraph"/>
        <w:tabs>
          <w:tab w:val="left" w:pos="6540"/>
        </w:tabs>
        <w:ind w:left="360"/>
      </w:pPr>
      <w:r>
        <w:t>7.Öğrenci  başarısını etkileyen etmenler ( Görme sorunu disleksili  öğrenciler … )</w:t>
      </w:r>
    </w:p>
    <w:p w:rsidR="00E45D98" w:rsidRDefault="00E45D98" w:rsidP="00401C25">
      <w:pPr>
        <w:pStyle w:val="ListParagraph"/>
        <w:tabs>
          <w:tab w:val="left" w:pos="6540"/>
        </w:tabs>
        <w:ind w:left="360"/>
      </w:pPr>
    </w:p>
    <w:p w:rsidR="00E45D98" w:rsidRDefault="00E45D98" w:rsidP="00497662">
      <w:pPr>
        <w:pStyle w:val="ListParagraph"/>
        <w:tabs>
          <w:tab w:val="left" w:pos="6540"/>
        </w:tabs>
        <w:ind w:left="360"/>
      </w:pPr>
      <w:r>
        <w:t>8.Ders araç gereçlerinin temini; sınıfta kalması, görev defterinin   titiz ve temiz tutulması</w:t>
      </w:r>
    </w:p>
    <w:p w:rsidR="00E45D98" w:rsidRDefault="00E45D98" w:rsidP="00497662">
      <w:pPr>
        <w:pStyle w:val="ListParagraph"/>
        <w:tabs>
          <w:tab w:val="left" w:pos="6540"/>
        </w:tabs>
        <w:ind w:left="360"/>
      </w:pPr>
    </w:p>
    <w:p w:rsidR="00E45D98" w:rsidRDefault="00E45D98" w:rsidP="00401C25">
      <w:pPr>
        <w:pStyle w:val="ListParagraph"/>
        <w:tabs>
          <w:tab w:val="left" w:pos="6540"/>
        </w:tabs>
        <w:ind w:left="360"/>
      </w:pPr>
      <w:r>
        <w:t>9.Ders  programı ve ders saatleri  ve içerikleri hakkında kısaca bilgi verilmesi  değerlendirme kriterlerinin açıklanması</w:t>
      </w:r>
    </w:p>
    <w:p w:rsidR="00E45D98" w:rsidRDefault="00E45D98" w:rsidP="00401C25">
      <w:pPr>
        <w:pStyle w:val="ListParagraph"/>
        <w:tabs>
          <w:tab w:val="left" w:pos="6540"/>
        </w:tabs>
        <w:ind w:left="360"/>
      </w:pPr>
    </w:p>
    <w:p w:rsidR="00E45D98" w:rsidRDefault="00E45D98" w:rsidP="004B069E">
      <w:pPr>
        <w:pStyle w:val="ListParagraph"/>
        <w:tabs>
          <w:tab w:val="left" w:pos="6540"/>
        </w:tabs>
        <w:ind w:left="360"/>
      </w:pPr>
      <w:r>
        <w:t xml:space="preserve">10.İlkokuma  -yazma öğretimi  yöntemi  (kısaca önemli  hususlar; yapılması  ve yapılmaması gerekenler)  </w:t>
      </w:r>
    </w:p>
    <w:p w:rsidR="00E45D98" w:rsidRDefault="00E45D98" w:rsidP="003156C1">
      <w:pPr>
        <w:pStyle w:val="ListParagraph"/>
        <w:tabs>
          <w:tab w:val="left" w:pos="6540"/>
        </w:tabs>
        <w:ind w:left="0"/>
      </w:pPr>
    </w:p>
    <w:p w:rsidR="00E45D98" w:rsidRDefault="00E45D98" w:rsidP="00401C25">
      <w:pPr>
        <w:pStyle w:val="ListParagraph"/>
        <w:tabs>
          <w:tab w:val="left" w:pos="6540"/>
        </w:tabs>
        <w:ind w:left="360"/>
      </w:pPr>
      <w:r>
        <w:t>11.Öğretmenin devamsızlık   ve derse  geç    gelme konusundaki  hassasiyetleri</w:t>
      </w:r>
    </w:p>
    <w:p w:rsidR="00E45D98" w:rsidRDefault="00E45D98" w:rsidP="00401C25">
      <w:pPr>
        <w:pStyle w:val="ListParagraph"/>
        <w:tabs>
          <w:tab w:val="left" w:pos="6540"/>
        </w:tabs>
        <w:ind w:left="360"/>
      </w:pPr>
    </w:p>
    <w:p w:rsidR="00E45D98" w:rsidRDefault="00E45D98" w:rsidP="00401C25">
      <w:pPr>
        <w:pStyle w:val="ListParagraph"/>
        <w:tabs>
          <w:tab w:val="left" w:pos="6540"/>
        </w:tabs>
        <w:ind w:left="360"/>
      </w:pPr>
      <w:r>
        <w:t>12.Temizlik ve beslenme alışkanlığı</w:t>
      </w:r>
    </w:p>
    <w:p w:rsidR="00E45D98" w:rsidRDefault="00E45D98" w:rsidP="00401C25">
      <w:pPr>
        <w:pStyle w:val="ListParagraph"/>
        <w:tabs>
          <w:tab w:val="left" w:pos="6540"/>
        </w:tabs>
        <w:ind w:left="360"/>
      </w:pPr>
    </w:p>
    <w:p w:rsidR="00E45D98" w:rsidRDefault="00E45D98" w:rsidP="00401C25">
      <w:pPr>
        <w:pStyle w:val="ListParagraph"/>
        <w:tabs>
          <w:tab w:val="left" w:pos="6540"/>
        </w:tabs>
        <w:ind w:left="360"/>
      </w:pPr>
      <w:r>
        <w:t xml:space="preserve">13.Velilerin okula ve öğretmene tutumu  , davranışları  ve onlardan  beklentiler </w:t>
      </w:r>
    </w:p>
    <w:p w:rsidR="00E45D98" w:rsidRDefault="00E45D98" w:rsidP="00401C25">
      <w:pPr>
        <w:pStyle w:val="ListParagraph"/>
        <w:tabs>
          <w:tab w:val="left" w:pos="6540"/>
        </w:tabs>
        <w:ind w:left="360"/>
      </w:pPr>
    </w:p>
    <w:p w:rsidR="00E45D98" w:rsidRDefault="00E45D98" w:rsidP="00401C25">
      <w:pPr>
        <w:pStyle w:val="ListParagraph"/>
        <w:tabs>
          <w:tab w:val="left" w:pos="6540"/>
        </w:tabs>
        <w:ind w:left="360"/>
      </w:pPr>
      <w:r>
        <w:t>14.Telefon ve adreslerin doğru verilmesinin önemi</w:t>
      </w:r>
    </w:p>
    <w:p w:rsidR="00E45D98" w:rsidRDefault="00E45D98" w:rsidP="00401C25">
      <w:pPr>
        <w:pStyle w:val="ListParagraph"/>
        <w:tabs>
          <w:tab w:val="left" w:pos="6540"/>
        </w:tabs>
        <w:ind w:left="360"/>
      </w:pPr>
    </w:p>
    <w:p w:rsidR="00E45D98" w:rsidRDefault="00E45D98" w:rsidP="00401C25">
      <w:pPr>
        <w:pStyle w:val="ListParagraph"/>
        <w:tabs>
          <w:tab w:val="left" w:pos="6540"/>
        </w:tabs>
        <w:ind w:left="360"/>
      </w:pPr>
      <w:r>
        <w:t>15.İyi  dilek ,temenni ,teşekkür  ve kapanış  .</w:t>
      </w:r>
    </w:p>
    <w:p w:rsidR="00E45D98" w:rsidRPr="00734708" w:rsidRDefault="00E45D98" w:rsidP="00734708">
      <w:pPr>
        <w:tabs>
          <w:tab w:val="left" w:pos="6120"/>
        </w:tabs>
      </w:pPr>
      <w:r>
        <w:t xml:space="preserve">                                                                                                                          05/09/2018</w:t>
      </w:r>
    </w:p>
    <w:p w:rsidR="00E45D98" w:rsidRDefault="00E45D98" w:rsidP="00734708">
      <w:pPr>
        <w:tabs>
          <w:tab w:val="left" w:pos="5895"/>
        </w:tabs>
      </w:pPr>
      <w:r>
        <w:tab/>
        <w:t xml:space="preserve">   UYGUNDUR</w:t>
      </w:r>
    </w:p>
    <w:p w:rsidR="00E45D98" w:rsidRDefault="00E45D98" w:rsidP="00734708">
      <w:pPr>
        <w:ind w:firstLine="708"/>
      </w:pPr>
      <w:r>
        <w:t xml:space="preserve">  </w:t>
      </w:r>
      <w:bookmarkStart w:id="0" w:name="_GoBack"/>
      <w:bookmarkEnd w:id="0"/>
    </w:p>
    <w:p w:rsidR="00E45D98" w:rsidRDefault="00E45D98" w:rsidP="004B069E">
      <w:r>
        <w:t xml:space="preserve">             Sınıf      Öğretmeni                                                                          Okul   Müdürü</w:t>
      </w:r>
    </w:p>
    <w:p w:rsidR="00E45D98" w:rsidRDefault="00E45D98" w:rsidP="004B069E"/>
    <w:p w:rsidR="00E45D98" w:rsidRDefault="00E45D98" w:rsidP="004B069E">
      <w:r>
        <w:t xml:space="preserve">                                     TOPLANTI  TUTANAĞI   ve   ALINAN  KARARLAR</w:t>
      </w:r>
    </w:p>
    <w:p w:rsidR="00E45D98" w:rsidRDefault="00E45D98" w:rsidP="004B069E">
      <w:r>
        <w:t>1.Bir   dakikalık   saygı   duruşunun ardından İstiklal  Marşı  okundu.</w:t>
      </w:r>
    </w:p>
    <w:p w:rsidR="00E45D98" w:rsidRDefault="00E45D98" w:rsidP="004B069E"/>
    <w:p w:rsidR="00E45D98" w:rsidRDefault="00E45D98" w:rsidP="004B069E">
      <w:r>
        <w:t>2.Yeni   eğitim-öğretim yılının   tüm  öğrenci , veliler  ve   okul  çalışanları  için  mutlu,sağlıklı  ve  iyi geçmesi   temennisi  iletildi.Sınıf  öğretmeni    adını ,yaşını ,eğitim-öğretim geçmiş  tecrübelerini   kısaca ifade etti.</w:t>
      </w:r>
    </w:p>
    <w:p w:rsidR="00E45D98" w:rsidRDefault="00E45D98" w:rsidP="004B069E"/>
    <w:p w:rsidR="00E45D98" w:rsidRDefault="00E45D98" w:rsidP="004B069E">
      <w:r>
        <w:t>3.Öğretmen sınıf  ile ilgili vizyonunu  :  Öğrencilerin  kendilerine  yetebilen ,sorgulayabilen ve modern çağın gerektirdiği  ilkelere uyan  ;</w:t>
      </w:r>
      <w:r w:rsidRPr="00AD76FC">
        <w:t xml:space="preserve">Atatürk  ilke ve inkılapları   </w:t>
      </w:r>
      <w:r>
        <w:t>doğrultusunda  cumhuriyetin temel  değerlerine bağlı   olarak   kendilerine  ,ailelerine topluma ve  dünyaya  faydası  olacak bireyler   olmalarını  sağlamak olduğunu  belirtti.</w:t>
      </w:r>
    </w:p>
    <w:p w:rsidR="00E45D98" w:rsidRDefault="00E45D98" w:rsidP="004B069E">
      <w:r>
        <w:t xml:space="preserve">Öğretmen vizyonuna ulaşma adına misyonunda  da:  Öğrencilere  ilk  uyum gününden itibaren Ulu Önder Mustafa  Kemal Atatürk ‘ü anlattığını ;sınıfta  ve okulda yaptıkları  tüm  davranışların   önce kendilerini sonra da çevreyi  etkilediklerini   birinci  sınıf seviyesine  göre açıkladığını ifade etti.Bir senelik eğitim maratonunda yapılacak  çalışmaların   çağa uygun yöntemler  ve  teknolojiyle  yapılacağını  belirterek öğrencileri ilk  günden itibaren birer  </w:t>
      </w:r>
      <w:r w:rsidRPr="0003741C">
        <w:rPr>
          <w:b/>
        </w:rPr>
        <w:t>‘’dünya  bireyi’’</w:t>
      </w:r>
      <w:r>
        <w:t xml:space="preserve">  olmaları   yolunda  adım adım yetiştireceğini   de    ifade etti.</w:t>
      </w:r>
    </w:p>
    <w:p w:rsidR="00E45D98" w:rsidRDefault="00E45D98" w:rsidP="004B069E"/>
    <w:p w:rsidR="00E45D98" w:rsidRDefault="00E45D98" w:rsidP="004B069E">
      <w:r>
        <w:t xml:space="preserve">4.Öğrencilerde uyku  ve yemek düzeninin sağlanmasının   eğitim hayatlarına  doğrudan faydası  olduğu ;çocukların  sağlıklı  ve başarılı  bireyler olmaları için bu  iki durumun düzene oturmasının şart olduğu belirtildi.Uyku  ve yemeği  günlük  standart  rutinlere bağlamak ,alışkanlık haline getirmek adına doğru  yöntemlerle anne baba   ve geniş ailelerde    bu düzeni  bazen bozan aile büyüklerinin  de ,    işbirliği  içinde olmaları gerektiği  söylendi. Bu iki alışkanlığın düzene oturmasında  internette  iyi  örnek olabilecek   evrensel  metotların uygulandığı  </w:t>
      </w:r>
      <w:r w:rsidRPr="0003741C">
        <w:rPr>
          <w:b/>
        </w:rPr>
        <w:t>‘’Süper  Dadı’’</w:t>
      </w:r>
      <w:r>
        <w:t xml:space="preserve">  programındaki örnek ,yaşanmış olayları izleyerek  evlerinde uygulamaya koymaları  önemle önerildi.Bu programda  ayrıca velilerin sık sık rahatsız olduğu kardeş kıskançlığı  ve  aile de kız erkek  olmaksızın çocuklara  adil   ,eşit davranılması konularının  da çok güzel işlendiği açıklandı.</w:t>
      </w:r>
    </w:p>
    <w:p w:rsidR="00E45D98" w:rsidRDefault="00E45D98" w:rsidP="004B069E"/>
    <w:p w:rsidR="00E45D98" w:rsidRDefault="00E45D98" w:rsidP="004B069E">
      <w:r>
        <w:t xml:space="preserve">5. 1. sınıf  öğrencisinin genel  özellikleri  arasında: </w:t>
      </w:r>
      <w:r w:rsidRPr="002625D6">
        <w:rPr>
          <w:b/>
        </w:rPr>
        <w:t xml:space="preserve"> okul  gibi  sosyal ortamlara karışmamış  1.sınıf çocuklarında    kaygı  ve stres  unsuru yaşanabillir </w:t>
      </w:r>
      <w:r>
        <w:t xml:space="preserve">.İlk  birkaç hafta   içinde  davranışlarında farklılaşmaların olabileceği  ve bu durum normal   olduğu için  kendilerinin mümkün mertebe çocuklara kaygılarını streslerini   hissettirmemeye  özen göstermeleri gerektiği açıklandı.Velilerinde bu duyguları yaşamalarının akabinde  okula öğretmene karşı güven konusunda şüphe içinde olmalarının  normal olduğu bu sürecin  rahat  atlatılabilmesi için çocuklarla günlerinin nasıl geçtiği duygu ve düşüncelerini  ifade  etmeleri sağlanarak   normalleşeceği  aktarıldı.Yine çocuklarla kurulan iletişimde okula karşı   </w:t>
      </w:r>
      <w:r w:rsidRPr="00E0067D">
        <w:rPr>
          <w:b/>
        </w:rPr>
        <w:t>‘’ olumlu  okul  dili ‘’</w:t>
      </w:r>
      <w:r>
        <w:t xml:space="preserve"> kullanılmasının önemine dikkat çekildi.</w:t>
      </w:r>
    </w:p>
    <w:p w:rsidR="00E45D98" w:rsidRDefault="00E45D98" w:rsidP="004B069E">
      <w:r>
        <w:rPr>
          <w:b/>
        </w:rPr>
        <w:t>1.</w:t>
      </w:r>
      <w:r w:rsidRPr="002625D6">
        <w:rPr>
          <w:b/>
        </w:rPr>
        <w:t xml:space="preserve"> sınıf öğrencisi ailelerini  özlerler</w:t>
      </w:r>
      <w:r>
        <w:t xml:space="preserve"> . Bunun  da normal  olduğunu  bu  duyguyu daha  rahat atlatabilmeleri  adına sevdikleri  bir nesne oyuncak bir foto…vb.şeylerle olumlu bağımlılık unsurlarını sınıfa gönderebilecekleri  açıklandı.</w:t>
      </w:r>
    </w:p>
    <w:p w:rsidR="00E45D98" w:rsidRDefault="00E45D98" w:rsidP="004B069E">
      <w:r>
        <w:rPr>
          <w:b/>
        </w:rPr>
        <w:t>1.</w:t>
      </w:r>
      <w:r w:rsidRPr="00755BBA">
        <w:rPr>
          <w:b/>
        </w:rPr>
        <w:t xml:space="preserve">  sınıf öğrencisinin   kas kemik gelişimini zorlayan faaliyetler artar</w:t>
      </w:r>
      <w:r>
        <w:t xml:space="preserve"> .  Bir anda yazının  hayatlarına girmesinden dolayı ;öğrencilerin fiziksel  gelişimlerinin evde aileleri tarafından da öğretmenden  görev verilmeksizin desteklenmeleri gerektiği  evde  oyun hamuru ,kağıt kesme etkinlikleri yapmaları gerektiği  açıklandı.</w:t>
      </w:r>
    </w:p>
    <w:p w:rsidR="00E45D98" w:rsidRDefault="00E45D98" w:rsidP="004B069E">
      <w:r>
        <w:rPr>
          <w:b/>
        </w:rPr>
        <w:t>1.</w:t>
      </w:r>
      <w:r w:rsidRPr="002625D6">
        <w:rPr>
          <w:b/>
        </w:rPr>
        <w:t xml:space="preserve"> sınıf öğrencisi  sistemli sosyalleşmeye  ilk adımlarını atar.Bu</w:t>
      </w:r>
      <w:r>
        <w:t xml:space="preserve"> yüzden öğrencilerin okulda birbirleri   ile iletişim  hataları   ve kazaları yaşayabilecekleri  bunun   rahat   ve sağlıklı atlatılabilmesi  adına  çocukları  önce kendileri sonra  öğretmenleri   ile iletişime  yönlendirme  yoluna gidilmesi gerektiği  açıklandı.</w:t>
      </w:r>
      <w:r w:rsidRPr="00E71015">
        <w:rPr>
          <w:b/>
        </w:rPr>
        <w:t>Velilerin bu konuda  kendilerini  arka planda bırakmalarının çocuklarının birey olma yolunda  önemine değinildi.</w:t>
      </w:r>
    </w:p>
    <w:p w:rsidR="00E45D98" w:rsidRDefault="00E45D98" w:rsidP="004B069E">
      <w:r>
        <w:rPr>
          <w:b/>
        </w:rPr>
        <w:t>1.</w:t>
      </w:r>
      <w:r w:rsidRPr="002625D6">
        <w:rPr>
          <w:b/>
        </w:rPr>
        <w:t xml:space="preserve">  sınıf öğrencisi  sorumluluk alma   dönemine girer.</w:t>
      </w:r>
      <w:r>
        <w:t>Ailelerin  bu  bilinci çok küçük yaşlardan itibaren kazandırmaları  zaten gerektiği  için  ;okulda  verilen bir proje ya da görevi   yine evde  yemek sonrası kaldıracakları tabaktan kendi üstlerini değiştirmeye, eşyalarını düzenli biçimde kaldırmalarına kadar bu sorumluluk bilincinin   bu dönemde  verilmesinin önemi anlatıldı.Sorumluluklarını yerine getirmek adına olumlu  davranışlarının ödül beklenmeksizin pekiştirilmesi  olumsuz  davranışlarında ya da görev ihmallerinde  uyarılmaları  devamı geliyorsa  sevdikleri  nesne  veya bir aktiviteden mahrum bırakılmalarının  daha sağlıklı olacağı açıklandı.</w:t>
      </w:r>
      <w:r w:rsidRPr="005A70B3">
        <w:rPr>
          <w:b/>
        </w:rPr>
        <w:t>Motivasyonu  düşük öğrencilerde</w:t>
      </w:r>
      <w:r>
        <w:t xml:space="preserve"> eskilerin  deyimiyle   başlarda </w:t>
      </w:r>
      <w:r w:rsidRPr="00E0067D">
        <w:rPr>
          <w:b/>
        </w:rPr>
        <w:t>ninemin kuralı</w:t>
      </w:r>
      <w:r>
        <w:t xml:space="preserve">  yöntemi ile ile  örneğin  ‘’ödevini güzel yaparsan akşam sevdiğin yemeği yapacağım, ya da seni parka götüreceğim gibi  ..’’aslında yapmayı düşündükleri  faaliyetleri  ödül gibi göstererek şart koşabilecekleri aktarıldı.</w:t>
      </w:r>
    </w:p>
    <w:p w:rsidR="00E45D98" w:rsidRPr="005A70B3" w:rsidRDefault="00E45D98" w:rsidP="004B069E">
      <w:pPr>
        <w:rPr>
          <w:b/>
        </w:rPr>
      </w:pPr>
      <w:r w:rsidRPr="005A70B3">
        <w:rPr>
          <w:b/>
        </w:rPr>
        <w:t>1.sınıf öğretmenlerinin  genel özellekleri olarak:1.sınıf öğretmeni   birinci sınıfın sorumluluk ve ağırlığını hisseder.Dolayısıyla  tüm öğrencilerle   tek tek ilgilenir.</w:t>
      </w:r>
    </w:p>
    <w:p w:rsidR="00E45D98" w:rsidRPr="005A70B3" w:rsidRDefault="00E45D98" w:rsidP="004B069E">
      <w:pPr>
        <w:rPr>
          <w:b/>
        </w:rPr>
      </w:pPr>
      <w:r w:rsidRPr="005A70B3">
        <w:rPr>
          <w:b/>
        </w:rPr>
        <w:t>1.sınıf öğretmeni  öğrencilerini yeni tanımaya başlamak ve etkileşim kurmak için için ilk günler tenefüslerde bile  sınıfta kalabilir.Bu yüzden çok yorulabilir.</w:t>
      </w:r>
    </w:p>
    <w:p w:rsidR="00E45D98" w:rsidRPr="005A70B3" w:rsidRDefault="00E45D98" w:rsidP="004B069E">
      <w:pPr>
        <w:rPr>
          <w:b/>
        </w:rPr>
      </w:pPr>
      <w:r w:rsidRPr="005A70B3">
        <w:rPr>
          <w:b/>
        </w:rPr>
        <w:t>1.sınıf öğretmeni   veli işbirliğine ve yardımına   ihtiyaç duyabilir. Çocukların okuma yazma   ve kuralları bilmediği dönem olduğu için en zorlanılan dönem  olması  dolayısıyla  desteklenmesi gerekir.</w:t>
      </w:r>
    </w:p>
    <w:p w:rsidR="00E45D98" w:rsidRPr="005A70B3" w:rsidRDefault="00E45D98" w:rsidP="004B069E">
      <w:pPr>
        <w:rPr>
          <w:b/>
        </w:rPr>
      </w:pPr>
      <w:r w:rsidRPr="005A70B3">
        <w:rPr>
          <w:b/>
        </w:rPr>
        <w:t>1.sınıf öğretmeni çocuklara  ilk zamanlarda olabildiğince anlayışla yaklaşır.Yine onları tanıma  ve anlama aşamasında olmalarından kaynaklanır….</w:t>
      </w:r>
    </w:p>
    <w:p w:rsidR="00E45D98" w:rsidRDefault="00E45D98" w:rsidP="004B069E"/>
    <w:p w:rsidR="00E45D98" w:rsidRDefault="00E45D98" w:rsidP="004B069E">
      <w:r>
        <w:t>6.</w:t>
      </w:r>
      <w:r w:rsidRPr="005A70B3">
        <w:rPr>
          <w:b/>
        </w:rPr>
        <w:t>Konu tekrarlarının</w:t>
      </w:r>
      <w:r>
        <w:t xml:space="preserve"> önemine değinildi.Öğrencilerinin eve getirdikleri görev ve çalışmaları  her zaman belli saatte yapabilecekleri  bir </w:t>
      </w:r>
      <w:r w:rsidRPr="005A70B3">
        <w:rPr>
          <w:b/>
        </w:rPr>
        <w:t>çalışma  köşesi</w:t>
      </w:r>
      <w:r>
        <w:t xml:space="preserve">  seçmeleri  gerektiği açıklandı.Bu  durumun planlı çalışmayla  başarıyı arttıracağı  açıklandı.Çalışma köşelerinin  sade dikkat dağıtıcı  unsurlardan uzak iyi ışık alan bir yer olmasına dikkat edilmesi gerektiği açıklandı. </w:t>
      </w:r>
    </w:p>
    <w:p w:rsidR="00E45D98" w:rsidRDefault="00E45D98" w:rsidP="004B069E">
      <w:r>
        <w:t>Ailelerin çocukların görev  ve çalışmalarını yapmamaları gerektiği açıklandı ki özellikle ilk okuma ve yazmada  çocukların yazılarını yazmamaları özellikle belirtildi.Bu durumun çocukların öğrenme ve gelişimini yavaşlattığının altı çizildi.Çocuklara köşelerine alıştırdıktan sonra kendi kendilerini ortamdan yavaş yavaş uzaklaştıracakları  bir süreci izlemeleri gerektiği söylendi.Motivasyonu düşük   ve özenli  ve güzel  çalışan çocuklara  aferin ,teşekkür ederim ,seninle  gurur duyuyorum gibi  olumlu ifadeler kullanmaları gerektiği açıklandı.Çocukların görev ve sorumlulukları için bir ödül ,para  ve karşılık beklemelerine fırsat verilmemesi gerektiği  ancak ilk dönemde motivasyon sağlamak için sözlü  olumlu dilli ve  nine  kuralı   uygulayabilecekleri açıklandı.</w:t>
      </w:r>
    </w:p>
    <w:p w:rsidR="00E45D98" w:rsidRDefault="00E45D98" w:rsidP="004B069E"/>
    <w:p w:rsidR="00E45D98" w:rsidRDefault="00E45D98" w:rsidP="004B069E">
      <w:r>
        <w:t xml:space="preserve">7.Öğrenci  başarısının çalışmayla gelse de bazen çalışmanın da yetersiz kaldığı özel durumlar açıklandı.Bazı öğrencilerin özellikle okumaya geç  geçme  sebepleri arasında görme bozukluğu olabileceği  için </w:t>
      </w:r>
      <w:r w:rsidRPr="00AB385A">
        <w:rPr>
          <w:b/>
        </w:rPr>
        <w:t>tüm öğrencilere  bir göz  doktoru muaynesi</w:t>
      </w:r>
      <w:r>
        <w:t xml:space="preserve">  yaptırmaları  önemle  önerildi.</w:t>
      </w:r>
    </w:p>
    <w:p w:rsidR="00E45D98" w:rsidRDefault="00E45D98" w:rsidP="004B069E">
      <w:r>
        <w:t xml:space="preserve">Yine  bazı öğrencilerde disleksi  sorunu olabileceği bu tarz öğrencilerin akıl  ve  zeka problemleri  olmasa da okumaya geç  geçebilecekleri bazı heceleri  karıştırabilecekleri  bu durumun normal olduğu belirtildi.Yine her  </w:t>
      </w:r>
      <w:r w:rsidRPr="00022039">
        <w:rPr>
          <w:b/>
        </w:rPr>
        <w:t>al</w:t>
      </w:r>
      <w:r>
        <w:t xml:space="preserve">  gibi  </w:t>
      </w:r>
      <w:r w:rsidRPr="00022039">
        <w:rPr>
          <w:b/>
        </w:rPr>
        <w:t xml:space="preserve">at  </w:t>
      </w:r>
      <w:r>
        <w:rPr>
          <w:b/>
        </w:rPr>
        <w:t xml:space="preserve">  </w:t>
      </w:r>
      <w:r w:rsidRPr="00022039">
        <w:t xml:space="preserve">gibi </w:t>
      </w:r>
      <w:r>
        <w:t xml:space="preserve">  heceyi tersten okuyan tüm öğrencilerin  disleksili olamayabildikleri bu yüzden hemen tanı   koymadan  öğretmen  ile iletişime geçmeleri gerektiği  söylendi.Çocuklara   yardımcı olurken hiç  bir koşulda  aşağılama fiziksel ya da zihinsel şiddet uygulama , başka kişilerle kıyaslamalarının yapılmaması gerektiği   önemle  açıkladı.</w:t>
      </w:r>
    </w:p>
    <w:p w:rsidR="00E45D98" w:rsidRDefault="00E45D98" w:rsidP="004B069E"/>
    <w:p w:rsidR="00E45D98" w:rsidRDefault="00E45D98" w:rsidP="004B069E">
      <w:r>
        <w:t xml:space="preserve">8.Ders   araç ve gereçlerinin en kısa sürede temin edilmesi gerektiği açıklandı.Velilere bir ihtiyaç listesi  dağıtıldı.Bu araç ve gereçleri  çocukların özenli kullanmaları gerektiği belirtildi.Çocuklara  günlük verilecek sayfaların kırışmaması ve düzenli olması için büyük boy  deftere </w:t>
      </w:r>
      <w:r w:rsidRPr="00AB385A">
        <w:rPr>
          <w:b/>
        </w:rPr>
        <w:t>günlük yapıştırmaları</w:t>
      </w:r>
      <w:r>
        <w:t xml:space="preserve"> gerektiği açıklandı.</w:t>
      </w:r>
    </w:p>
    <w:p w:rsidR="00E45D98" w:rsidRDefault="00E45D98" w:rsidP="004B069E"/>
    <w:p w:rsidR="00E45D98" w:rsidRDefault="00E45D98" w:rsidP="004B069E">
      <w:r>
        <w:t>9.Haftalık ders programı listesi  dağıtıldı   derslerin  sırasının  bu listeye göre olduğu  belirtildi.Türkçe dersi değerlendirmesinde  birinci dönem  okuma yazma kısmen anlama ikinci dönem de anlatım ve dilbilgisi kriterlerinin  dahil edileceği ;matematik dersinde büyük küçük uzak yakın gibi uzamasal ilişkiler  ritmik sayma toplama ve çıkarma konularına göre sözlü değerlendirmeler  ile yapılacağı  ,Oyun ve fiziksel etkinliklerde sıraya girme, talimat  ve yönergeleri takip etme, uyumlu olma kurallar dahilinde oyunlara uyma gibi kriterler bazında değerlendirme yapılacağını,müzik dersinde birinci dönem söylenen şarkılar ,İstiklal Marşını saygıyla dinleme gibi özel kazanımlara uygun davranmalarına göre  değerlendirilecekleri açıklandı.Matematik dersi soyut bir ders olduğu  için mümkün mertebe evde fasulye çubuk ya da evdeki nesneleri kullanarak somut biçimde işlenmesinin önemi üzerinde duruldu.Evde yapılması gereken ödev  ve faaliyetlerin değerlendirmelerde  etki ettiği velilere açıklandı.</w:t>
      </w:r>
    </w:p>
    <w:p w:rsidR="00E45D98" w:rsidRDefault="00E45D98" w:rsidP="004B069E"/>
    <w:p w:rsidR="00E45D98" w:rsidRDefault="00E45D98" w:rsidP="004B069E">
      <w:r>
        <w:t xml:space="preserve">10.Ses temelli cümle yöntemi  kısaca açıklandı.Sessiz  harflerin  </w:t>
      </w:r>
      <w:r w:rsidRPr="00AB385A">
        <w:rPr>
          <w:b/>
        </w:rPr>
        <w:t>kesinlikle   hece ile okunmaması</w:t>
      </w:r>
      <w:r>
        <w:t xml:space="preserve"> gerektiği  üzerinde özenle duruldu. Bir kaç örnekle   nasıl okutulması gerektiği  açıklandı.</w:t>
      </w:r>
    </w:p>
    <w:p w:rsidR="00E45D98" w:rsidRDefault="00E45D98" w:rsidP="004B069E"/>
    <w:p w:rsidR="00E45D98" w:rsidRDefault="00E45D98" w:rsidP="004B069E">
      <w:r>
        <w:t>11.Derse  geç gelinmesinin ve devamsızlığın  çok önemli mazeretler    dışında  (ölüm,hastalık  ) kabul  ve  hoş   görülmeyeceği ,devamlılığın çocuk başarısı üzendeki  etkisi detaylı  biçimde açıklandı.Yıllık   aile ziyaretlerinin çocukların tatile  çıkacakları tarihe göre belirlenmesinin üzerinde duruldu ve öğretmenin izin verme yetkisinin olmadığı  devamsızlığın çocuğun başarısına doğrudan yansıdığı açıklandı.</w:t>
      </w:r>
    </w:p>
    <w:p w:rsidR="00E45D98" w:rsidRDefault="00E45D98" w:rsidP="004B069E"/>
    <w:p w:rsidR="00E45D98" w:rsidRDefault="00E45D98" w:rsidP="004B069E">
      <w:r>
        <w:t>12.Temizlik  alışkanlıklarında haftalık ve hafta içi  dahil yapılması gereken rutinler açıklandı.Beslenme listesi  dağıtıldı .Listeye  uyulması  kararı  alındı.</w:t>
      </w:r>
    </w:p>
    <w:p w:rsidR="00E45D98" w:rsidRDefault="00E45D98" w:rsidP="004B069E"/>
    <w:p w:rsidR="00E45D98" w:rsidRDefault="00E45D98" w:rsidP="004B069E">
      <w:r>
        <w:t>13.Öğretmen olarak  yapılan tüm   çabalara  ilişkin  velilerden tek beklentinin saygıları olduğu ; açık iletişim ile her sorunlarını uygun bir dille ifade edebilecekleri bazen öğretmenlerinde farkına varmadan hata yapabilecekleri belirtildi.</w:t>
      </w:r>
      <w:r w:rsidRPr="005A70B3">
        <w:rPr>
          <w:b/>
        </w:rPr>
        <w:t>Tutum ve davranışlarında uygunsuzluk gösteren,   kusur eden velilere tolerans ve anlayış gösterilmeyeceğinin altı özellikle çizildi.</w:t>
      </w:r>
      <w:r>
        <w:t>Sadece  kendi  sınıf öğretmenlerine değil tüm okul öğretmen, idareci , memur ve hizmetlilerine karşı davranışlarında dikkatli olmaları konusunda uyarılarda bulunuldu.İdarenin koyduğu  kurallara uyulması kararı  alındı.</w:t>
      </w:r>
    </w:p>
    <w:p w:rsidR="00E45D98" w:rsidRDefault="00E45D98" w:rsidP="004B069E"/>
    <w:p w:rsidR="00E45D98" w:rsidRDefault="00E45D98" w:rsidP="004B069E">
      <w:r>
        <w:t>14 .Telefon numaralı imza  sirküsü   dağıtıldı  .Okulda yaşanabilecek  bir olumsuzlukta  kendilerine  ulaşmanın önemi açıklandı.Numaralar   alındı.</w:t>
      </w:r>
    </w:p>
    <w:p w:rsidR="00E45D98" w:rsidRDefault="00E45D98" w:rsidP="004B069E"/>
    <w:p w:rsidR="00E45D98" w:rsidRDefault="00E45D98" w:rsidP="004B069E">
      <w:r>
        <w:t>15.Veli görüşleri  alındı.Veliler   kendilerini  sınıf adına  temsil etmelerini  istedikleri…………… ………….isimli  veliyi seçti.Öğretmen de   geçici  temsilcilik yapacak;  uyumlu  çalışması  halinde  temsilcimiz  olacak    velinin seçimini  kabul  etti.</w:t>
      </w:r>
    </w:p>
    <w:p w:rsidR="00E45D98" w:rsidRDefault="00E45D98" w:rsidP="004B069E">
      <w:r>
        <w:t>Toplantı  iyi  dilek  ve  temenniler  ile  bitirildi.</w:t>
      </w:r>
    </w:p>
    <w:p w:rsidR="00E45D98" w:rsidRDefault="00E45D98" w:rsidP="004B069E"/>
    <w:p w:rsidR="00E45D98" w:rsidRDefault="00E45D98" w:rsidP="00796870">
      <w:pPr>
        <w:tabs>
          <w:tab w:val="left" w:pos="6150"/>
        </w:tabs>
      </w:pPr>
      <w:r>
        <w:tab/>
        <w:t xml:space="preserve">   14/09/2018</w:t>
      </w:r>
    </w:p>
    <w:p w:rsidR="00E45D98" w:rsidRDefault="00E45D98" w:rsidP="00796870">
      <w:pPr>
        <w:tabs>
          <w:tab w:val="left" w:pos="6150"/>
        </w:tabs>
      </w:pPr>
      <w:r>
        <w:tab/>
        <w:t xml:space="preserve">    UYGUNDUR</w:t>
      </w:r>
    </w:p>
    <w:p w:rsidR="00E45D98" w:rsidRPr="00796870" w:rsidRDefault="00E45D98" w:rsidP="00796870">
      <w:pPr>
        <w:tabs>
          <w:tab w:val="left" w:pos="5070"/>
        </w:tabs>
      </w:pPr>
      <w:r>
        <w:t xml:space="preserve">                         Sınıf Öğretmeni</w:t>
      </w:r>
      <w:r>
        <w:tab/>
        <w:t xml:space="preserve">                         Okul   Müdürü</w:t>
      </w:r>
    </w:p>
    <w:sectPr w:rsidR="00E45D98" w:rsidRPr="00796870" w:rsidSect="004B069E">
      <w:pgSz w:w="11906" w:h="16838"/>
      <w:pgMar w:top="851"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3440F1"/>
    <w:multiLevelType w:val="hybridMultilevel"/>
    <w:tmpl w:val="AEA2F83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D2F0C27"/>
    <w:multiLevelType w:val="hybridMultilevel"/>
    <w:tmpl w:val="E2FC7798"/>
    <w:lvl w:ilvl="0" w:tplc="95A45FC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4CC5"/>
    <w:rsid w:val="00022039"/>
    <w:rsid w:val="0003044B"/>
    <w:rsid w:val="0003741C"/>
    <w:rsid w:val="0008063F"/>
    <w:rsid w:val="000939B4"/>
    <w:rsid w:val="000C63E7"/>
    <w:rsid w:val="00162A9B"/>
    <w:rsid w:val="001845CF"/>
    <w:rsid w:val="0018488E"/>
    <w:rsid w:val="001E07E3"/>
    <w:rsid w:val="00216DE6"/>
    <w:rsid w:val="0022261A"/>
    <w:rsid w:val="002625D6"/>
    <w:rsid w:val="00314CC5"/>
    <w:rsid w:val="003156C1"/>
    <w:rsid w:val="0033291F"/>
    <w:rsid w:val="003500AB"/>
    <w:rsid w:val="00370FD1"/>
    <w:rsid w:val="003A5379"/>
    <w:rsid w:val="00401C25"/>
    <w:rsid w:val="00405FDC"/>
    <w:rsid w:val="0040709F"/>
    <w:rsid w:val="0041479D"/>
    <w:rsid w:val="00427E11"/>
    <w:rsid w:val="00444E96"/>
    <w:rsid w:val="00453735"/>
    <w:rsid w:val="00456FCB"/>
    <w:rsid w:val="00471425"/>
    <w:rsid w:val="004969AC"/>
    <w:rsid w:val="00497662"/>
    <w:rsid w:val="004A4A97"/>
    <w:rsid w:val="004B069E"/>
    <w:rsid w:val="004C4C4E"/>
    <w:rsid w:val="005127DA"/>
    <w:rsid w:val="00544F40"/>
    <w:rsid w:val="005737F2"/>
    <w:rsid w:val="005A70B3"/>
    <w:rsid w:val="006276D9"/>
    <w:rsid w:val="0072240B"/>
    <w:rsid w:val="00734708"/>
    <w:rsid w:val="007405AA"/>
    <w:rsid w:val="00751426"/>
    <w:rsid w:val="00755BBA"/>
    <w:rsid w:val="00796870"/>
    <w:rsid w:val="00812161"/>
    <w:rsid w:val="008A0AAC"/>
    <w:rsid w:val="008B793E"/>
    <w:rsid w:val="00932850"/>
    <w:rsid w:val="00956C5A"/>
    <w:rsid w:val="009941D8"/>
    <w:rsid w:val="009A632E"/>
    <w:rsid w:val="009F0FA0"/>
    <w:rsid w:val="009F6D16"/>
    <w:rsid w:val="00A56EA6"/>
    <w:rsid w:val="00A76866"/>
    <w:rsid w:val="00A81277"/>
    <w:rsid w:val="00AB358B"/>
    <w:rsid w:val="00AB385A"/>
    <w:rsid w:val="00AB6B6B"/>
    <w:rsid w:val="00AD76FC"/>
    <w:rsid w:val="00B209FF"/>
    <w:rsid w:val="00B47B87"/>
    <w:rsid w:val="00B553C9"/>
    <w:rsid w:val="00B56D2B"/>
    <w:rsid w:val="00BB2559"/>
    <w:rsid w:val="00C13460"/>
    <w:rsid w:val="00C27032"/>
    <w:rsid w:val="00C815DF"/>
    <w:rsid w:val="00CB06AE"/>
    <w:rsid w:val="00CD5285"/>
    <w:rsid w:val="00D4719A"/>
    <w:rsid w:val="00D54E62"/>
    <w:rsid w:val="00D607AD"/>
    <w:rsid w:val="00D6213A"/>
    <w:rsid w:val="00D63325"/>
    <w:rsid w:val="00D80FC6"/>
    <w:rsid w:val="00D96D04"/>
    <w:rsid w:val="00DF3D12"/>
    <w:rsid w:val="00E0067D"/>
    <w:rsid w:val="00E353F6"/>
    <w:rsid w:val="00E45D98"/>
    <w:rsid w:val="00E71015"/>
    <w:rsid w:val="00EA280C"/>
    <w:rsid w:val="00F04A07"/>
    <w:rsid w:val="00F05B72"/>
    <w:rsid w:val="00F436F8"/>
    <w:rsid w:val="00F45F6D"/>
    <w:rsid w:val="00F5615E"/>
    <w:rsid w:val="00F57474"/>
    <w:rsid w:val="00F705B7"/>
    <w:rsid w:val="00F716AF"/>
    <w:rsid w:val="00F90DE1"/>
    <w:rsid w:val="00F95B37"/>
    <w:rsid w:val="00FE2F8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B7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806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304</TotalTime>
  <Pages>5</Pages>
  <Words>1893</Words>
  <Characters>10796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görkem</dc:creator>
  <cp:keywords/>
  <dc:description/>
  <cp:lastModifiedBy>hacıarif1b</cp:lastModifiedBy>
  <cp:revision>47</cp:revision>
  <dcterms:created xsi:type="dcterms:W3CDTF">2018-09-03T20:36:00Z</dcterms:created>
  <dcterms:modified xsi:type="dcterms:W3CDTF">2018-09-15T05:35:00Z</dcterms:modified>
</cp:coreProperties>
</file>