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0B" w:rsidRDefault="0072240B" w:rsidP="00932850">
      <w:pPr>
        <w:tabs>
          <w:tab w:val="left" w:pos="3225"/>
        </w:tabs>
      </w:pPr>
      <w:r>
        <w:tab/>
      </w:r>
    </w:p>
    <w:p w:rsidR="0072240B" w:rsidRDefault="0072240B">
      <w:r>
        <w:t xml:space="preserve">                                                     ………..   İLKOKULU  MÜDÜRLÜĞÜNE</w:t>
      </w:r>
    </w:p>
    <w:p w:rsidR="0072240B" w:rsidRDefault="0072240B" w:rsidP="0008063F">
      <w:pPr>
        <w:tabs>
          <w:tab w:val="left" w:pos="6540"/>
        </w:tabs>
      </w:pPr>
      <w:r>
        <w:tab/>
        <w:t>ZEYTİNBURNU</w:t>
      </w:r>
    </w:p>
    <w:p w:rsidR="0072240B" w:rsidRDefault="0072240B" w:rsidP="0008063F">
      <w:pPr>
        <w:tabs>
          <w:tab w:val="left" w:pos="6540"/>
        </w:tabs>
      </w:pPr>
      <w:r>
        <w:t xml:space="preserve">          14 /09 / 2018   Tarihinde  ‘’  I.  Dönem    I.  Veli  Toplantısı’’nı   okulumuzun çok amaçlı salonunda saat  12.00 ‘da   yapmak istiyorum.</w:t>
      </w:r>
    </w:p>
    <w:p w:rsidR="0072240B" w:rsidRDefault="0072240B" w:rsidP="00427E11">
      <w:pPr>
        <w:tabs>
          <w:tab w:val="left" w:pos="6540"/>
        </w:tabs>
      </w:pPr>
      <w:r>
        <w:t xml:space="preserve">           Gereğini arz ederim.</w:t>
      </w:r>
    </w:p>
    <w:p w:rsidR="0072240B" w:rsidRDefault="0072240B" w:rsidP="00401C25">
      <w:pPr>
        <w:tabs>
          <w:tab w:val="left" w:pos="6930"/>
        </w:tabs>
      </w:pPr>
      <w:r>
        <w:tab/>
        <w:t xml:space="preserve">     Sınıfı  Öğretmeni</w:t>
      </w:r>
    </w:p>
    <w:p w:rsidR="0072240B" w:rsidRDefault="0072240B" w:rsidP="0008063F">
      <w:pPr>
        <w:tabs>
          <w:tab w:val="left" w:pos="6540"/>
        </w:tabs>
      </w:pPr>
      <w:r>
        <w:t xml:space="preserve">                                                          GÜNDEM  MADDELERİ </w:t>
      </w:r>
    </w:p>
    <w:p w:rsidR="0072240B" w:rsidRDefault="0072240B" w:rsidP="00401C25">
      <w:pPr>
        <w:pStyle w:val="ListParagraph"/>
        <w:tabs>
          <w:tab w:val="left" w:pos="6540"/>
        </w:tabs>
        <w:ind w:left="0"/>
      </w:pPr>
      <w:r>
        <w:t xml:space="preserve">      1.Saygı duruşu  ve İstiklal Marşı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0"/>
      </w:pPr>
      <w:r>
        <w:t xml:space="preserve">      2.Öğretmenin  iyi   temennilerini  belirtmesi ve kısaca kendini  tanıtması  </w:t>
      </w:r>
    </w:p>
    <w:p w:rsidR="0072240B" w:rsidRDefault="0072240B" w:rsidP="00401C25">
      <w:pPr>
        <w:pStyle w:val="ListParagraph"/>
        <w:tabs>
          <w:tab w:val="left" w:pos="6540"/>
        </w:tabs>
        <w:ind w:left="0"/>
      </w:pPr>
    </w:p>
    <w:p w:rsidR="0072240B" w:rsidRDefault="0072240B" w:rsidP="00401C25">
      <w:pPr>
        <w:pStyle w:val="ListParagraph"/>
        <w:tabs>
          <w:tab w:val="left" w:pos="6540"/>
        </w:tabs>
        <w:ind w:left="0"/>
      </w:pPr>
      <w:r>
        <w:t xml:space="preserve">      3.Öğretmenin sınıf ile ilgili vizyonunu ve misyonunu açıklaması</w:t>
      </w:r>
    </w:p>
    <w:p w:rsidR="0072240B" w:rsidRDefault="0072240B" w:rsidP="00401C25">
      <w:pPr>
        <w:pStyle w:val="ListParagraph"/>
        <w:tabs>
          <w:tab w:val="left" w:pos="6540"/>
        </w:tabs>
        <w:ind w:left="0"/>
      </w:pPr>
    </w:p>
    <w:p w:rsidR="0072240B" w:rsidRDefault="0072240B" w:rsidP="00401C25">
      <w:pPr>
        <w:pStyle w:val="ListParagraph"/>
        <w:tabs>
          <w:tab w:val="left" w:pos="6540"/>
        </w:tabs>
        <w:ind w:left="0"/>
      </w:pPr>
      <w:r>
        <w:t xml:space="preserve">      4.</w:t>
      </w:r>
      <w:r w:rsidRPr="00427E11">
        <w:t xml:space="preserve"> </w:t>
      </w:r>
      <w:r>
        <w:t xml:space="preserve">Oturması beklenen ev kuralları    ( uyku ,  ,yemek    ) </w:t>
      </w:r>
    </w:p>
    <w:p w:rsidR="0072240B" w:rsidRDefault="0072240B" w:rsidP="00401C25">
      <w:pPr>
        <w:pStyle w:val="ListParagraph"/>
        <w:tabs>
          <w:tab w:val="left" w:pos="6540"/>
        </w:tabs>
        <w:ind w:left="0"/>
      </w:pPr>
    </w:p>
    <w:p w:rsidR="0072240B" w:rsidRDefault="0072240B" w:rsidP="00812161">
      <w:pPr>
        <w:pStyle w:val="ListParagraph"/>
        <w:tabs>
          <w:tab w:val="left" w:pos="6540"/>
        </w:tabs>
        <w:ind w:left="0"/>
      </w:pPr>
      <w:r>
        <w:t xml:space="preserve">      5.</w:t>
      </w:r>
      <w:r w:rsidRPr="00812161">
        <w:t xml:space="preserve"> </w:t>
      </w:r>
      <w:r>
        <w:t xml:space="preserve">1.sınıf öğrencilerinin ve öğretmenin  genel özellikleri  </w:t>
      </w:r>
    </w:p>
    <w:p w:rsidR="0072240B" w:rsidRDefault="0072240B" w:rsidP="00812161">
      <w:pPr>
        <w:pStyle w:val="ListParagraph"/>
        <w:tabs>
          <w:tab w:val="left" w:pos="6540"/>
        </w:tabs>
        <w:ind w:left="0"/>
      </w:pPr>
    </w:p>
    <w:p w:rsidR="0072240B" w:rsidRDefault="0072240B" w:rsidP="00812161">
      <w:pPr>
        <w:pStyle w:val="ListParagraph"/>
        <w:tabs>
          <w:tab w:val="left" w:pos="6540"/>
        </w:tabs>
        <w:ind w:left="0"/>
      </w:pPr>
      <w:r>
        <w:t xml:space="preserve">      6.Ders   çalışma köşeleri ve bu köşelerin  önemi  ailelerin  çocuklara verilen görevlerde yapmaları    ve yapmamaları gerekenler 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7.Öğrenci  başarısını etkileyen etmenler ( Görme sorunu disleksili  öğrenciler … )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97662">
      <w:pPr>
        <w:pStyle w:val="ListParagraph"/>
        <w:tabs>
          <w:tab w:val="left" w:pos="6540"/>
        </w:tabs>
        <w:ind w:left="360"/>
      </w:pPr>
      <w:r>
        <w:t>8.Ders araç gereçlerinin temini; sınıfta kalması, görev defterinin   titiz ve temiz tutulması</w:t>
      </w:r>
    </w:p>
    <w:p w:rsidR="0072240B" w:rsidRDefault="0072240B" w:rsidP="00497662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9.Ders  programı ve ders saatleri  ve içerikleri hakkında kısaca bilgi verilmesi  değerlendirme kriterlerinin açıklanması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B069E">
      <w:pPr>
        <w:pStyle w:val="ListParagraph"/>
        <w:tabs>
          <w:tab w:val="left" w:pos="6540"/>
        </w:tabs>
        <w:ind w:left="360"/>
      </w:pPr>
      <w:r>
        <w:t xml:space="preserve">10.İlkokuma  -yazma öğretimi  yöntemi  (kısaca önemli  hususlar; yapılması  ve yapılmaması gerekenler)  </w:t>
      </w:r>
    </w:p>
    <w:p w:rsidR="0072240B" w:rsidRDefault="0072240B" w:rsidP="003156C1">
      <w:pPr>
        <w:pStyle w:val="ListParagraph"/>
        <w:tabs>
          <w:tab w:val="left" w:pos="6540"/>
        </w:tabs>
        <w:ind w:left="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11.Öğretmenin devamsızlık   ve derse  geç    gelme konusundaki  hassasiyetleri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12.Temizlik ve beslenme alışkanlığı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 xml:space="preserve">13.Velilerin okula ve öğretmene tutumu  , davranışları  ve onlardan  beklentiler 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14.Telefon ve adreslerin doğru verilmesinin önemi</w:t>
      </w:r>
    </w:p>
    <w:p w:rsidR="0072240B" w:rsidRDefault="0072240B" w:rsidP="00401C25">
      <w:pPr>
        <w:pStyle w:val="ListParagraph"/>
        <w:tabs>
          <w:tab w:val="left" w:pos="6540"/>
        </w:tabs>
        <w:ind w:left="360"/>
      </w:pPr>
    </w:p>
    <w:p w:rsidR="0072240B" w:rsidRDefault="0072240B" w:rsidP="00401C25">
      <w:pPr>
        <w:pStyle w:val="ListParagraph"/>
        <w:tabs>
          <w:tab w:val="left" w:pos="6540"/>
        </w:tabs>
        <w:ind w:left="360"/>
      </w:pPr>
      <w:r>
        <w:t>15.İyi  dilek ,temenni ,teşekkür  ve kapanış  .</w:t>
      </w:r>
    </w:p>
    <w:p w:rsidR="0072240B" w:rsidRPr="00734708" w:rsidRDefault="0072240B" w:rsidP="00734708">
      <w:pPr>
        <w:tabs>
          <w:tab w:val="left" w:pos="6120"/>
        </w:tabs>
      </w:pPr>
      <w:r>
        <w:t xml:space="preserve">                                                                                                                          05/09/2018</w:t>
      </w:r>
    </w:p>
    <w:p w:rsidR="0072240B" w:rsidRDefault="0072240B" w:rsidP="00734708">
      <w:pPr>
        <w:tabs>
          <w:tab w:val="left" w:pos="5895"/>
        </w:tabs>
      </w:pPr>
      <w:r>
        <w:tab/>
        <w:t xml:space="preserve">   UYGUNDUR</w:t>
      </w:r>
    </w:p>
    <w:p w:rsidR="0072240B" w:rsidRDefault="0072240B" w:rsidP="00734708">
      <w:pPr>
        <w:ind w:firstLine="708"/>
      </w:pPr>
      <w:r>
        <w:t xml:space="preserve">  </w:t>
      </w:r>
      <w:bookmarkStart w:id="0" w:name="_GoBack"/>
      <w:bookmarkEnd w:id="0"/>
    </w:p>
    <w:p w:rsidR="0072240B" w:rsidRPr="00734708" w:rsidRDefault="0072240B" w:rsidP="004B069E">
      <w:r>
        <w:t xml:space="preserve">             Sınıf      Öğretmeni                                                                          Okul   Müdürü</w:t>
      </w:r>
    </w:p>
    <w:sectPr w:rsidR="0072240B" w:rsidRPr="00734708" w:rsidSect="004B069E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440F1"/>
    <w:multiLevelType w:val="hybridMultilevel"/>
    <w:tmpl w:val="AEA2F8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2F0C27"/>
    <w:multiLevelType w:val="hybridMultilevel"/>
    <w:tmpl w:val="E2FC7798"/>
    <w:lvl w:ilvl="0" w:tplc="95A45FC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CC5"/>
    <w:rsid w:val="0003044B"/>
    <w:rsid w:val="0008063F"/>
    <w:rsid w:val="000939B4"/>
    <w:rsid w:val="000C63E7"/>
    <w:rsid w:val="0018488E"/>
    <w:rsid w:val="001E07E3"/>
    <w:rsid w:val="0022261A"/>
    <w:rsid w:val="00314CC5"/>
    <w:rsid w:val="003156C1"/>
    <w:rsid w:val="00370FD1"/>
    <w:rsid w:val="00401C25"/>
    <w:rsid w:val="00405FDC"/>
    <w:rsid w:val="0040709F"/>
    <w:rsid w:val="0041479D"/>
    <w:rsid w:val="00427E11"/>
    <w:rsid w:val="00453735"/>
    <w:rsid w:val="00456FCB"/>
    <w:rsid w:val="00471425"/>
    <w:rsid w:val="00497662"/>
    <w:rsid w:val="004B069E"/>
    <w:rsid w:val="004C4C4E"/>
    <w:rsid w:val="005127DA"/>
    <w:rsid w:val="00544F40"/>
    <w:rsid w:val="006276D9"/>
    <w:rsid w:val="0072240B"/>
    <w:rsid w:val="00734708"/>
    <w:rsid w:val="00751426"/>
    <w:rsid w:val="00812161"/>
    <w:rsid w:val="008A0AAC"/>
    <w:rsid w:val="00932850"/>
    <w:rsid w:val="00956C5A"/>
    <w:rsid w:val="009941D8"/>
    <w:rsid w:val="009A632E"/>
    <w:rsid w:val="009F0FA0"/>
    <w:rsid w:val="00A56EA6"/>
    <w:rsid w:val="00A76866"/>
    <w:rsid w:val="00A81277"/>
    <w:rsid w:val="00AB358B"/>
    <w:rsid w:val="00AB6B6B"/>
    <w:rsid w:val="00B47B87"/>
    <w:rsid w:val="00B56D2B"/>
    <w:rsid w:val="00BB2559"/>
    <w:rsid w:val="00C27032"/>
    <w:rsid w:val="00C815DF"/>
    <w:rsid w:val="00CD5285"/>
    <w:rsid w:val="00D54E62"/>
    <w:rsid w:val="00D607AD"/>
    <w:rsid w:val="00D6213A"/>
    <w:rsid w:val="00D63325"/>
    <w:rsid w:val="00D80FC6"/>
    <w:rsid w:val="00D96D04"/>
    <w:rsid w:val="00DF3D12"/>
    <w:rsid w:val="00E353F6"/>
    <w:rsid w:val="00EA280C"/>
    <w:rsid w:val="00F05B72"/>
    <w:rsid w:val="00F45F6D"/>
    <w:rsid w:val="00F5615E"/>
    <w:rsid w:val="00F716AF"/>
    <w:rsid w:val="00F90DE1"/>
    <w:rsid w:val="00F95B37"/>
    <w:rsid w:val="00FE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B7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0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</Pages>
  <Words>272</Words>
  <Characters>1553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görkem</dc:creator>
  <cp:keywords>sorubak.com</cp:keywords>
  <dc:description/>
  <cp:lastModifiedBy>hacıarif1b</cp:lastModifiedBy>
  <cp:revision>42</cp:revision>
  <dcterms:created xsi:type="dcterms:W3CDTF">2018-09-03T20:36:00Z</dcterms:created>
  <dcterms:modified xsi:type="dcterms:W3CDTF">2018-09-11T20:38:00Z</dcterms:modified>
</cp:coreProperties>
</file>