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847" w:rsidRDefault="00E30847" w:rsidP="008C014A">
      <w:pPr>
        <w:jc w:val="center"/>
        <w:rPr>
          <w:sz w:val="36"/>
          <w:szCs w:val="3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alt="http://www.okuloncesiforum.net/resim/upload/neresi/th/ari_kovani.gif" style="position:absolute;left:0;text-align:left;margin-left:442.45pt;margin-top:21pt;width:66.65pt;height:65.1pt;z-index:251646976;visibility:visible" wrapcoords="-243 0 -243 21352 21600 21352 21600 0 -243 0">
            <v:imagedata r:id="rId6" o:title="" cropbottom="19596f" cropleft="1952f" cropright="2224f"/>
            <w10:wrap type="through"/>
          </v:shape>
        </w:pict>
      </w:r>
      <w:r>
        <w:rPr>
          <w:noProof/>
          <w:lang w:eastAsia="tr-TR"/>
        </w:rPr>
        <w:pict>
          <v:shape id="Resim 1" o:spid="_x0000_s1027" type="#_x0000_t75" alt="http://www.dw.de/image/0,,16214158_303,00.jpg" style="position:absolute;left:0;text-align:left;margin-left:-43.35pt;margin-top:24.1pt;width:71.25pt;height:62pt;z-index:251648000;visibility:visible" wrapcoords="-227 0 -227 21340 21600 21340 21600 0 -227 0">
            <v:imagedata r:id="rId7" o:title="" cropleft="14730f" cropright="14955f"/>
            <w10:wrap type="through"/>
          </v:shape>
        </w:pict>
      </w:r>
      <w:r>
        <w:rPr>
          <w:noProof/>
          <w:lang w:eastAsia="tr-TR"/>
        </w:rPr>
        <w:pict>
          <v:group id="_x0000_s1028" style="position:absolute;left:0;text-align:left;margin-left:-18.8pt;margin-top:38.55pt;width:491.5pt;height:38.95pt;z-index:251645952" coordorigin="970,1418" coordsize="6314,540">
            <v:group id="_x0000_s1029" style="position:absolute;left:970;top:1418;width:3157;height:540" coordorigin="251,4819" coordsize="2305,432">
              <v:group id="_x0000_s1030" style="position:absolute;left:827;top:4819;width:577;height:432" coordorigin="827,4819" coordsize="577,432">
                <v:line id="_x0000_s1031" style="position:absolute;flip:x" from="827,4819" to="1115,5251" strokecolor="gray">
                  <v:stroke dashstyle="dash"/>
                </v:line>
                <v:line id="_x0000_s1032" style="position:absolute" from="1115,4819" to="1116,5251" strokecolor="gray">
                  <v:stroke dashstyle="dash"/>
                </v:line>
                <v:line id="_x0000_s1033" style="position:absolute;flip:y" from="1115,4819" to="1403,5251" strokecolor="gray">
                  <v:stroke dashstyle="dash"/>
                </v:line>
                <v:line id="_x0000_s1034" style="position:absolute" from="1403,4819" to="1404,5251" strokecolor="gray">
                  <v:stroke dashstyle="dash"/>
                </v:line>
              </v:group>
              <v:group id="_x0000_s1035" style="position:absolute;left:1403;top:4819;width:577;height:432" coordorigin="827,4819" coordsize="577,432">
                <v:line id="_x0000_s1036" style="position:absolute;flip:x" from="827,4819" to="1115,5251" strokecolor="gray">
                  <v:stroke dashstyle="dash"/>
                </v:line>
                <v:line id="_x0000_s1037" style="position:absolute" from="1115,4819" to="1116,5251" strokecolor="gray">
                  <v:stroke dashstyle="dash"/>
                </v:line>
                <v:line id="_x0000_s1038" style="position:absolute;flip:y" from="1115,4819" to="1403,5251" strokecolor="gray">
                  <v:stroke dashstyle="dash"/>
                </v:line>
                <v:line id="_x0000_s1039" style="position:absolute" from="1403,4819" to="1404,5251" strokecolor="gray">
                  <v:stroke dashstyle="dash"/>
                </v:line>
              </v:group>
              <v:group id="_x0000_s1040" style="position:absolute;left:1979;top:4819;width:577;height:432" coordorigin="827,4819" coordsize="577,432">
                <v:line id="_x0000_s1041" style="position:absolute;flip:x" from="827,4819" to="1115,5251" strokecolor="gray">
                  <v:stroke dashstyle="dash"/>
                </v:line>
                <v:line id="_x0000_s1042" style="position:absolute" from="1115,4819" to="1116,5251" strokecolor="gray">
                  <v:stroke dashstyle="dash"/>
                </v:line>
                <v:line id="_x0000_s1043" style="position:absolute;flip:y" from="1115,4819" to="1403,5251" strokecolor="gray">
                  <v:stroke dashstyle="dash"/>
                </v:line>
                <v:line id="_x0000_s1044" style="position:absolute" from="1403,4819" to="1404,5251" strokecolor="gray">
                  <v:stroke dashstyle="dash"/>
                </v:line>
              </v:group>
              <v:group id="_x0000_s1045" style="position:absolute;left:251;top:4819;width:577;height:432" coordorigin="827,4819" coordsize="577,432">
                <v:line id="_x0000_s1046" style="position:absolute;flip:x" from="827,4819" to="1115,5251" strokecolor="gray">
                  <v:stroke dashstyle="dash"/>
                </v:line>
                <v:line id="_x0000_s1047" style="position:absolute" from="1115,4819" to="1116,5251" strokecolor="gray">
                  <v:stroke dashstyle="dash"/>
                </v:line>
                <v:line id="_x0000_s1048" style="position:absolute;flip:y" from="1115,4819" to="1403,5251" strokecolor="gray">
                  <v:stroke dashstyle="dash"/>
                </v:line>
                <v:line id="_x0000_s1049" style="position:absolute" from="1403,4819" to="1404,5251" strokecolor="gray">
                  <v:stroke dashstyle="dash"/>
                </v:line>
              </v:group>
            </v:group>
            <v:group id="_x0000_s1050" style="position:absolute;left:4126;top:1418;width:3158;height:540" coordorigin="251,4819" coordsize="2305,432">
              <v:group id="_x0000_s1051" style="position:absolute;left:827;top:4819;width:577;height:432" coordorigin="827,4819" coordsize="577,432">
                <v:line id="_x0000_s1052" style="position:absolute;flip:x" from="827,4819" to="1115,5251" strokecolor="gray">
                  <v:stroke dashstyle="dash"/>
                </v:line>
                <v:line id="_x0000_s1053" style="position:absolute" from="1115,4819" to="1116,5251" strokecolor="gray">
                  <v:stroke dashstyle="dash"/>
                </v:line>
                <v:line id="_x0000_s1054" style="position:absolute;flip:y" from="1115,4819" to="1403,5251" strokecolor="gray">
                  <v:stroke dashstyle="dash"/>
                </v:line>
                <v:line id="_x0000_s1055" style="position:absolute" from="1403,4819" to="1404,5251" strokecolor="gray">
                  <v:stroke dashstyle="dash"/>
                </v:line>
              </v:group>
              <v:group id="_x0000_s1056" style="position:absolute;left:1403;top:4819;width:577;height:432" coordorigin="827,4819" coordsize="577,432">
                <v:line id="_x0000_s1057" style="position:absolute;flip:x" from="827,4819" to="1115,5251" strokecolor="gray">
                  <v:stroke dashstyle="dash"/>
                </v:line>
                <v:line id="_x0000_s1058" style="position:absolute" from="1115,4819" to="1116,5251" strokecolor="gray">
                  <v:stroke dashstyle="dash"/>
                </v:line>
                <v:line id="_x0000_s1059" style="position:absolute;flip:y" from="1115,4819" to="1403,5251" strokecolor="gray">
                  <v:stroke dashstyle="dash"/>
                </v:line>
                <v:line id="_x0000_s1060" style="position:absolute" from="1403,4819" to="1404,5251" strokecolor="gray">
                  <v:stroke dashstyle="dash"/>
                </v:line>
              </v:group>
              <v:group id="_x0000_s1061" style="position:absolute;left:1979;top:4819;width:577;height:432" coordorigin="827,4819" coordsize="577,432">
                <v:line id="_x0000_s1062" style="position:absolute;flip:x" from="827,4819" to="1115,5251" strokecolor="gray">
                  <v:stroke dashstyle="dash"/>
                </v:line>
                <v:line id="_x0000_s1063" style="position:absolute" from="1115,4819" to="1116,5251" strokecolor="gray">
                  <v:stroke dashstyle="dash"/>
                </v:line>
                <v:line id="_x0000_s1064" style="position:absolute;flip:y" from="1115,4819" to="1403,5251" strokecolor="gray">
                  <v:stroke dashstyle="dash"/>
                </v:line>
                <v:line id="_x0000_s1065" style="position:absolute" from="1403,4819" to="1404,5251" strokecolor="gray">
                  <v:stroke dashstyle="dash"/>
                </v:line>
              </v:group>
              <v:group id="_x0000_s1066" style="position:absolute;left:251;top:4819;width:577;height:432" coordorigin="827,4819" coordsize="577,432">
                <v:line id="_x0000_s1067" style="position:absolute;flip:x" from="827,4819" to="1115,5251" strokecolor="gray">
                  <v:stroke dashstyle="dash"/>
                </v:line>
                <v:line id="_x0000_s1068" style="position:absolute" from="1115,4819" to="1116,5251" strokecolor="gray">
                  <v:stroke dashstyle="dash"/>
                </v:line>
                <v:line id="_x0000_s1069" style="position:absolute;flip:y" from="1115,4819" to="1403,5251" strokecolor="gray">
                  <v:stroke dashstyle="dash"/>
                </v:line>
                <v:line id="_x0000_s1070" style="position:absolute" from="1403,4819" to="1404,5251" strokecolor="gray">
                  <v:stroke dashstyle="dash"/>
                </v:line>
              </v:group>
            </v:group>
          </v:group>
        </w:pict>
      </w:r>
      <w:r w:rsidRPr="008C014A">
        <w:rPr>
          <w:sz w:val="36"/>
          <w:szCs w:val="36"/>
        </w:rPr>
        <w:t>ÇİZGİ ÇALIŞMALARI</w:t>
      </w:r>
    </w:p>
    <w:p w:rsidR="00E30847" w:rsidRPr="008C014A" w:rsidRDefault="00E30847" w:rsidP="008C014A">
      <w:pPr>
        <w:rPr>
          <w:sz w:val="36"/>
          <w:szCs w:val="36"/>
        </w:rPr>
      </w:pPr>
    </w:p>
    <w:p w:rsidR="00E30847" w:rsidRPr="008C014A" w:rsidRDefault="00E30847" w:rsidP="008C014A">
      <w:pPr>
        <w:rPr>
          <w:sz w:val="36"/>
          <w:szCs w:val="36"/>
        </w:rPr>
      </w:pPr>
      <w:r>
        <w:rPr>
          <w:noProof/>
          <w:lang w:eastAsia="tr-TR"/>
        </w:rPr>
        <w:pict>
          <v:shape id="_x0000_s1071" type="#_x0000_t75" alt="http://1.bp.blogspot.com/_EqmXuLkb6Ak/S_1AH7PSUuI/AAAAAAAAE9Y/ImekzH-DBZo/s1600/trenzinho.jpg" style="position:absolute;margin-left:-70.2pt;margin-top:26.3pt;width:510.15pt;height:285.7pt;z-index:251649024;visibility:visible">
            <v:imagedata r:id="rId8" o:title="" croptop="11146f" cropleft="711f" cropright="2611f"/>
          </v:shape>
        </w:pict>
      </w:r>
    </w:p>
    <w:p w:rsidR="00E30847" w:rsidRPr="008C014A" w:rsidRDefault="00E30847" w:rsidP="008C014A">
      <w:pPr>
        <w:rPr>
          <w:sz w:val="36"/>
          <w:szCs w:val="36"/>
        </w:rPr>
      </w:pPr>
    </w:p>
    <w:p w:rsidR="00E30847" w:rsidRDefault="00E30847" w:rsidP="008C014A">
      <w:pPr>
        <w:rPr>
          <w:sz w:val="36"/>
          <w:szCs w:val="36"/>
        </w:rPr>
      </w:pPr>
    </w:p>
    <w:p w:rsidR="00E30847" w:rsidRDefault="00E30847" w:rsidP="008C014A">
      <w:pPr>
        <w:tabs>
          <w:tab w:val="left" w:pos="2819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E30847" w:rsidRPr="008C014A" w:rsidRDefault="00E30847" w:rsidP="008C014A">
      <w:pPr>
        <w:rPr>
          <w:sz w:val="36"/>
          <w:szCs w:val="36"/>
        </w:rPr>
      </w:pPr>
    </w:p>
    <w:p w:rsidR="00E30847" w:rsidRPr="008C014A" w:rsidRDefault="00E30847" w:rsidP="008C014A">
      <w:pPr>
        <w:rPr>
          <w:sz w:val="36"/>
          <w:szCs w:val="36"/>
        </w:rPr>
      </w:pPr>
    </w:p>
    <w:p w:rsidR="00E30847" w:rsidRPr="008C014A" w:rsidRDefault="00E30847" w:rsidP="008C014A">
      <w:pPr>
        <w:rPr>
          <w:sz w:val="36"/>
          <w:szCs w:val="36"/>
        </w:rPr>
      </w:pPr>
    </w:p>
    <w:p w:rsidR="00E30847" w:rsidRPr="008C014A" w:rsidRDefault="00E30847" w:rsidP="008C014A">
      <w:pPr>
        <w:rPr>
          <w:sz w:val="36"/>
          <w:szCs w:val="36"/>
        </w:rPr>
      </w:pPr>
    </w:p>
    <w:p w:rsidR="00E30847" w:rsidRDefault="00E30847" w:rsidP="008C014A">
      <w:pPr>
        <w:rPr>
          <w:sz w:val="36"/>
          <w:szCs w:val="36"/>
        </w:rPr>
      </w:pPr>
      <w:r>
        <w:rPr>
          <w:noProof/>
          <w:lang w:eastAsia="tr-TR"/>
        </w:rPr>
        <w:pict>
          <v:shape id="_x0000_s1072" type="#_x0000_t75" alt="http://4.bp.blogspot.com/_EqmXuLkb6Ak/TMsVx10v3aI/AAAAAAAAFUM/AG0rbDhFjNo/s400/ACEMIC~1.JPG" style="position:absolute;margin-left:-43.35pt;margin-top:22.15pt;width:513.2pt;height:231.3pt;z-index:251650048;visibility:visible">
            <v:imagedata r:id="rId9" o:title="" croptop="1659f" cropbottom="3683f" cropleft="2715f" cropright="1940f"/>
          </v:shape>
        </w:pict>
      </w:r>
    </w:p>
    <w:p w:rsidR="00E30847" w:rsidRDefault="00E30847" w:rsidP="008C014A">
      <w:pPr>
        <w:ind w:firstLine="708"/>
        <w:rPr>
          <w:sz w:val="36"/>
          <w:szCs w:val="36"/>
        </w:rPr>
      </w:pPr>
    </w:p>
    <w:p w:rsidR="00E30847" w:rsidRPr="008C014A" w:rsidRDefault="00E30847" w:rsidP="008C014A">
      <w:pPr>
        <w:rPr>
          <w:sz w:val="36"/>
          <w:szCs w:val="36"/>
        </w:rPr>
      </w:pPr>
    </w:p>
    <w:p w:rsidR="00E30847" w:rsidRPr="008C014A" w:rsidRDefault="00E30847" w:rsidP="008C014A">
      <w:pPr>
        <w:rPr>
          <w:sz w:val="36"/>
          <w:szCs w:val="36"/>
        </w:rPr>
      </w:pPr>
    </w:p>
    <w:p w:rsidR="00E30847" w:rsidRPr="008C014A" w:rsidRDefault="00E30847" w:rsidP="008C014A">
      <w:pPr>
        <w:rPr>
          <w:sz w:val="36"/>
          <w:szCs w:val="36"/>
        </w:rPr>
      </w:pPr>
    </w:p>
    <w:p w:rsidR="00E30847" w:rsidRPr="008C014A" w:rsidRDefault="00E30847" w:rsidP="008C014A">
      <w:pPr>
        <w:rPr>
          <w:sz w:val="36"/>
          <w:szCs w:val="36"/>
        </w:rPr>
      </w:pPr>
    </w:p>
    <w:p w:rsidR="00E30847" w:rsidRPr="008C014A" w:rsidRDefault="00E30847" w:rsidP="008C014A">
      <w:pPr>
        <w:rPr>
          <w:sz w:val="36"/>
          <w:szCs w:val="36"/>
        </w:rPr>
      </w:pPr>
      <w:r>
        <w:rPr>
          <w:noProof/>
          <w:lang w:eastAsia="tr-TR"/>
        </w:rPr>
        <w:pict>
          <v:group id="_x0000_s1073" style="position:absolute;margin-left:-15.35pt;margin-top:18.75pt;width:478.65pt;height:88.95pt;z-index:251651072" coordorigin="337,4837" coordsize="11160,3255">
            <v:shape id="_x0000_s1074" style="position:absolute;left:1777;top:6457;width:9720;height:1050;mso-position-horizontal:absolute;mso-position-vertical:absolute" coordsize="9007,1050" path="m,623c87,597,323,414,520,480v197,66,444,540,665,540c1407,1020,1629,510,1851,480v222,-30,416,360,666,360c2766,840,3072,450,3349,480v277,30,555,570,832,540c4458,990,4736,330,5013,300v277,-30,555,540,832,540c6122,840,6372,300,6677,300v305,,666,570,999,540c8009,810,8452,240,8674,120v222,-120,278,-60,333,e" filled="f" strokeweight="2pt">
              <v:stroke dashstyle="1 1"/>
              <v:path arrowok="t"/>
            </v:shape>
            <v:shape id="_x0000_s1075" type="#_x0000_t75" style="position:absolute;left:10237;top:4837;width:1155;height:1515">
              <v:imagedata r:id="rId10" o:title=""/>
            </v:shape>
            <v:shape id="_x0000_s1076" type="#_x0000_t75" style="position:absolute;left:337;top:6277;width:1470;height:1815">
              <v:imagedata r:id="rId11" o:title=""/>
            </v:shape>
          </v:group>
        </w:pict>
      </w:r>
    </w:p>
    <w:p w:rsidR="00E30847" w:rsidRDefault="00E30847" w:rsidP="008C014A">
      <w:pPr>
        <w:rPr>
          <w:sz w:val="36"/>
          <w:szCs w:val="36"/>
        </w:rPr>
      </w:pPr>
    </w:p>
    <w:p w:rsidR="00E30847" w:rsidRDefault="00E30847" w:rsidP="008C014A">
      <w:pPr>
        <w:rPr>
          <w:sz w:val="36"/>
          <w:szCs w:val="36"/>
        </w:rPr>
      </w:pPr>
    </w:p>
    <w:p w:rsidR="00E30847" w:rsidRDefault="00E30847" w:rsidP="008C014A">
      <w:pPr>
        <w:rPr>
          <w:sz w:val="36"/>
          <w:szCs w:val="36"/>
        </w:rPr>
      </w:pPr>
      <w:r>
        <w:rPr>
          <w:noProof/>
          <w:lang w:eastAsia="tr-TR"/>
        </w:rPr>
        <w:pict>
          <v:group id="_x0000_s1077" style="position:absolute;margin-left:-27.95pt;margin-top:21.4pt;width:511.65pt;height:36pt;z-index:-251660288" coordorigin="2498,1418" coordsize="12780,1440">
            <v:shape id="_x0000_s1078" type="#_x0000_t75" style="position:absolute;left:2498;top:1418;width:3060;height:1440">
              <v:imagedata r:id="rId12" o:title="" croptop="20972f" cropbottom="2621f" cropleft=".1875" cropright=".125"/>
            </v:shape>
            <v:shape id="_x0000_s1079" type="#_x0000_t75" style="position:absolute;left:5738;top:1418;width:3060;height:1440">
              <v:imagedata r:id="rId12" o:title="" croptop="20972f" cropbottom="2621f" cropleft=".1875" cropright=".125"/>
            </v:shape>
            <v:shape id="_x0000_s1080" type="#_x0000_t75" style="position:absolute;left:8978;top:1418;width:3060;height:1440">
              <v:imagedata r:id="rId12" o:title="" croptop="20972f" cropbottom="2621f" cropleft=".1875" cropright=".125"/>
            </v:shape>
            <v:shape id="_x0000_s1081" type="#_x0000_t75" style="position:absolute;left:12218;top:1418;width:3060;height:1440">
              <v:imagedata r:id="rId12" o:title="" croptop="20972f" cropbottom="2621f" cropleft=".1875" cropright=".125"/>
            </v:shape>
          </v:group>
        </w:pict>
      </w:r>
    </w:p>
    <w:p w:rsidR="00E30847" w:rsidRDefault="00E30847" w:rsidP="008C014A">
      <w:pPr>
        <w:rPr>
          <w:sz w:val="36"/>
          <w:szCs w:val="36"/>
        </w:rPr>
      </w:pPr>
    </w:p>
    <w:p w:rsidR="00E30847" w:rsidRDefault="00E30847" w:rsidP="008C014A">
      <w:pPr>
        <w:rPr>
          <w:sz w:val="36"/>
          <w:szCs w:val="36"/>
        </w:rPr>
      </w:pPr>
      <w:r>
        <w:rPr>
          <w:noProof/>
          <w:lang w:eastAsia="tr-TR"/>
        </w:rPr>
        <w:pict>
          <v:group id="_x0000_s1082" style="position:absolute;margin-left:-16.75pt;margin-top:62.95pt;width:495.75pt;height:93pt;z-index:251653120" coordorigin="157,3937" coordsize="11715,1860">
            <v:group id="_x0000_s1083" style="position:absolute;left:157;top:3937;width:11715;height:1860" coordorigin="52,3757" coordsize="11715,1860">
              <v:group id="_x0000_s1084" style="position:absolute;left:1237;top:4117;width:9445;height:1500" coordorigin="1417,11107" coordsize="9445,1500"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85" type="#_x0000_t19" style="position:absolute;left:1417;top:11347;width:1050;height:1126;flip:x" coordsize="21600,22296" adj=",121084" path="wr-21600,,21600,43200,,,21589,22296nfewr-21600,,21600,43200,,,21589,22296l,21600nsxe" strokeweight="1pt">
                  <v:stroke dashstyle="1 1"/>
                  <v:path o:connectlocs="0,0;21589,22296;0,21600"/>
                </v:shape>
                <v:group id="_x0000_s1086" style="position:absolute;left:1777;top:11107;width:9085;height:1500" coordorigin="1777,11107" coordsize="9085,1500">
                  <v:shape id="_x0000_s1087" type="#_x0000_t19" style="position:absolute;left:1777;top:11347;width:1060;height:1260;flip:x" coordsize="38007,43200" adj="-8256312,9137513,16407" path="wr-5193,,38007,43200,3717,4121,,35649nfewr-5193,,38007,43200,3717,4121,,35649l16407,21600nsxe" strokeweight="1pt">
                    <v:stroke dashstyle="1 1"/>
                    <v:path o:connectlocs="3717,4121;0,35649;16407,21600"/>
                  </v:shape>
                  <v:group id="_x0000_s1088" style="position:absolute;left:2842;top:11287;width:1600;height:1275" coordorigin="2827,11317" coordsize="1600,1275">
                    <v:shape id="_x0000_s1089" style="position:absolute;left:2827;top:11317;width:1290;height:1095;mso-position-horizontal:absolute;mso-position-vertical:absolute" coordsize="1440,930" path="m,930c180,645,360,360,540,210,720,60,930,60,1080,30v150,-30,255,-15,360,e" filled="f" strokeweight="1pt">
                      <v:stroke dashstyle="1 1"/>
                      <v:path arrowok="t"/>
                    </v:shape>
                    <v:shape id="_x0000_s1090" type="#_x0000_t19" style="position:absolute;left:3367;top:11332;width:1060;height:1260;flip:x" coordsize="38007,43200" adj="-8256312,9137513,16407" path="wr-5193,,38007,43200,3717,4121,,35649nfewr-5193,,38007,43200,3717,4121,,35649l16407,21600nsxe" strokeweight="1pt">
                      <v:stroke dashstyle="1 1"/>
                      <v:path o:connectlocs="3717,4121;0,35649;16407,21600"/>
                    </v:shape>
                  </v:group>
                  <v:group id="_x0000_s1091" style="position:absolute;left:4447;top:11242;width:1600;height:1275" coordorigin="2827,11317" coordsize="1600,1275">
                    <v:shape id="_x0000_s1092" style="position:absolute;left:2827;top:11317;width:1290;height:1095;mso-position-horizontal:absolute;mso-position-vertical:absolute" coordsize="1440,930" path="m,930c180,645,360,360,540,210,720,60,930,60,1080,30v150,-30,255,-15,360,e" filled="f" strokeweight="1pt">
                      <v:stroke dashstyle="1 1"/>
                      <v:path arrowok="t"/>
                    </v:shape>
                    <v:shape id="_x0000_s1093" type="#_x0000_t19" style="position:absolute;left:3367;top:11332;width:1060;height:1260;flip:x" coordsize="38007,43200" adj="-8256312,9137513,16407" path="wr-5193,,38007,43200,3717,4121,,35649nfewr-5193,,38007,43200,3717,4121,,35649l16407,21600nsxe" strokeweight="1pt">
                      <v:stroke dashstyle="1 1"/>
                      <v:path o:connectlocs="3717,4121;0,35649;16407,21600"/>
                    </v:shape>
                  </v:group>
                  <v:group id="_x0000_s1094" style="position:absolute;left:6052;top:11197;width:1600;height:1275" coordorigin="2827,11317" coordsize="1600,1275">
                    <v:shape id="_x0000_s1095" style="position:absolute;left:2827;top:11317;width:1290;height:1095;mso-position-horizontal:absolute;mso-position-vertical:absolute" coordsize="1440,930" path="m,930c180,645,360,360,540,210,720,60,930,60,1080,30v150,-30,255,-15,360,e" filled="f" strokeweight="1pt">
                      <v:stroke dashstyle="1 1"/>
                      <v:path arrowok="t"/>
                    </v:shape>
                    <v:shape id="_x0000_s1096" type="#_x0000_t19" style="position:absolute;left:3367;top:11332;width:1060;height:1260;flip:x" coordsize="38007,43200" adj="-8256312,9137513,16407" path="wr-5193,,38007,43200,3717,4121,,35649nfewr-5193,,38007,43200,3717,4121,,35649l16407,21600nsxe" strokeweight="1pt">
                      <v:stroke dashstyle="1 1"/>
                      <v:path o:connectlocs="3717,4121;0,35649;16407,21600"/>
                    </v:shape>
                  </v:group>
                  <v:group id="_x0000_s1097" style="position:absolute;left:7662;top:11152;width:1600;height:1275" coordorigin="2827,11317" coordsize="1600,1275">
                    <v:shape id="_x0000_s1098" style="position:absolute;left:2827;top:11317;width:1290;height:1095;mso-position-horizontal:absolute;mso-position-vertical:absolute" coordsize="1440,930" path="m,930c180,645,360,360,540,210,720,60,930,60,1080,30v150,-30,255,-15,360,e" filled="f" strokeweight="1pt">
                      <v:stroke dashstyle="1 1"/>
                      <v:path arrowok="t"/>
                    </v:shape>
                    <v:shape id="_x0000_s1099" type="#_x0000_t19" style="position:absolute;left:3367;top:11332;width:1060;height:1260;flip:x" coordsize="38007,43200" adj="-8256312,9137513,16407" path="wr-5193,,38007,43200,3717,4121,,35649nfewr-5193,,38007,43200,3717,4121,,35649l16407,21600nsxe" strokeweight="1pt">
                      <v:stroke dashstyle="1 1"/>
                      <v:path o:connectlocs="3717,4121;0,35649;16407,21600"/>
                    </v:shape>
                  </v:group>
                  <v:group id="_x0000_s1100" style="position:absolute;left:9262;top:11107;width:1600;height:1275" coordorigin="2827,11317" coordsize="1600,1275">
                    <v:shape id="_x0000_s1101" style="position:absolute;left:2827;top:11317;width:1290;height:1095;mso-position-horizontal:absolute;mso-position-vertical:absolute" coordsize="1440,930" path="m,930c180,645,360,360,540,210,720,60,930,60,1080,30v150,-30,255,-15,360,e" filled="f" strokeweight="1pt">
                      <v:stroke dashstyle="1 1"/>
                      <v:path arrowok="t"/>
                    </v:shape>
                    <v:shape id="_x0000_s1102" type="#_x0000_t19" style="position:absolute;left:3367;top:11332;width:1060;height:1260;flip:x" coordsize="38007,43200" adj="-8256312,9137513,16407" path="wr-5193,,38007,43200,3717,4121,,35649nfewr-5193,,38007,43200,3717,4121,,35649l16407,21600nsxe" strokeweight="1pt">
                      <v:stroke dashstyle="1 1"/>
                      <v:path o:connectlocs="3717,4121;0,35649;16407,21600"/>
                    </v:shape>
                  </v:group>
                </v:group>
              </v:group>
              <v:shape id="_x0000_s1103" type="#_x0000_t75" style="position:absolute;left:52;top:4147;width:1260;height:1260">
                <v:imagedata r:id="rId13" o:title=""/>
              </v:shape>
              <v:shape id="_x0000_s1104" type="#_x0000_t75" style="position:absolute;left:10597;top:3757;width:1170;height:1545">
                <v:imagedata r:id="rId14" o:title=""/>
              </v:shape>
            </v:group>
            <v:line id="_x0000_s1105" style="position:absolute;flip:y" from="1417,4756" to="1597,4936">
              <v:stroke endarrow="classic" endarrowwidth="narrow"/>
            </v:line>
            <v:line id="_x0000_s1106" style="position:absolute;rotation:180;flip:y" from="1957,4657" to="2137,4837">
              <v:stroke endarrow="classic" endarrowwidth="narrow"/>
            </v:line>
            <v:shape id="_x0000_s1107" style="position:absolute;left:1800;top:5280;width:186;height:292;mso-position-horizontal:absolute;mso-position-vertical:absolute" coordsize="186,292" path="m,l186,292e" filled="f">
              <v:stroke endarrow="classic" endarrowwidth="narrow"/>
              <v:path arrowok="t"/>
            </v:shape>
            <v:line id="_x0000_s1108" style="position:absolute;rotation:360;flip:y" from="2497,5497" to="2677,5677">
              <v:stroke endarrow="classic" endarrowwidth="narrow"/>
            </v:line>
            <v:shape id="_x0000_s1109" style="position:absolute;left:2940;top:4687;width:247;height:338;mso-position-horizontal:absolute;mso-position-vertical:absolute" coordsize="247,338" path="m,338l247,e" filled="f">
              <v:stroke endarrow="classic" endarrowwidth="narrow"/>
              <v:path arrowok="t"/>
            </v:shape>
          </v:group>
        </w:pict>
      </w:r>
      <w:r>
        <w:rPr>
          <w:noProof/>
          <w:lang w:eastAsia="tr-TR"/>
        </w:rPr>
        <w:pict>
          <v:group id="_x0000_s1110" style="position:absolute;margin-left:-16.75pt;margin-top:-19.55pt;width:495.75pt;height:93pt;z-index:251654144" coordorigin="157,3937" coordsize="11715,1860">
            <v:group id="_x0000_s1111" style="position:absolute;left:157;top:3937;width:11715;height:1860" coordorigin="52,3757" coordsize="11715,1860">
              <v:group id="_x0000_s1112" style="position:absolute;left:1237;top:4117;width:9445;height:1500" coordorigin="1417,11107" coordsize="9445,1500">
                <v:shape id="_x0000_s1113" type="#_x0000_t19" style="position:absolute;left:1417;top:11347;width:1050;height:1126;flip:x" coordsize="21600,22296" adj=",121084" path="wr-21600,,21600,43200,,,21589,22296nfewr-21600,,21600,43200,,,21589,22296l,21600nsxe" strokeweight="1pt">
                  <v:stroke dashstyle="1 1"/>
                  <v:path o:connectlocs="0,0;21589,22296;0,21600"/>
                </v:shape>
                <v:group id="_x0000_s1114" style="position:absolute;left:1777;top:11107;width:9085;height:1500" coordorigin="1777,11107" coordsize="9085,1500">
                  <v:shape id="_x0000_s1115" type="#_x0000_t19" style="position:absolute;left:1777;top:11347;width:1060;height:1260;flip:x" coordsize="38007,43200" adj="-8256312,9137513,16407" path="wr-5193,,38007,43200,3717,4121,,35649nfewr-5193,,38007,43200,3717,4121,,35649l16407,21600nsxe" strokeweight="1pt">
                    <v:stroke dashstyle="1 1"/>
                    <v:path o:connectlocs="3717,4121;0,35649;16407,21600"/>
                  </v:shape>
                  <v:group id="_x0000_s1116" style="position:absolute;left:2842;top:11287;width:1600;height:1275" coordorigin="2827,11317" coordsize="1600,1275">
                    <v:shape id="_x0000_s1117" style="position:absolute;left:2827;top:11317;width:1290;height:1095;mso-position-horizontal:absolute;mso-position-vertical:absolute" coordsize="1440,930" path="m,930c180,645,360,360,540,210,720,60,930,60,1080,30v150,-30,255,-15,360,e" filled="f" strokeweight="1pt">
                      <v:stroke dashstyle="1 1"/>
                      <v:path arrowok="t"/>
                    </v:shape>
                    <v:shape id="_x0000_s1118" type="#_x0000_t19" style="position:absolute;left:3367;top:11332;width:1060;height:1260;flip:x" coordsize="38007,43200" adj="-8256312,9137513,16407" path="wr-5193,,38007,43200,3717,4121,,35649nfewr-5193,,38007,43200,3717,4121,,35649l16407,21600nsxe" strokeweight="1pt">
                      <v:stroke dashstyle="1 1"/>
                      <v:path o:connectlocs="3717,4121;0,35649;16407,21600"/>
                    </v:shape>
                  </v:group>
                  <v:group id="_x0000_s1119" style="position:absolute;left:4447;top:11242;width:1600;height:1275" coordorigin="2827,11317" coordsize="1600,1275">
                    <v:shape id="_x0000_s1120" style="position:absolute;left:2827;top:11317;width:1290;height:1095;mso-position-horizontal:absolute;mso-position-vertical:absolute" coordsize="1440,930" path="m,930c180,645,360,360,540,210,720,60,930,60,1080,30v150,-30,255,-15,360,e" filled="f" strokeweight="1pt">
                      <v:stroke dashstyle="1 1"/>
                      <v:path arrowok="t"/>
                    </v:shape>
                    <v:shape id="_x0000_s1121" type="#_x0000_t19" style="position:absolute;left:3367;top:11332;width:1060;height:1260;flip:x" coordsize="38007,43200" adj="-8256312,9137513,16407" path="wr-5193,,38007,43200,3717,4121,,35649nfewr-5193,,38007,43200,3717,4121,,35649l16407,21600nsxe" strokeweight="1pt">
                      <v:stroke dashstyle="1 1"/>
                      <v:path o:connectlocs="3717,4121;0,35649;16407,21600"/>
                    </v:shape>
                  </v:group>
                  <v:group id="_x0000_s1122" style="position:absolute;left:6052;top:11197;width:1600;height:1275" coordorigin="2827,11317" coordsize="1600,1275">
                    <v:shape id="_x0000_s1123" style="position:absolute;left:2827;top:11317;width:1290;height:1095;mso-position-horizontal:absolute;mso-position-vertical:absolute" coordsize="1440,930" path="m,930c180,645,360,360,540,210,720,60,930,60,1080,30v150,-30,255,-15,360,e" filled="f" strokeweight="1pt">
                      <v:stroke dashstyle="1 1"/>
                      <v:path arrowok="t"/>
                    </v:shape>
                    <v:shape id="_x0000_s1124" type="#_x0000_t19" style="position:absolute;left:3367;top:11332;width:1060;height:1260;flip:x" coordsize="38007,43200" adj="-8256312,9137513,16407" path="wr-5193,,38007,43200,3717,4121,,35649nfewr-5193,,38007,43200,3717,4121,,35649l16407,21600nsxe" strokeweight="1pt">
                      <v:stroke dashstyle="1 1"/>
                      <v:path o:connectlocs="3717,4121;0,35649;16407,21600"/>
                    </v:shape>
                  </v:group>
                  <v:group id="_x0000_s1125" style="position:absolute;left:7662;top:11152;width:1600;height:1275" coordorigin="2827,11317" coordsize="1600,1275">
                    <v:shape id="_x0000_s1126" style="position:absolute;left:2827;top:11317;width:1290;height:1095;mso-position-horizontal:absolute;mso-position-vertical:absolute" coordsize="1440,930" path="m,930c180,645,360,360,540,210,720,60,930,60,1080,30v150,-30,255,-15,360,e" filled="f" strokeweight="1pt">
                      <v:stroke dashstyle="1 1"/>
                      <v:path arrowok="t"/>
                    </v:shape>
                    <v:shape id="_x0000_s1127" type="#_x0000_t19" style="position:absolute;left:3367;top:11332;width:1060;height:1260;flip:x" coordsize="38007,43200" adj="-8256312,9137513,16407" path="wr-5193,,38007,43200,3717,4121,,35649nfewr-5193,,38007,43200,3717,4121,,35649l16407,21600nsxe" strokeweight="1pt">
                      <v:stroke dashstyle="1 1"/>
                      <v:path o:connectlocs="3717,4121;0,35649;16407,21600"/>
                    </v:shape>
                  </v:group>
                  <v:group id="_x0000_s1128" style="position:absolute;left:9262;top:11107;width:1600;height:1275" coordorigin="2827,11317" coordsize="1600,1275">
                    <v:shape id="_x0000_s1129" style="position:absolute;left:2827;top:11317;width:1290;height:1095;mso-position-horizontal:absolute;mso-position-vertical:absolute" coordsize="1440,930" path="m,930c180,645,360,360,540,210,720,60,930,60,1080,30v150,-30,255,-15,360,e" filled="f" strokeweight="1pt">
                      <v:stroke dashstyle="1 1"/>
                      <v:path arrowok="t"/>
                    </v:shape>
                    <v:shape id="_x0000_s1130" type="#_x0000_t19" style="position:absolute;left:3367;top:11332;width:1060;height:1260;flip:x" coordsize="38007,43200" adj="-8256312,9137513,16407" path="wr-5193,,38007,43200,3717,4121,,35649nfewr-5193,,38007,43200,3717,4121,,35649l16407,21600nsxe" strokeweight="1pt">
                      <v:stroke dashstyle="1 1"/>
                      <v:path o:connectlocs="3717,4121;0,35649;16407,21600"/>
                    </v:shape>
                  </v:group>
                </v:group>
              </v:group>
              <v:shape id="_x0000_s1131" type="#_x0000_t75" style="position:absolute;left:52;top:4147;width:1260;height:1260">
                <v:imagedata r:id="rId13" o:title=""/>
              </v:shape>
              <v:shape id="_x0000_s1132" type="#_x0000_t75" style="position:absolute;left:10597;top:3757;width:1170;height:1545">
                <v:imagedata r:id="rId14" o:title=""/>
              </v:shape>
            </v:group>
            <v:line id="_x0000_s1133" style="position:absolute;flip:y" from="1417,4756" to="1597,4936">
              <v:stroke endarrow="classic" endarrowwidth="narrow"/>
            </v:line>
            <v:line id="_x0000_s1134" style="position:absolute;rotation:180;flip:y" from="1957,4657" to="2137,4837">
              <v:stroke endarrow="classic" endarrowwidth="narrow"/>
            </v:line>
            <v:shape id="_x0000_s1135" style="position:absolute;left:1800;top:5280;width:186;height:292;mso-position-horizontal:absolute;mso-position-vertical:absolute" coordsize="186,292" path="m,l186,292e" filled="f">
              <v:stroke endarrow="classic" endarrowwidth="narrow"/>
              <v:path arrowok="t"/>
            </v:shape>
            <v:line id="_x0000_s1136" style="position:absolute;rotation:360;flip:y" from="2497,5497" to="2677,5677">
              <v:stroke endarrow="classic" endarrowwidth="narrow"/>
            </v:line>
            <v:shape id="_x0000_s1137" style="position:absolute;left:2940;top:4687;width:247;height:338;mso-position-horizontal:absolute;mso-position-vertical:absolute" coordsize="247,338" path="m,338l247,e" filled="f">
              <v:stroke endarrow="classic" endarrowwidth="narrow"/>
              <v:path arrowok="t"/>
            </v:shape>
          </v:group>
        </w:pict>
      </w:r>
    </w:p>
    <w:p w:rsidR="00E30847" w:rsidRPr="009B5517" w:rsidRDefault="00E30847" w:rsidP="009B5517">
      <w:pPr>
        <w:rPr>
          <w:sz w:val="36"/>
          <w:szCs w:val="36"/>
        </w:rPr>
      </w:pPr>
    </w:p>
    <w:p w:rsidR="00E30847" w:rsidRPr="009B5517" w:rsidRDefault="00E30847" w:rsidP="009B5517">
      <w:pPr>
        <w:rPr>
          <w:sz w:val="36"/>
          <w:szCs w:val="36"/>
        </w:rPr>
      </w:pPr>
    </w:p>
    <w:p w:rsidR="00E30847" w:rsidRPr="009B5517" w:rsidRDefault="00E30847" w:rsidP="009B5517">
      <w:pPr>
        <w:rPr>
          <w:sz w:val="36"/>
          <w:szCs w:val="36"/>
        </w:rPr>
      </w:pPr>
    </w:p>
    <w:p w:rsidR="00E30847" w:rsidRDefault="00E30847" w:rsidP="009B5517">
      <w:pPr>
        <w:rPr>
          <w:sz w:val="36"/>
          <w:szCs w:val="36"/>
        </w:rPr>
      </w:pPr>
    </w:p>
    <w:p w:rsidR="00E30847" w:rsidRDefault="00E30847" w:rsidP="009B5517">
      <w:pPr>
        <w:ind w:firstLine="708"/>
        <w:rPr>
          <w:sz w:val="36"/>
          <w:szCs w:val="36"/>
        </w:rPr>
      </w:pPr>
      <w:r>
        <w:rPr>
          <w:noProof/>
          <w:lang w:eastAsia="tr-TR"/>
        </w:rPr>
        <w:pict>
          <v:group id="_x0000_s1138" style="position:absolute;left:0;text-align:left;margin-left:-8.8pt;margin-top:5.15pt;width:487.8pt;height:76.2pt;z-index:251655168" coordorigin="1057,1237" coordsize="9000,1260" o:regroupid="1">
            <v:group id="_x0000_s1139" style="position:absolute;left:1057;top:1237;width:1800;height:1260" coordorigin="1417,4117" coordsize="8100,5400">
              <v:shape id="_x0000_s1140" type="#_x0000_t19" style="position:absolute;left:1417;top:4117;width:5583;height:5400;flip:x" coordsize="42432,43200" adj="-10296230,10792471,20832" path="wr-768,,42432,43200,933,13198,,27307nfewr-768,,42432,43200,933,13198,,27307l20832,21600nsxe" strokecolor="gray">
                <v:stroke dashstyle="1 1"/>
                <v:path o:connectlocs="933,13198;0,27307;20832,21600"/>
              </v:shape>
              <v:shape id="_x0000_s1141" type="#_x0000_t19" style="position:absolute;left:3036;top:4837;width:3939;height:3857;flip:x" coordsize="41276,43200" adj="-9638987,10199805,19676" path="wr-1924,,41276,43200,1544,9861,,30510nfewr-1924,,41276,43200,1544,9861,,30510l19676,21600nsxe" strokecolor="gray">
                <v:stroke dashstyle="1 1"/>
                <v:path o:connectlocs="1544,9861;0,30510;19676,21600"/>
              </v:shape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1142" type="#_x0000_t12" style="position:absolute;left:7082;top:5645;width:2435;height:2314" strokecolor="gray">
                <v:stroke dashstyle="1 1"/>
              </v:shape>
            </v:group>
            <v:group id="_x0000_s1143" style="position:absolute;left:3397;top:1237;width:1800;height:1260" coordorigin="1417,4117" coordsize="8100,5400">
              <v:shape id="_x0000_s1144" type="#_x0000_t19" style="position:absolute;left:1417;top:4117;width:5583;height:5400;flip:x" coordsize="42432,43200" adj="-10296230,10792471,20832" path="wr-768,,42432,43200,933,13198,,27307nfewr-768,,42432,43200,933,13198,,27307l20832,21600nsxe" strokecolor="gray">
                <v:stroke dashstyle="1 1"/>
                <v:path o:connectlocs="933,13198;0,27307;20832,21600"/>
              </v:shape>
              <v:shape id="_x0000_s1145" type="#_x0000_t19" style="position:absolute;left:3036;top:4837;width:3939;height:3857;flip:x" coordsize="41276,43200" adj="-9638987,10199805,19676" path="wr-1924,,41276,43200,1544,9861,,30510nfewr-1924,,41276,43200,1544,9861,,30510l19676,21600nsxe" strokecolor="gray">
                <v:stroke dashstyle="1 1"/>
                <v:path o:connectlocs="1544,9861;0,30510;19676,21600"/>
              </v:shape>
              <v:shape id="_x0000_s1146" type="#_x0000_t12" style="position:absolute;left:7082;top:5645;width:2435;height:2314" strokecolor="gray">
                <v:stroke dashstyle="1 1"/>
              </v:shape>
            </v:group>
            <v:group id="_x0000_s1147" style="position:absolute;left:5737;top:1237;width:1800;height:1260" coordorigin="1417,4117" coordsize="8100,5400">
              <v:shape id="_x0000_s1148" type="#_x0000_t19" style="position:absolute;left:1417;top:4117;width:5583;height:5400;flip:x" coordsize="42432,43200" adj="-10296230,10792471,20832" path="wr-768,,42432,43200,933,13198,,27307nfewr-768,,42432,43200,933,13198,,27307l20832,21600nsxe" strokecolor="gray">
                <v:stroke dashstyle="1 1"/>
                <v:path o:connectlocs="933,13198;0,27307;20832,21600"/>
              </v:shape>
              <v:shape id="_x0000_s1149" type="#_x0000_t19" style="position:absolute;left:3036;top:4837;width:3939;height:3857;flip:x" coordsize="41276,43200" adj="-9638987,10199805,19676" path="wr-1924,,41276,43200,1544,9861,,30510nfewr-1924,,41276,43200,1544,9861,,30510l19676,21600nsxe" strokecolor="gray">
                <v:stroke dashstyle="1 1"/>
                <v:path o:connectlocs="1544,9861;0,30510;19676,21600"/>
              </v:shape>
              <v:shape id="_x0000_s1150" type="#_x0000_t12" style="position:absolute;left:7082;top:5645;width:2435;height:2314" strokecolor="gray">
                <v:stroke dashstyle="1 1"/>
              </v:shape>
            </v:group>
            <v:group id="_x0000_s1151" style="position:absolute;left:8257;top:1237;width:1800;height:1260" coordorigin="1417,4117" coordsize="8100,5400">
              <v:shape id="_x0000_s1152" type="#_x0000_t19" style="position:absolute;left:1417;top:4117;width:5583;height:5400;flip:x" coordsize="42432,43200" adj="-10296230,10792471,20832" path="wr-768,,42432,43200,933,13198,,27307nfewr-768,,42432,43200,933,13198,,27307l20832,21600nsxe" strokecolor="gray">
                <v:stroke dashstyle="1 1"/>
                <v:path o:connectlocs="933,13198;0,27307;20832,21600"/>
              </v:shape>
              <v:shape id="_x0000_s1153" type="#_x0000_t19" style="position:absolute;left:3036;top:4837;width:3939;height:3857;flip:x" coordsize="41276,43200" adj="-9638987,10199805,19676" path="wr-1924,,41276,43200,1544,9861,,30510nfewr-1924,,41276,43200,1544,9861,,30510l19676,21600nsxe" strokecolor="gray">
                <v:stroke dashstyle="1 1"/>
                <v:path o:connectlocs="1544,9861;0,30510;19676,21600"/>
              </v:shape>
              <v:shape id="_x0000_s1154" type="#_x0000_t12" style="position:absolute;left:7082;top:5645;width:2435;height:2314" strokecolor="gray">
                <v:stroke dashstyle="1 1"/>
              </v:shape>
            </v:group>
          </v:group>
        </w:pict>
      </w:r>
    </w:p>
    <w:p w:rsidR="00E30847" w:rsidRPr="009552D3" w:rsidRDefault="00E30847" w:rsidP="009552D3">
      <w:pPr>
        <w:rPr>
          <w:sz w:val="36"/>
          <w:szCs w:val="36"/>
        </w:rPr>
      </w:pPr>
    </w:p>
    <w:p w:rsidR="00E30847" w:rsidRDefault="00E30847" w:rsidP="009552D3">
      <w:pPr>
        <w:rPr>
          <w:sz w:val="36"/>
          <w:szCs w:val="36"/>
        </w:rPr>
      </w:pPr>
      <w:r>
        <w:rPr>
          <w:noProof/>
          <w:lang w:eastAsia="tr-TR"/>
        </w:rPr>
        <w:pict>
          <v:group id="_x0000_s1155" style="position:absolute;margin-left:-29.5pt;margin-top:27.25pt;width:522.05pt;height:36pt;z-index:-251659264" coordorigin="2498,1418" coordsize="12780,1440">
            <v:shape id="_x0000_s1156" type="#_x0000_t75" style="position:absolute;left:2498;top:1418;width:3060;height:1440">
              <v:imagedata r:id="rId12" o:title="" croptop="20972f" cropbottom="2621f" cropleft=".1875" cropright=".125"/>
            </v:shape>
            <v:shape id="_x0000_s1157" type="#_x0000_t75" style="position:absolute;left:5738;top:1418;width:3060;height:1440">
              <v:imagedata r:id="rId12" o:title="" croptop="20972f" cropbottom="2621f" cropleft=".1875" cropright=".125"/>
            </v:shape>
            <v:shape id="_x0000_s1158" type="#_x0000_t75" style="position:absolute;left:8978;top:1418;width:3060;height:1440">
              <v:imagedata r:id="rId12" o:title="" croptop="20972f" cropbottom="2621f" cropleft=".1875" cropright=".125"/>
            </v:shape>
            <v:shape id="_x0000_s1159" type="#_x0000_t75" style="position:absolute;left:12218;top:1418;width:3060;height:1440">
              <v:imagedata r:id="rId12" o:title="" croptop="20972f" cropbottom="2621f" cropleft=".1875" cropright=".125"/>
            </v:shape>
          </v:group>
        </w:pict>
      </w:r>
    </w:p>
    <w:p w:rsidR="00E30847" w:rsidRDefault="00E30847" w:rsidP="009552D3">
      <w:pPr>
        <w:rPr>
          <w:sz w:val="36"/>
          <w:szCs w:val="36"/>
        </w:rPr>
      </w:pPr>
      <w:r>
        <w:rPr>
          <w:noProof/>
          <w:lang w:eastAsia="tr-TR"/>
        </w:rPr>
        <w:pict>
          <v:group id="_x0000_s1160" style="position:absolute;margin-left:-.6pt;margin-top:14.5pt;width:478.65pt;height:88.95pt;rotation:312555fd;z-index:251652096" coordorigin="337,4837" coordsize="11160,3255">
            <v:shape id="_x0000_s1161" style="position:absolute;left:1777;top:6457;width:9720;height:1050;mso-position-horizontal:absolute;mso-position-vertical:absolute" coordsize="9007,1050" path="m,623c87,597,323,414,520,480v197,66,444,540,665,540c1407,1020,1629,510,1851,480v222,-30,416,360,666,360c2766,840,3072,450,3349,480v277,30,555,570,832,540c4458,990,4736,330,5013,300v277,-30,555,540,832,540c6122,840,6372,300,6677,300v305,,666,570,999,540c8009,810,8452,240,8674,120v222,-120,278,-60,333,e" filled="f" strokeweight="2pt">
              <v:stroke dashstyle="1 1"/>
              <v:path arrowok="t"/>
            </v:shape>
            <v:shape id="_x0000_s1162" type="#_x0000_t75" style="position:absolute;left:10237;top:4837;width:1155;height:1515">
              <v:imagedata r:id="rId10" o:title=""/>
            </v:shape>
            <v:shape id="_x0000_s1163" type="#_x0000_t75" style="position:absolute;left:337;top:6277;width:1470;height:1815">
              <v:imagedata r:id="rId11" o:title=""/>
            </v:shape>
          </v:group>
        </w:pict>
      </w:r>
    </w:p>
    <w:p w:rsidR="00E30847" w:rsidRDefault="00E30847" w:rsidP="009552D3">
      <w:pPr>
        <w:rPr>
          <w:sz w:val="36"/>
          <w:szCs w:val="36"/>
        </w:rPr>
      </w:pPr>
    </w:p>
    <w:p w:rsidR="00E30847" w:rsidRDefault="00E30847" w:rsidP="009552D3">
      <w:pPr>
        <w:rPr>
          <w:sz w:val="36"/>
          <w:szCs w:val="36"/>
        </w:rPr>
      </w:pPr>
    </w:p>
    <w:p w:rsidR="00E30847" w:rsidRPr="009552D3" w:rsidRDefault="00E30847" w:rsidP="009552D3">
      <w:pPr>
        <w:rPr>
          <w:sz w:val="36"/>
          <w:szCs w:val="36"/>
        </w:rPr>
      </w:pPr>
      <w:r>
        <w:rPr>
          <w:noProof/>
          <w:lang w:eastAsia="tr-TR"/>
        </w:rPr>
        <w:pict>
          <v:shape id="Resim 246" o:spid="_x0000_s1164" type="#_x0000_t75" alt="tn_sdm_telephone002" style="position:absolute;margin-left:442.3pt;margin-top:8.35pt;width:62.05pt;height:75.05pt;z-index:-251654144;visibility:visible" wrapcoords="-260 0 -260 21384 21600 21384 21600 0 -260 0">
            <v:imagedata r:id="rId15" o:title=""/>
            <w10:wrap type="through"/>
          </v:shape>
        </w:pict>
      </w:r>
      <w:r>
        <w:rPr>
          <w:noProof/>
          <w:lang w:eastAsia="tr-TR"/>
        </w:rPr>
        <w:pict>
          <v:shape id="Resim 247" o:spid="_x0000_s1165" type="#_x0000_t75" alt="tn_sdm_handphone001" style="position:absolute;margin-left:-24.95pt;margin-top:3pt;width:33.75pt;height:75.05pt;z-index:251663360;visibility:visible">
            <v:imagedata r:id="rId16" o:title=""/>
          </v:shape>
        </w:pict>
      </w:r>
      <w:r>
        <w:rPr>
          <w:noProof/>
          <w:lang w:eastAsia="tr-TR"/>
        </w:rPr>
        <w:pict>
          <v:shape id="_x0000_s1166" style="position:absolute;margin-left:10.7pt;margin-top:2.85pt;width:453.2pt;height:56.55pt;z-index:251658240;mso-position-horizontal-relative:text;mso-position-vertical-relative:text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</w:p>
    <w:p w:rsidR="00E30847" w:rsidRDefault="00E30847" w:rsidP="009552D3">
      <w:pPr>
        <w:rPr>
          <w:sz w:val="36"/>
          <w:szCs w:val="36"/>
        </w:rPr>
      </w:pPr>
    </w:p>
    <w:p w:rsidR="00E30847" w:rsidRDefault="00E30847" w:rsidP="009552D3">
      <w:pPr>
        <w:rPr>
          <w:sz w:val="36"/>
          <w:szCs w:val="36"/>
        </w:rPr>
      </w:pPr>
      <w:r>
        <w:rPr>
          <w:noProof/>
          <w:lang w:eastAsia="tr-TR"/>
        </w:rPr>
        <w:pict>
          <v:group id="_x0000_s1167" style="position:absolute;margin-left:-.6pt;margin-top:5.7pt;width:452.5pt;height:54.9pt;z-index:251659264" coordorigin="1417,1417" coordsize="8145,1098">
            <v:line id="_x0000_s1168" style="position:absolute;flip:y" from="1417,1417" to="2322,2503">
              <v:stroke dashstyle="1 1" endcap="round"/>
            </v:line>
            <v:line id="_x0000_s1169" style="position:absolute" from="2322,1417" to="3046,2503">
              <v:stroke dashstyle="1 1" endcap="round"/>
            </v:line>
            <v:line id="_x0000_s1170" style="position:absolute;flip:y" from="3046,1421" to="3951,2507">
              <v:stroke dashstyle="1 1" endcap="round"/>
            </v:line>
            <v:line id="_x0000_s1171" style="position:absolute" from="3951,1421" to="4675,2507">
              <v:stroke dashstyle="1 1" endcap="round"/>
            </v:line>
            <v:line id="_x0000_s1172" style="position:absolute;flip:y" from="4675,1421" to="5580,2507">
              <v:stroke dashstyle="1 1" endcap="round"/>
            </v:line>
            <v:line id="_x0000_s1173" style="position:absolute" from="5580,1421" to="6304,2507">
              <v:stroke dashstyle="1 1" endcap="round"/>
            </v:line>
            <v:line id="_x0000_s1174" style="position:absolute;flip:y" from="6304,1425" to="7209,2511">
              <v:stroke dashstyle="1 1" endcap="round"/>
            </v:line>
            <v:line id="_x0000_s1175" style="position:absolute" from="7209,1421" to="7933,2507">
              <v:stroke dashstyle="1 1" endcap="round"/>
            </v:line>
            <v:line id="_x0000_s1176" style="position:absolute;flip:y" from="7933,1429" to="8838,2515">
              <v:stroke dashstyle="1 1" endcap="round"/>
            </v:line>
            <v:line id="_x0000_s1177" style="position:absolute" from="8838,1421" to="9562,2507">
              <v:stroke dashstyle="1 1" endcap="round"/>
            </v:line>
          </v:group>
        </w:pict>
      </w:r>
    </w:p>
    <w:p w:rsidR="00E30847" w:rsidRDefault="00E30847" w:rsidP="00AE3FE8">
      <w:pPr>
        <w:rPr>
          <w:sz w:val="36"/>
          <w:szCs w:val="36"/>
        </w:rPr>
      </w:pPr>
    </w:p>
    <w:tbl>
      <w:tblPr>
        <w:tblpPr w:leftFromText="141" w:rightFromText="141" w:vertAnchor="text" w:horzAnchor="margin" w:tblpY="205"/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55"/>
      </w:tblGrid>
      <w:tr w:rsidR="00E30847" w:rsidRPr="00CD0343">
        <w:trPr>
          <w:trHeight w:val="734"/>
        </w:trPr>
        <w:tc>
          <w:tcPr>
            <w:tcW w:w="5000" w:type="pct"/>
          </w:tcPr>
          <w:p w:rsidR="00E30847" w:rsidRPr="00CD0343" w:rsidRDefault="00E30847" w:rsidP="00CD03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group id="_x0000_s1178" style="position:absolute;margin-left:0;margin-top:-.35pt;width:229.9pt;height:36.8pt;z-index:251660288" coordorigin="1417,1417" coordsize="8145,1098">
                  <v:line id="_x0000_s1179" style="position:absolute;flip:y" from="1417,1417" to="2322,2503">
                    <v:stroke dashstyle="1 1" endcap="round"/>
                  </v:line>
                  <v:line id="_x0000_s1180" style="position:absolute" from="2322,1417" to="3046,2503">
                    <v:stroke dashstyle="1 1" endcap="round"/>
                  </v:line>
                  <v:line id="_x0000_s1181" style="position:absolute;flip:y" from="3046,1421" to="3951,2507">
                    <v:stroke dashstyle="1 1" endcap="round"/>
                  </v:line>
                  <v:line id="_x0000_s1182" style="position:absolute" from="3951,1421" to="4675,2507">
                    <v:stroke dashstyle="1 1" endcap="round"/>
                  </v:line>
                  <v:line id="_x0000_s1183" style="position:absolute;flip:y" from="4675,1421" to="5580,2507">
                    <v:stroke dashstyle="1 1" endcap="round"/>
                  </v:line>
                  <v:line id="_x0000_s1184" style="position:absolute" from="5580,1421" to="6304,2507">
                    <v:stroke dashstyle="1 1" endcap="round"/>
                  </v:line>
                  <v:line id="_x0000_s1185" style="position:absolute;flip:y" from="6304,1425" to="7209,2511">
                    <v:stroke dashstyle="1 1" endcap="round"/>
                  </v:line>
                  <v:line id="_x0000_s1186" style="position:absolute" from="7209,1421" to="7933,2507">
                    <v:stroke dashstyle="1 1" endcap="round"/>
                  </v:line>
                  <v:line id="_x0000_s1187" style="position:absolute;flip:y" from="7933,1429" to="8838,2515">
                    <v:stroke dashstyle="1 1" endcap="round"/>
                  </v:line>
                  <v:line id="_x0000_s1188" style="position:absolute" from="8838,1421" to="9562,2507">
                    <v:stroke dashstyle="1 1" endcap="round"/>
                  </v:line>
                </v:group>
              </w:pict>
            </w:r>
            <w:r>
              <w:rPr>
                <w:noProof/>
                <w:lang w:eastAsia="tr-TR"/>
              </w:rPr>
              <w:pict>
                <v:group id="_x0000_s1189" style="position:absolute;margin-left:229.9pt;margin-top:-.55pt;width:229.9pt;height:36.8pt;z-index:251661312" coordorigin="1417,1417" coordsize="8145,1098">
                  <v:line id="_x0000_s1190" style="position:absolute;flip:y" from="1417,1417" to="2322,2503">
                    <v:stroke dashstyle="1 1" endcap="round"/>
                  </v:line>
                  <v:line id="_x0000_s1191" style="position:absolute" from="2322,1417" to="3046,2503">
                    <v:stroke dashstyle="1 1" endcap="round"/>
                  </v:line>
                  <v:line id="_x0000_s1192" style="position:absolute;flip:y" from="3046,1421" to="3951,2507">
                    <v:stroke dashstyle="1 1" endcap="round"/>
                  </v:line>
                  <v:line id="_x0000_s1193" style="position:absolute" from="3951,1421" to="4675,2507">
                    <v:stroke dashstyle="1 1" endcap="round"/>
                  </v:line>
                  <v:line id="_x0000_s1194" style="position:absolute;flip:y" from="4675,1421" to="5580,2507">
                    <v:stroke dashstyle="1 1" endcap="round"/>
                  </v:line>
                  <v:line id="_x0000_s1195" style="position:absolute" from="5580,1421" to="6304,2507">
                    <v:stroke dashstyle="1 1" endcap="round"/>
                  </v:line>
                  <v:line id="_x0000_s1196" style="position:absolute;flip:y" from="6304,1425" to="7209,2511">
                    <v:stroke dashstyle="1 1" endcap="round"/>
                  </v:line>
                  <v:line id="_x0000_s1197" style="position:absolute" from="7209,1421" to="7933,2507">
                    <v:stroke dashstyle="1 1" endcap="round"/>
                  </v:line>
                  <v:line id="_x0000_s1198" style="position:absolute;flip:y" from="7933,1429" to="8838,2515">
                    <v:stroke dashstyle="1 1" endcap="round"/>
                  </v:line>
                  <v:line id="_x0000_s1199" style="position:absolute" from="8838,1421" to="9562,2507">
                    <v:stroke dashstyle="1 1" endcap="round"/>
                  </v:line>
                </v:group>
              </w:pict>
            </w:r>
          </w:p>
        </w:tc>
      </w:tr>
    </w:tbl>
    <w:p w:rsidR="00E30847" w:rsidRDefault="00E30847" w:rsidP="00AE3FE8">
      <w:pPr>
        <w:ind w:firstLine="708"/>
        <w:rPr>
          <w:sz w:val="36"/>
          <w:szCs w:val="36"/>
        </w:rPr>
      </w:pPr>
      <w:r>
        <w:rPr>
          <w:noProof/>
          <w:lang w:eastAsia="tr-TR"/>
        </w:rPr>
        <w:pict>
          <v:shape id="Resim 413" o:spid="_x0000_s1200" type="#_x0000_t75" alt="14" style="position:absolute;left:0;text-align:left;margin-left:420.1pt;margin-top:61.1pt;width:88.9pt;height:67.4pt;z-index:-251649024;visibility:visible;mso-position-horizontal-relative:text;mso-position-vertical-relative:text">
            <v:imagedata r:id="rId17" o:title=""/>
          </v:shape>
        </w:pict>
      </w:r>
      <w:r>
        <w:rPr>
          <w:noProof/>
          <w:lang w:eastAsia="tr-TR"/>
        </w:rPr>
        <w:pict>
          <v:shape id="Resim 411" o:spid="_x0000_s1201" type="#_x0000_t75" alt="13" style="position:absolute;left:0;text-align:left;margin-left:-38.7pt;margin-top:73.35pt;width:43.7pt;height:1in;z-index:-251650048;visibility:visible;mso-position-horizontal-relative:text;mso-position-vertical-relative:text">
            <v:imagedata r:id="rId18" o:title=""/>
          </v:shape>
        </w:pict>
      </w:r>
    </w:p>
    <w:p w:rsidR="00E30847" w:rsidRDefault="00E30847" w:rsidP="00AE3FE8">
      <w:pPr>
        <w:rPr>
          <w:sz w:val="36"/>
          <w:szCs w:val="36"/>
        </w:rPr>
      </w:pPr>
      <w:r>
        <w:rPr>
          <w:noProof/>
          <w:lang w:eastAsia="tr-TR"/>
        </w:rPr>
        <w:pict>
          <v:group id="_x0000_s1202" style="position:absolute;margin-left:-26.2pt;margin-top:1.6pt;width:490.1pt;height:42.15pt;flip:x;z-index:251664384" coordorigin="877,1237" coordsize="9720,540">
            <v:group id="_x0000_s1203" style="position:absolute;left:877;top:1237;width:4320;height:540" coordorigin="1440,2592" coordsize="3456,432">
              <v:group id="_x0000_s1204" style="position:absolute;left:2304;top:2592;width:864;height:432" coordorigin="2304,2592" coordsize="864,432">
                <v:line id="_x0000_s1205" style="position:absolute" from="2304,2592" to="2305,3024" strokecolor="gray">
                  <v:stroke dashstyle="dash"/>
                </v:line>
                <v:line id="_x0000_s1206" style="position:absolute" from="2304,2592" to="2736,2593" strokecolor="gray">
                  <v:stroke dashstyle="dash"/>
                </v:line>
                <v:line id="_x0000_s1207" style="position:absolute" from="2736,2592" to="2736,3024" strokecolor="gray">
                  <v:stroke dashstyle="dash"/>
                </v:line>
                <v:line id="_x0000_s1208" style="position:absolute" from="2736,3024" to="3168,3024" strokecolor="gray">
                  <v:stroke dashstyle="dash"/>
                </v:line>
              </v:group>
              <v:group id="_x0000_s1209" style="position:absolute;left:3168;top:2592;width:864;height:432" coordorigin="2304,2592" coordsize="864,432">
                <v:line id="_x0000_s1210" style="position:absolute" from="2304,2592" to="2305,3024" strokecolor="gray">
                  <v:stroke dashstyle="dash"/>
                </v:line>
                <v:line id="_x0000_s1211" style="position:absolute" from="2304,2592" to="2736,2593" strokecolor="gray">
                  <v:stroke dashstyle="dash"/>
                </v:line>
                <v:line id="_x0000_s1212" style="position:absolute" from="2736,2592" to="2736,3024" strokecolor="gray">
                  <v:stroke dashstyle="dash"/>
                </v:line>
                <v:line id="_x0000_s1213" style="position:absolute" from="2736,3024" to="3168,3024" strokecolor="gray">
                  <v:stroke dashstyle="dash"/>
                </v:line>
              </v:group>
              <v:group id="_x0000_s1214" style="position:absolute;left:1440;top:2592;width:864;height:432" coordorigin="2304,2592" coordsize="864,432">
                <v:line id="_x0000_s1215" style="position:absolute" from="2304,2592" to="2305,3024" strokecolor="gray">
                  <v:stroke dashstyle="dash"/>
                </v:line>
                <v:line id="_x0000_s1216" style="position:absolute" from="2304,2592" to="2736,2593" strokecolor="gray">
                  <v:stroke dashstyle="dash"/>
                </v:line>
                <v:line id="_x0000_s1217" style="position:absolute" from="2736,2592" to="2736,3024" strokecolor="gray">
                  <v:stroke dashstyle="dash"/>
                </v:line>
                <v:line id="_x0000_s1218" style="position:absolute" from="2736,3024" to="3168,3024" strokecolor="gray">
                  <v:stroke dashstyle="dash"/>
                </v:line>
              </v:group>
              <v:group id="_x0000_s1219" style="position:absolute;left:4032;top:2592;width:864;height:432" coordorigin="2304,2592" coordsize="864,432">
                <v:line id="_x0000_s1220" style="position:absolute" from="2304,2592" to="2305,3024" strokecolor="gray">
                  <v:stroke dashstyle="dash"/>
                </v:line>
                <v:line id="_x0000_s1221" style="position:absolute" from="2304,2592" to="2736,2593" strokecolor="gray">
                  <v:stroke dashstyle="dash"/>
                </v:line>
                <v:line id="_x0000_s1222" style="position:absolute" from="2736,2592" to="2736,3024" strokecolor="gray">
                  <v:stroke dashstyle="dash"/>
                </v:line>
                <v:line id="_x0000_s1223" style="position:absolute" from="2736,3024" to="3168,3024" strokecolor="gray">
                  <v:stroke dashstyle="dash"/>
                </v:line>
              </v:group>
            </v:group>
            <v:group id="_x0000_s1224" style="position:absolute;left:5197;top:1237;width:1080;height:540" coordorigin="2304,2592" coordsize="864,432">
              <v:line id="_x0000_s1225" style="position:absolute" from="2304,2592" to="2305,3024" strokecolor="gray">
                <v:stroke dashstyle="dash"/>
              </v:line>
              <v:line id="_x0000_s1226" style="position:absolute" from="2304,2592" to="2736,2593" strokecolor="gray">
                <v:stroke dashstyle="dash"/>
              </v:line>
              <v:line id="_x0000_s1227" style="position:absolute" from="2736,2592" to="2736,3024" strokecolor="gray">
                <v:stroke dashstyle="dash"/>
              </v:line>
              <v:line id="_x0000_s1228" style="position:absolute" from="2736,3024" to="3168,3024" strokecolor="gray">
                <v:stroke dashstyle="dash"/>
              </v:line>
            </v:group>
            <v:group id="_x0000_s1229" style="position:absolute;left:9517;top:1237;width:1080;height:540" coordorigin="2304,2592" coordsize="864,432">
              <v:line id="_x0000_s1230" style="position:absolute" from="2304,2592" to="2305,3024" strokecolor="gray">
                <v:stroke dashstyle="dash"/>
              </v:line>
              <v:line id="_x0000_s1231" style="position:absolute" from="2304,2592" to="2736,2593" strokecolor="gray">
                <v:stroke dashstyle="dash"/>
              </v:line>
              <v:line id="_x0000_s1232" style="position:absolute" from="2736,2592" to="2736,3024" strokecolor="gray">
                <v:stroke dashstyle="dash"/>
              </v:line>
              <v:line id="_x0000_s1233" style="position:absolute" from="2736,3024" to="3168,3024" strokecolor="gray">
                <v:stroke dashstyle="dash"/>
              </v:line>
            </v:group>
            <v:group id="_x0000_s1234" style="position:absolute;left:8437;top:1237;width:1080;height:540" coordorigin="2304,2592" coordsize="864,432">
              <v:line id="_x0000_s1235" style="position:absolute" from="2304,2592" to="2305,3024" strokecolor="gray">
                <v:stroke dashstyle="dash"/>
              </v:line>
              <v:line id="_x0000_s1236" style="position:absolute" from="2304,2592" to="2736,2593" strokecolor="gray">
                <v:stroke dashstyle="dash"/>
              </v:line>
              <v:line id="_x0000_s1237" style="position:absolute" from="2736,2592" to="2736,3024" strokecolor="gray">
                <v:stroke dashstyle="dash"/>
              </v:line>
              <v:line id="_x0000_s1238" style="position:absolute" from="2736,3024" to="3168,3024" strokecolor="gray">
                <v:stroke dashstyle="dash"/>
              </v:line>
            </v:group>
            <v:group id="_x0000_s1239" style="position:absolute;left:7357;top:1237;width:1080;height:540" coordorigin="2304,2592" coordsize="864,432">
              <v:line id="_x0000_s1240" style="position:absolute" from="2304,2592" to="2305,3024" strokecolor="gray">
                <v:stroke dashstyle="dash"/>
              </v:line>
              <v:line id="_x0000_s1241" style="position:absolute" from="2304,2592" to="2736,2593" strokecolor="gray">
                <v:stroke dashstyle="dash"/>
              </v:line>
              <v:line id="_x0000_s1242" style="position:absolute" from="2736,2592" to="2736,3024" strokecolor="gray">
                <v:stroke dashstyle="dash"/>
              </v:line>
              <v:line id="_x0000_s1243" style="position:absolute" from="2736,3024" to="3168,3024" strokecolor="gray">
                <v:stroke dashstyle="dash"/>
              </v:line>
            </v:group>
            <v:group id="_x0000_s1244" style="position:absolute;left:6277;top:1237;width:1080;height:540" coordorigin="2304,2592" coordsize="864,432">
              <v:line id="_x0000_s1245" style="position:absolute" from="2304,2592" to="2305,3024" strokecolor="gray">
                <v:stroke dashstyle="dash"/>
              </v:line>
              <v:line id="_x0000_s1246" style="position:absolute" from="2304,2592" to="2736,2593" strokecolor="gray">
                <v:stroke dashstyle="dash"/>
              </v:line>
              <v:line id="_x0000_s1247" style="position:absolute" from="2736,2592" to="2736,3024" strokecolor="gray">
                <v:stroke dashstyle="dash"/>
              </v:line>
              <v:line id="_x0000_s1248" style="position:absolute" from="2736,3024" to="3168,3024" strokecolor="gray">
                <v:stroke dashstyle="dash"/>
              </v:line>
            </v:group>
          </v:group>
        </w:pict>
      </w:r>
    </w:p>
    <w:p w:rsidR="00E30847" w:rsidRDefault="00E30847" w:rsidP="00966858">
      <w:pPr>
        <w:rPr>
          <w:sz w:val="36"/>
          <w:szCs w:val="36"/>
        </w:rPr>
      </w:pPr>
      <w:r>
        <w:rPr>
          <w:noProof/>
          <w:lang w:eastAsia="tr-TR"/>
        </w:rPr>
        <w:pict>
          <v:shape id="_x0000_s1249" type="#_x0000_t75" alt="http://www.okuloncesiforum.net/resim/upload/neresi/th/ari_kovani.gif" style="position:absolute;margin-left:442.3pt;margin-top:26.85pt;width:66.65pt;height:65.1pt;z-index:251669504;visibility:visible" wrapcoords="-243 0 -243 21352 21600 21352 21600 0 -243 0">
            <v:imagedata r:id="rId6" o:title="" cropbottom="19596f" cropleft="1952f" cropright="2224f"/>
            <w10:wrap type="through"/>
          </v:shape>
        </w:pict>
      </w:r>
      <w:r>
        <w:rPr>
          <w:sz w:val="36"/>
          <w:szCs w:val="36"/>
        </w:rPr>
        <w:tab/>
      </w:r>
    </w:p>
    <w:p w:rsidR="00E30847" w:rsidRPr="00966858" w:rsidRDefault="00E30847" w:rsidP="00966858">
      <w:pPr>
        <w:rPr>
          <w:sz w:val="36"/>
          <w:szCs w:val="36"/>
        </w:rPr>
      </w:pPr>
      <w:r>
        <w:rPr>
          <w:noProof/>
          <w:lang w:eastAsia="tr-TR"/>
        </w:rPr>
        <w:pict>
          <v:shape id="_x0000_s1250" type="#_x0000_t75" alt="http://www.dw.de/image/0,,16214158_303,00.jpg" style="position:absolute;margin-left:-38.75pt;margin-top:13.75pt;width:71.25pt;height:62pt;z-index:251668480;visibility:visible" wrapcoords="-227 0 -227 21340 21600 21340 21600 0 -227 0">
            <v:imagedata r:id="rId7" o:title="" cropleft="14730f" cropright="14955f"/>
            <w10:wrap type="through"/>
          </v:shape>
        </w:pict>
      </w:r>
      <w:r>
        <w:rPr>
          <w:noProof/>
          <w:lang w:eastAsia="tr-TR"/>
        </w:rPr>
        <w:pict>
          <v:group id="_x0000_s1251" style="position:absolute;margin-left:-47.15pt;margin-top:17pt;width:491.5pt;height:38.95pt;z-index:251665408" coordorigin="970,1418" coordsize="6314,540">
            <v:group id="_x0000_s1252" style="position:absolute;left:970;top:1418;width:3157;height:540" coordorigin="251,4819" coordsize="2305,432">
              <v:group id="_x0000_s1253" style="position:absolute;left:827;top:4819;width:577;height:432" coordorigin="827,4819" coordsize="577,432">
                <v:line id="_x0000_s1254" style="position:absolute;flip:x" from="827,4819" to="1115,5251" strokecolor="gray">
                  <v:stroke dashstyle="dash"/>
                </v:line>
                <v:line id="_x0000_s1255" style="position:absolute" from="1115,4819" to="1116,5251" strokecolor="gray">
                  <v:stroke dashstyle="dash"/>
                </v:line>
                <v:line id="_x0000_s1256" style="position:absolute;flip:y" from="1115,4819" to="1403,5251" strokecolor="gray">
                  <v:stroke dashstyle="dash"/>
                </v:line>
                <v:line id="_x0000_s1257" style="position:absolute" from="1403,4819" to="1404,5251" strokecolor="gray">
                  <v:stroke dashstyle="dash"/>
                </v:line>
              </v:group>
              <v:group id="_x0000_s1258" style="position:absolute;left:1403;top:4819;width:577;height:432" coordorigin="827,4819" coordsize="577,432">
                <v:line id="_x0000_s1259" style="position:absolute;flip:x" from="827,4819" to="1115,5251" strokecolor="gray">
                  <v:stroke dashstyle="dash"/>
                </v:line>
                <v:line id="_x0000_s1260" style="position:absolute" from="1115,4819" to="1116,5251" strokecolor="gray">
                  <v:stroke dashstyle="dash"/>
                </v:line>
                <v:line id="_x0000_s1261" style="position:absolute;flip:y" from="1115,4819" to="1403,5251" strokecolor="gray">
                  <v:stroke dashstyle="dash"/>
                </v:line>
                <v:line id="_x0000_s1262" style="position:absolute" from="1403,4819" to="1404,5251" strokecolor="gray">
                  <v:stroke dashstyle="dash"/>
                </v:line>
              </v:group>
              <v:group id="_x0000_s1263" style="position:absolute;left:1979;top:4819;width:577;height:432" coordorigin="827,4819" coordsize="577,432">
                <v:line id="_x0000_s1264" style="position:absolute;flip:x" from="827,4819" to="1115,5251" strokecolor="gray">
                  <v:stroke dashstyle="dash"/>
                </v:line>
                <v:line id="_x0000_s1265" style="position:absolute" from="1115,4819" to="1116,5251" strokecolor="gray">
                  <v:stroke dashstyle="dash"/>
                </v:line>
                <v:line id="_x0000_s1266" style="position:absolute;flip:y" from="1115,4819" to="1403,5251" strokecolor="gray">
                  <v:stroke dashstyle="dash"/>
                </v:line>
                <v:line id="_x0000_s1267" style="position:absolute" from="1403,4819" to="1404,5251" strokecolor="gray">
                  <v:stroke dashstyle="dash"/>
                </v:line>
              </v:group>
              <v:group id="_x0000_s1268" style="position:absolute;left:251;top:4819;width:577;height:432" coordorigin="827,4819" coordsize="577,432">
                <v:line id="_x0000_s1269" style="position:absolute;flip:x" from="827,4819" to="1115,5251" strokecolor="gray">
                  <v:stroke dashstyle="dash"/>
                </v:line>
                <v:line id="_x0000_s1270" style="position:absolute" from="1115,4819" to="1116,5251" strokecolor="gray">
                  <v:stroke dashstyle="dash"/>
                </v:line>
                <v:line id="_x0000_s1271" style="position:absolute;flip:y" from="1115,4819" to="1403,5251" strokecolor="gray">
                  <v:stroke dashstyle="dash"/>
                </v:line>
                <v:line id="_x0000_s1272" style="position:absolute" from="1403,4819" to="1404,5251" strokecolor="gray">
                  <v:stroke dashstyle="dash"/>
                </v:line>
              </v:group>
            </v:group>
            <v:group id="_x0000_s1273" style="position:absolute;left:4126;top:1418;width:3158;height:540" coordorigin="251,4819" coordsize="2305,432">
              <v:group id="_x0000_s1274" style="position:absolute;left:827;top:4819;width:577;height:432" coordorigin="827,4819" coordsize="577,432">
                <v:line id="_x0000_s1275" style="position:absolute;flip:x" from="827,4819" to="1115,5251" strokecolor="gray">
                  <v:stroke dashstyle="dash"/>
                </v:line>
                <v:line id="_x0000_s1276" style="position:absolute" from="1115,4819" to="1116,5251" strokecolor="gray">
                  <v:stroke dashstyle="dash"/>
                </v:line>
                <v:line id="_x0000_s1277" style="position:absolute;flip:y" from="1115,4819" to="1403,5251" strokecolor="gray">
                  <v:stroke dashstyle="dash"/>
                </v:line>
                <v:line id="_x0000_s1278" style="position:absolute" from="1403,4819" to="1404,5251" strokecolor="gray">
                  <v:stroke dashstyle="dash"/>
                </v:line>
              </v:group>
              <v:group id="_x0000_s1279" style="position:absolute;left:1403;top:4819;width:577;height:432" coordorigin="827,4819" coordsize="577,432">
                <v:line id="_x0000_s1280" style="position:absolute;flip:x" from="827,4819" to="1115,5251" strokecolor="gray">
                  <v:stroke dashstyle="dash"/>
                </v:line>
                <v:line id="_x0000_s1281" style="position:absolute" from="1115,4819" to="1116,5251" strokecolor="gray">
                  <v:stroke dashstyle="dash"/>
                </v:line>
                <v:line id="_x0000_s1282" style="position:absolute;flip:y" from="1115,4819" to="1403,5251" strokecolor="gray">
                  <v:stroke dashstyle="dash"/>
                </v:line>
                <v:line id="_x0000_s1283" style="position:absolute" from="1403,4819" to="1404,5251" strokecolor="gray">
                  <v:stroke dashstyle="dash"/>
                </v:line>
              </v:group>
              <v:group id="_x0000_s1284" style="position:absolute;left:1979;top:4819;width:577;height:432" coordorigin="827,4819" coordsize="577,432">
                <v:line id="_x0000_s1285" style="position:absolute;flip:x" from="827,4819" to="1115,5251" strokecolor="gray">
                  <v:stroke dashstyle="dash"/>
                </v:line>
                <v:line id="_x0000_s1286" style="position:absolute" from="1115,4819" to="1116,5251" strokecolor="gray">
                  <v:stroke dashstyle="dash"/>
                </v:line>
                <v:line id="_x0000_s1287" style="position:absolute;flip:y" from="1115,4819" to="1403,5251" strokecolor="gray">
                  <v:stroke dashstyle="dash"/>
                </v:line>
                <v:line id="_x0000_s1288" style="position:absolute" from="1403,4819" to="1404,5251" strokecolor="gray">
                  <v:stroke dashstyle="dash"/>
                </v:line>
              </v:group>
              <v:group id="_x0000_s1289" style="position:absolute;left:251;top:4819;width:577;height:432" coordorigin="827,4819" coordsize="577,432">
                <v:line id="_x0000_s1290" style="position:absolute;flip:x" from="827,4819" to="1115,5251" strokecolor="gray">
                  <v:stroke dashstyle="dash"/>
                </v:line>
                <v:line id="_x0000_s1291" style="position:absolute" from="1115,4819" to="1116,5251" strokecolor="gray">
                  <v:stroke dashstyle="dash"/>
                </v:line>
                <v:line id="_x0000_s1292" style="position:absolute;flip:y" from="1115,4819" to="1403,5251" strokecolor="gray">
                  <v:stroke dashstyle="dash"/>
                </v:line>
                <v:line id="_x0000_s1293" style="position:absolute" from="1403,4819" to="1404,5251" strokecolor="gray">
                  <v:stroke dashstyle="dash"/>
                </v:line>
              </v:group>
            </v:group>
          </v:group>
        </w:pict>
      </w:r>
    </w:p>
    <w:p w:rsidR="00E30847" w:rsidRDefault="00E30847" w:rsidP="00966858">
      <w:pPr>
        <w:rPr>
          <w:sz w:val="36"/>
          <w:szCs w:val="36"/>
        </w:rPr>
      </w:pPr>
      <w:hyperlink r:id="rId19" w:history="1">
        <w:r w:rsidRPr="00E13989">
          <w:rPr>
            <w:rStyle w:val="Hyperlink"/>
            <w:sz w:val="36"/>
            <w:szCs w:val="36"/>
          </w:rPr>
          <w:t>www.sorubak.com</w:t>
        </w:r>
      </w:hyperlink>
      <w:r>
        <w:rPr>
          <w:sz w:val="36"/>
          <w:szCs w:val="36"/>
        </w:rPr>
        <w:t xml:space="preserve"> </w:t>
      </w:r>
    </w:p>
    <w:p w:rsidR="00E30847" w:rsidRPr="00966858" w:rsidRDefault="00E30847" w:rsidP="00966858">
      <w:pPr>
        <w:tabs>
          <w:tab w:val="left" w:pos="1072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E30847" w:rsidRPr="00966858" w:rsidSect="008C014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847" w:rsidRDefault="00E30847" w:rsidP="008C014A">
      <w:pPr>
        <w:spacing w:after="0" w:line="240" w:lineRule="auto"/>
      </w:pPr>
      <w:r>
        <w:separator/>
      </w:r>
    </w:p>
  </w:endnote>
  <w:endnote w:type="continuationSeparator" w:id="0">
    <w:p w:rsidR="00E30847" w:rsidRDefault="00E30847" w:rsidP="008C0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847" w:rsidRDefault="00E30847" w:rsidP="008C014A">
      <w:pPr>
        <w:spacing w:after="0" w:line="240" w:lineRule="auto"/>
      </w:pPr>
      <w:r>
        <w:separator/>
      </w:r>
    </w:p>
  </w:footnote>
  <w:footnote w:type="continuationSeparator" w:id="0">
    <w:p w:rsidR="00E30847" w:rsidRDefault="00E30847" w:rsidP="008C01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014A"/>
    <w:rsid w:val="002A2561"/>
    <w:rsid w:val="00372345"/>
    <w:rsid w:val="006F630F"/>
    <w:rsid w:val="008C014A"/>
    <w:rsid w:val="009552D3"/>
    <w:rsid w:val="00966858"/>
    <w:rsid w:val="009B5517"/>
    <w:rsid w:val="00AD0C47"/>
    <w:rsid w:val="00AE3FE8"/>
    <w:rsid w:val="00CB4436"/>
    <w:rsid w:val="00CD0343"/>
    <w:rsid w:val="00E13989"/>
    <w:rsid w:val="00E30847"/>
    <w:rsid w:val="00E948C6"/>
    <w:rsid w:val="00EE1BD3"/>
    <w:rsid w:val="00F04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C5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C0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014A"/>
  </w:style>
  <w:style w:type="paragraph" w:styleId="Footer">
    <w:name w:val="footer"/>
    <w:basedOn w:val="Normal"/>
    <w:link w:val="FooterChar"/>
    <w:uiPriority w:val="99"/>
    <w:semiHidden/>
    <w:rsid w:val="008C0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014A"/>
  </w:style>
  <w:style w:type="table" w:styleId="TableGrid">
    <w:name w:val="Table Grid"/>
    <w:basedOn w:val="TableNormal"/>
    <w:uiPriority w:val="99"/>
    <w:rsid w:val="00AE3FE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D0C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3</Pages>
  <Words>21</Words>
  <Characters>123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www.sorubak.com</cp:keywords>
  <dc:description/>
  <cp:lastModifiedBy>Edanur</cp:lastModifiedBy>
  <cp:revision>4</cp:revision>
  <dcterms:created xsi:type="dcterms:W3CDTF">2016-09-22T20:01:00Z</dcterms:created>
  <dcterms:modified xsi:type="dcterms:W3CDTF">2017-09-16T12:38:00Z</dcterms:modified>
  <cp:category>www.sorubak.com</cp:category>
</cp:coreProperties>
</file>