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4F" w:rsidRPr="006D0E69" w:rsidRDefault="0099074F" w:rsidP="00562F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schule00055" style="position:absolute;left:0;text-align:left;margin-left:-21pt;margin-top:-27.75pt;width:81.75pt;height:1in;z-index:251658240;visibility:visible">
            <v:imagedata r:id="rId7" o:title=""/>
          </v:shape>
        </w:pict>
      </w:r>
      <w:r>
        <w:rPr>
          <w:noProof/>
        </w:rPr>
        <w:pict>
          <v:shape id="Resim 2" o:spid="_x0000_s1027" type="#_x0000_t75" alt="schule00055" style="position:absolute;left:0;text-align:left;margin-left:411pt;margin-top:-20.25pt;width:94.5pt;height:77.25pt;z-index:251659264;visibility:visible">
            <v:imagedata r:id="rId7" o:title=""/>
          </v:shape>
        </w:pic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DR GANİ BAHADIRLI</w:t>
      </w:r>
      <w:r w:rsidRPr="006D0E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İLKOKULU</w:t>
      </w:r>
    </w:p>
    <w:p w:rsidR="0099074F" w:rsidRPr="006D0E69" w:rsidRDefault="0099074F" w:rsidP="007904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0E69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-D</w:t>
      </w:r>
      <w:r w:rsidRPr="006D0E69">
        <w:rPr>
          <w:rFonts w:ascii="Times New Roman" w:hAnsi="Times New Roman" w:cs="Times New Roman"/>
          <w:b/>
          <w:bCs/>
          <w:sz w:val="28"/>
          <w:szCs w:val="28"/>
        </w:rPr>
        <w:t xml:space="preserve"> SINIFI İHTİYAÇ LİSTESİ</w:t>
      </w:r>
    </w:p>
    <w:p w:rsidR="0099074F" w:rsidRDefault="0099074F" w:rsidP="007904F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9074F" w:rsidRPr="006C38EB" w:rsidRDefault="0099074F" w:rsidP="00DE2BE7">
      <w:pPr>
        <w:pStyle w:val="NoSpacing"/>
        <w:rPr>
          <w:rStyle w:val="Strong"/>
          <w:rFonts w:ascii="Times New Roman" w:hAnsi="Times New Roman" w:cs="Times New Roman"/>
        </w:rPr>
      </w:pPr>
      <w:r w:rsidRPr="006C38EB">
        <w:rPr>
          <w:rStyle w:val="Strong"/>
          <w:rFonts w:ascii="Times New Roman" w:hAnsi="Times New Roman" w:cs="Times New Roman"/>
        </w:rPr>
        <w:t>VELİLERİMİZİN DİKKATİNE;</w:t>
      </w:r>
    </w:p>
    <w:p w:rsidR="0099074F" w:rsidRPr="00247552" w:rsidRDefault="0099074F" w:rsidP="00DE2BE7">
      <w:pPr>
        <w:pStyle w:val="NoSpacing"/>
        <w:jc w:val="both"/>
        <w:rPr>
          <w:rFonts w:ascii="Times New Roman" w:hAnsi="Times New Roman" w:cs="Times New Roman"/>
          <w:b/>
          <w:bCs/>
        </w:rPr>
      </w:pPr>
      <w:r w:rsidRPr="006D0E69">
        <w:rPr>
          <w:rStyle w:val="Strong"/>
          <w:rFonts w:ascii="Times New Roman" w:hAnsi="Times New Roman" w:cs="Times New Roman"/>
        </w:rPr>
        <w:t xml:space="preserve">  Öncelikle 201</w:t>
      </w:r>
      <w:r>
        <w:rPr>
          <w:rStyle w:val="Strong"/>
          <w:rFonts w:ascii="Times New Roman" w:hAnsi="Times New Roman" w:cs="Times New Roman"/>
        </w:rPr>
        <w:t>7</w:t>
      </w:r>
      <w:r w:rsidRPr="006D0E69">
        <w:rPr>
          <w:rStyle w:val="Strong"/>
          <w:rFonts w:ascii="Times New Roman" w:hAnsi="Times New Roman" w:cs="Times New Roman"/>
        </w:rPr>
        <w:t>-201</w:t>
      </w:r>
      <w:r>
        <w:rPr>
          <w:rStyle w:val="Strong"/>
          <w:rFonts w:ascii="Times New Roman" w:hAnsi="Times New Roman" w:cs="Times New Roman"/>
        </w:rPr>
        <w:t xml:space="preserve">8 </w:t>
      </w:r>
      <w:r w:rsidRPr="006D0E69">
        <w:rPr>
          <w:rStyle w:val="Strong"/>
          <w:rFonts w:ascii="Times New Roman" w:hAnsi="Times New Roman" w:cs="Times New Roman"/>
        </w:rPr>
        <w:t>eğitim-öğretim yılı hepimiz için hayırlı olsun. Sayın veliler aşağıda sıralı olan malzemeler çocuklarımıza gerekli olan ve devamlı kullanılacak malzemelerdir. Sizden ricam bu malzemelerin eksiksiz alınmasıdır.</w:t>
      </w:r>
      <w:r>
        <w:rPr>
          <w:rStyle w:val="Strong"/>
          <w:rFonts w:ascii="Times New Roman" w:hAnsi="Times New Roman" w:cs="Times New Roman"/>
        </w:rPr>
        <w:t xml:space="preserve"> </w:t>
      </w:r>
      <w:r w:rsidRPr="006D0E69">
        <w:rPr>
          <w:rFonts w:ascii="Times New Roman" w:hAnsi="Times New Roman" w:cs="Times New Roman"/>
          <w:b/>
          <w:bCs/>
        </w:rPr>
        <w:t>Alınacak her tür malzemeyi sade ve kullanışlı olanlardan seçiniz; süslü, ses çıkaran, dikkat dağıtan araçları tercih etmeyiniz.</w:t>
      </w:r>
      <w:r w:rsidRPr="0024755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Tüm malzemelerinin üzerini mutlaka etiketleyiniz</w:t>
      </w:r>
      <w:r w:rsidRPr="00247552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334BE3">
        <w:rPr>
          <w:rFonts w:ascii="Times New Roman" w:hAnsi="Times New Roman" w:cs="Times New Roman"/>
          <w:b/>
          <w:bCs/>
        </w:rPr>
        <w:t xml:space="preserve">Matematik defteri ve kitabı kırmızı  ,hayat bilgisi kitap ve defteri sarı ,Türkçe kitap ve defteri mavi,,klavuz çizgili defterler yeşil renkli şeffaf  kaplık </w:t>
      </w:r>
      <w:r>
        <w:rPr>
          <w:rFonts w:ascii="Times New Roman" w:hAnsi="Times New Roman" w:cs="Times New Roman"/>
          <w:b/>
          <w:bCs/>
        </w:rPr>
        <w:t xml:space="preserve">ile </w:t>
      </w:r>
      <w:r w:rsidRPr="00334BE3">
        <w:rPr>
          <w:rFonts w:ascii="Times New Roman" w:hAnsi="Times New Roman" w:cs="Times New Roman"/>
          <w:b/>
          <w:bCs/>
        </w:rPr>
        <w:t>kaplanıp etiketlenecektir.</w:t>
      </w:r>
    </w:p>
    <w:tbl>
      <w:tblPr>
        <w:tblpPr w:leftFromText="141" w:rightFromText="141" w:vertAnchor="text" w:horzAnchor="margin" w:tblpX="-176" w:tblpY="201"/>
        <w:tblW w:w="10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30"/>
      </w:tblGrid>
      <w:tr w:rsidR="0099074F" w:rsidRPr="001E48DB">
        <w:trPr>
          <w:trHeight w:val="129"/>
        </w:trPr>
        <w:tc>
          <w:tcPr>
            <w:tcW w:w="10830" w:type="dxa"/>
            <w:vAlign w:val="center"/>
          </w:tcPr>
          <w:p w:rsidR="0099074F" w:rsidRPr="00783C24" w:rsidRDefault="0099074F" w:rsidP="008C3F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783C24">
              <w:rPr>
                <w:rFonts w:ascii="Times New Roman" w:hAnsi="Times New Roman" w:cs="Times New Roman"/>
                <w:b/>
                <w:bCs/>
                <w:color w:val="FF0000"/>
              </w:rPr>
              <w:t>A-ÖĞRETMENE TESLİM EDİLECEK MALZEMELER</w:t>
            </w:r>
          </w:p>
        </w:tc>
      </w:tr>
      <w:tr w:rsidR="0099074F" w:rsidRPr="001E48DB">
        <w:trPr>
          <w:trHeight w:val="395"/>
        </w:trPr>
        <w:tc>
          <w:tcPr>
            <w:tcW w:w="10830" w:type="dxa"/>
          </w:tcPr>
          <w:p w:rsidR="0099074F" w:rsidRPr="001E48DB" w:rsidRDefault="0099074F" w:rsidP="005E2C2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 xml:space="preserve">1 Top A4 fotokopi </w:t>
            </w:r>
            <w:r w:rsidRPr="001E48DB">
              <w:rPr>
                <w:rFonts w:ascii="Times New Roman" w:hAnsi="Times New Roman" w:cs="Times New Roman"/>
                <w:b/>
                <w:bCs/>
              </w:rPr>
              <w:t>kâğıdı</w:t>
            </w:r>
            <w:r w:rsidRPr="001E48DB">
              <w:rPr>
                <w:rFonts w:ascii="Times New Roman" w:hAnsi="Times New Roman" w:cs="Times New Roman"/>
              </w:rPr>
              <w:t>.</w:t>
            </w:r>
          </w:p>
          <w:p w:rsidR="0099074F" w:rsidRPr="001E48DB" w:rsidRDefault="0099074F" w:rsidP="005E2C2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2’li kâğıt havlu</w:t>
            </w:r>
          </w:p>
          <w:p w:rsidR="0099074F" w:rsidRPr="001E48DB" w:rsidRDefault="0099074F" w:rsidP="005E2C2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adet ö</w:t>
            </w:r>
            <w:r w:rsidRPr="002B2CA4">
              <w:rPr>
                <w:rFonts w:ascii="Times New Roman" w:hAnsi="Times New Roman" w:cs="Times New Roman"/>
                <w:b/>
                <w:bCs/>
              </w:rPr>
              <w:t>ğrencinin vesikalık resmi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99074F" w:rsidRPr="002A1707" w:rsidRDefault="0099074F" w:rsidP="005E2C2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Adet ıslak mendil</w:t>
            </w:r>
          </w:p>
          <w:p w:rsidR="0099074F" w:rsidRPr="00562F47" w:rsidRDefault="0099074F" w:rsidP="005E2C2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 Adet tahta kalemi siyah –mavi-kırmızı</w:t>
            </w:r>
          </w:p>
          <w:p w:rsidR="0099074F" w:rsidRPr="005E2C20" w:rsidRDefault="0099074F" w:rsidP="005E2C2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  <w:noProof/>
              </w:rPr>
              <w:t>1 adet geometrik cisimler takımı</w:t>
            </w:r>
          </w:p>
          <w:p w:rsidR="0099074F" w:rsidRPr="001E48DB" w:rsidRDefault="0099074F" w:rsidP="005E2C20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 10 lu elişi kağıdı her renkten ve  10  lu fon kartonu</w:t>
            </w:r>
          </w:p>
          <w:p w:rsidR="0099074F" w:rsidRPr="001E48DB" w:rsidRDefault="0099074F" w:rsidP="005E2C20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5 kaliteli yuvarlak  kurşunkalem</w:t>
            </w:r>
          </w:p>
        </w:tc>
      </w:tr>
      <w:tr w:rsidR="0099074F" w:rsidRPr="001E48DB">
        <w:trPr>
          <w:trHeight w:val="132"/>
        </w:trPr>
        <w:tc>
          <w:tcPr>
            <w:tcW w:w="10830" w:type="dxa"/>
            <w:vAlign w:val="center"/>
          </w:tcPr>
          <w:p w:rsidR="0099074F" w:rsidRPr="00783C24" w:rsidRDefault="0099074F" w:rsidP="00FD02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1E48DB">
              <w:rPr>
                <w:rFonts w:ascii="Times New Roman" w:hAnsi="Times New Roman" w:cs="Times New Roman"/>
                <w:b/>
                <w:bCs/>
                <w:color w:val="0070C0"/>
              </w:rPr>
              <w:t>B- İHTİYAÇ LİSTESİ</w:t>
            </w:r>
          </w:p>
        </w:tc>
      </w:tr>
      <w:tr w:rsidR="0099074F" w:rsidRPr="001E48DB">
        <w:trPr>
          <w:trHeight w:val="386"/>
        </w:trPr>
        <w:tc>
          <w:tcPr>
            <w:tcW w:w="10830" w:type="dxa"/>
          </w:tcPr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3 adet büyük boy 40 yapraklı </w:t>
            </w:r>
            <w:r w:rsidRPr="001E48DB">
              <w:rPr>
                <w:rFonts w:ascii="Times New Roman" w:hAnsi="Times New Roman" w:cs="Times New Roman"/>
                <w:b/>
                <w:bCs/>
                <w:u w:val="single"/>
              </w:rPr>
              <w:t>kılavuz çizgili</w:t>
            </w:r>
            <w:r w:rsidRPr="001E48DB">
              <w:rPr>
                <w:rFonts w:ascii="Times New Roman" w:hAnsi="Times New Roman" w:cs="Times New Roman"/>
                <w:b/>
                <w:bCs/>
              </w:rPr>
              <w:t xml:space="preserve"> defter. </w:t>
            </w:r>
            <w:r w:rsidRPr="001E48DB">
              <w:rPr>
                <w:rFonts w:ascii="Times New Roman" w:hAnsi="Times New Roman" w:cs="Times New Roman"/>
              </w:rPr>
              <w:t>(1 tanesi çantasında bulunacak diğerleri yedek)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1 adet küçük boy 40 yapraklı kareli matematik defteri.</w:t>
            </w:r>
            <w:r w:rsidRPr="001E48DB">
              <w:rPr>
                <w:rFonts w:ascii="Times New Roman" w:hAnsi="Times New Roman" w:cs="Times New Roman"/>
              </w:rPr>
              <w:t xml:space="preserve"> (İstenildiğinde öğrenci çantasına konulacak)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1 adet küçük boy 40 yapraklı çizgili defter</w:t>
            </w:r>
            <w:r w:rsidRPr="001E48DB">
              <w:rPr>
                <w:rFonts w:ascii="Times New Roman" w:hAnsi="Times New Roman" w:cs="Times New Roman"/>
              </w:rPr>
              <w:t xml:space="preserve">.(Türkçe Defteri) (İstenildiğinde öğrenci çantasına konulacak) 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2 adet küçük boy resim defteri.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1 deste kaliteli yuvarlak kurşun kalem</w:t>
            </w:r>
            <w:r w:rsidRPr="001E48DB">
              <w:rPr>
                <w:rFonts w:ascii="Times New Roman" w:hAnsi="Times New Roman" w:cs="Times New Roman"/>
              </w:rPr>
              <w:t xml:space="preserve"> (2 tanesikalem kutusunda bulunacakdiğerleri yedek.)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3 adet yuvarlak kırmızı kurşun kalem</w:t>
            </w:r>
            <w:r w:rsidRPr="001E48DB">
              <w:rPr>
                <w:rFonts w:ascii="Times New Roman" w:hAnsi="Times New Roman" w:cs="Times New Roman"/>
              </w:rPr>
              <w:t xml:space="preserve"> (1 tanesi kalem kutusunda bulunacak ikisi yedek.)</w:t>
            </w:r>
          </w:p>
          <w:p w:rsidR="0099074F" w:rsidRPr="001E48DB" w:rsidRDefault="0099074F" w:rsidP="003F454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2 adet kaliteli silgi </w:t>
            </w:r>
          </w:p>
          <w:p w:rsidR="0099074F" w:rsidRPr="001E48DB" w:rsidRDefault="0099074F" w:rsidP="003F454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Renkli fasulye ve çubuklar 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u w:val="single"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2 adet  kalemtıraş</w:t>
            </w:r>
            <w:r w:rsidRPr="001E48DB">
              <w:rPr>
                <w:rFonts w:ascii="Times New Roman" w:hAnsi="Times New Roman" w:cs="Times New Roman"/>
              </w:rPr>
              <w:t>(</w:t>
            </w:r>
            <w:r w:rsidRPr="001E48DB">
              <w:rPr>
                <w:rFonts w:ascii="Times New Roman" w:hAnsi="Times New Roman" w:cs="Times New Roman"/>
                <w:u w:val="single"/>
              </w:rPr>
              <w:t>çöpünü içinde biriktirenlerden olmalı</w:t>
            </w:r>
            <w:r w:rsidRPr="001E48DB">
              <w:rPr>
                <w:rFonts w:ascii="Times New Roman" w:hAnsi="Times New Roman" w:cs="Times New Roman"/>
              </w:rPr>
              <w:t xml:space="preserve"> )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12 'li kuru boya</w:t>
            </w:r>
            <w:r w:rsidRPr="007A116D">
              <w:rPr>
                <w:rFonts w:ascii="Times New Roman" w:hAnsi="Times New Roman" w:cs="Times New Roman"/>
              </w:rPr>
              <w:t>(kaliteli bir marka (</w:t>
            </w:r>
            <w:r>
              <w:rPr>
                <w:rFonts w:ascii="Times New Roman" w:hAnsi="Times New Roman" w:cs="Times New Roman"/>
              </w:rPr>
              <w:t>kalem kutusunda bulunacak</w:t>
            </w:r>
            <w:r w:rsidRPr="007A116D">
              <w:rPr>
                <w:rFonts w:ascii="Times New Roman" w:hAnsi="Times New Roman" w:cs="Times New Roman"/>
              </w:rPr>
              <w:t>))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12 'li sulu boya</w:t>
            </w:r>
            <w:r w:rsidRPr="007A116D">
              <w:rPr>
                <w:rFonts w:ascii="Times New Roman" w:hAnsi="Times New Roman" w:cs="Times New Roman"/>
              </w:rPr>
              <w:t>(kaliteli bir marka (</w:t>
            </w:r>
            <w:r>
              <w:rPr>
                <w:rFonts w:ascii="Times New Roman" w:hAnsi="Times New Roman" w:cs="Times New Roman"/>
              </w:rPr>
              <w:t>istenildiğinde getirilecek</w:t>
            </w:r>
            <w:r w:rsidRPr="007A116D">
              <w:rPr>
                <w:rFonts w:ascii="Times New Roman" w:hAnsi="Times New Roman" w:cs="Times New Roman"/>
              </w:rPr>
              <w:t>))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12 'li pastel boya</w:t>
            </w:r>
            <w:r w:rsidRPr="007A116D">
              <w:rPr>
                <w:rFonts w:ascii="Times New Roman" w:hAnsi="Times New Roman" w:cs="Times New Roman"/>
              </w:rPr>
              <w:t xml:space="preserve"> (kaliteli bir marka (</w:t>
            </w:r>
            <w:r>
              <w:rPr>
                <w:rFonts w:ascii="Times New Roman" w:hAnsi="Times New Roman" w:cs="Times New Roman"/>
              </w:rPr>
              <w:t>istenildiğinde getirilecek))</w:t>
            </w:r>
          </w:p>
          <w:p w:rsidR="0099074F" w:rsidRPr="001E48DB" w:rsidRDefault="0099074F" w:rsidP="00EF15E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Çift bölmeli kalem kutusu</w:t>
            </w:r>
            <w:r>
              <w:rPr>
                <w:rFonts w:ascii="Times New Roman" w:hAnsi="Times New Roman" w:cs="Times New Roman"/>
              </w:rPr>
              <w:t xml:space="preserve"> (bir bölmesinde kuru boyaları, diğer bölmesine kalemi,silgisi,kalemtıraşı)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Küt uçlu Makas</w:t>
            </w:r>
            <w:r w:rsidRPr="007A116D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öğrenci kalem kutusunda bulunacak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  <w:p w:rsidR="0099074F" w:rsidRPr="001E48DB" w:rsidRDefault="0099074F" w:rsidP="00B43071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Prit yapıştırıcı ve bant</w:t>
            </w:r>
            <w:r w:rsidRPr="001E48DB">
              <w:rPr>
                <w:rFonts w:ascii="Times New Roman" w:hAnsi="Times New Roman" w:cs="Times New Roman"/>
                <w:noProof/>
              </w:rPr>
              <w:t>(kalem kutusunda bulunacak. Akıcı, kokan yapıştırıcılar kullanılmayacak.)</w:t>
            </w:r>
          </w:p>
          <w:p w:rsidR="0099074F" w:rsidRPr="001E48DB" w:rsidRDefault="0099074F" w:rsidP="00EF15E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  <w:noProof/>
              </w:rPr>
              <w:t>1 adet çıtçıtlı plastik zarf dosya</w:t>
            </w:r>
            <w:r w:rsidRPr="001E48DB">
              <w:rPr>
                <w:rFonts w:ascii="Times New Roman" w:hAnsi="Times New Roman" w:cs="Times New Roman"/>
                <w:noProof/>
              </w:rPr>
              <w:t xml:space="preserve"> (ödevlerini koymak için kullanılacak)</w:t>
            </w:r>
          </w:p>
          <w:p w:rsidR="0099074F" w:rsidRPr="001E48DB" w:rsidRDefault="0099074F" w:rsidP="00EF15E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1E48DB">
              <w:rPr>
                <w:rFonts w:ascii="Times New Roman" w:hAnsi="Times New Roman" w:cs="Times New Roman"/>
                <w:b/>
                <w:bCs/>
                <w:noProof/>
              </w:rPr>
              <w:t xml:space="preserve">1 adet tahta cetvel 30 cm </w:t>
            </w:r>
            <w:r w:rsidRPr="001E48DB">
              <w:rPr>
                <w:rFonts w:ascii="Times New Roman" w:hAnsi="Times New Roman" w:cs="Times New Roman"/>
                <w:noProof/>
              </w:rPr>
              <w:t>(istenildiği zaman getirilecek)</w:t>
            </w:r>
          </w:p>
          <w:p w:rsidR="0099074F" w:rsidRPr="001E48DB" w:rsidRDefault="0099074F" w:rsidP="006F0D2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Abaküs,</w:t>
            </w:r>
            <w:bookmarkStart w:id="0" w:name="_GoBack"/>
            <w:bookmarkEnd w:id="0"/>
            <w:r w:rsidRPr="001E48DB">
              <w:rPr>
                <w:rFonts w:ascii="Times New Roman" w:hAnsi="Times New Roman" w:cs="Times New Roman"/>
                <w:b/>
                <w:bCs/>
              </w:rPr>
              <w:t xml:space="preserve">Oyun hamuru </w:t>
            </w:r>
          </w:p>
          <w:p w:rsidR="0099074F" w:rsidRPr="001E48DB" w:rsidRDefault="0099074F" w:rsidP="00EF15E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1 kutu ataç ( defter kenarı için)</w:t>
            </w:r>
          </w:p>
          <w:p w:rsidR="0099074F" w:rsidRPr="001E48DB" w:rsidRDefault="0099074F" w:rsidP="00AE49CC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 xml:space="preserve">Şeffaf  kaplık(kırmızı-sarı mavi –yeşil) ,Etiket   </w:t>
            </w:r>
          </w:p>
          <w:p w:rsidR="0099074F" w:rsidRPr="001E48DB" w:rsidRDefault="0099074F" w:rsidP="00843C4C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Oyun hamuru,sayı boncuğu,suluk</w:t>
            </w:r>
          </w:p>
          <w:p w:rsidR="0099074F" w:rsidRPr="001E48DB" w:rsidRDefault="0099074F" w:rsidP="00843C4C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1E48DB">
              <w:rPr>
                <w:rFonts w:ascii="Times New Roman" w:hAnsi="Times New Roman" w:cs="Times New Roman"/>
                <w:b/>
                <w:bCs/>
              </w:rPr>
              <w:t>Kendinden poşetli sunum dosyası</w:t>
            </w:r>
          </w:p>
        </w:tc>
      </w:tr>
      <w:tr w:rsidR="0099074F" w:rsidRPr="001E48DB">
        <w:trPr>
          <w:trHeight w:val="312"/>
        </w:trPr>
        <w:tc>
          <w:tcPr>
            <w:tcW w:w="10830" w:type="dxa"/>
            <w:shd w:val="clear" w:color="auto" w:fill="FFFFFF"/>
            <w:vAlign w:val="center"/>
          </w:tcPr>
          <w:p w:rsidR="0099074F" w:rsidRPr="00783C24" w:rsidRDefault="0099074F" w:rsidP="00CC6B95">
            <w:pPr>
              <w:pStyle w:val="NoSpacing"/>
              <w:jc w:val="center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  <w:b/>
                <w:bCs/>
                <w:color w:val="7030A0"/>
              </w:rPr>
              <w:t>C</w:t>
            </w:r>
            <w:r w:rsidRPr="00783C24">
              <w:rPr>
                <w:rFonts w:ascii="Times New Roman" w:hAnsi="Times New Roman" w:cs="Times New Roman"/>
                <w:b/>
                <w:bCs/>
                <w:color w:val="7030A0"/>
              </w:rPr>
              <w:t>-BESLENME ÇANTASINDA OLMASI GEREKEN MALZEMELERİ</w:t>
            </w:r>
          </w:p>
        </w:tc>
      </w:tr>
      <w:tr w:rsidR="0099074F" w:rsidRPr="001E48DB">
        <w:trPr>
          <w:trHeight w:val="71"/>
        </w:trPr>
        <w:tc>
          <w:tcPr>
            <w:tcW w:w="10830" w:type="dxa"/>
            <w:shd w:val="clear" w:color="auto" w:fill="FFFFFF"/>
          </w:tcPr>
          <w:p w:rsidR="0099074F" w:rsidRPr="005F49B8" w:rsidRDefault="0099074F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Beslenme kapları.</w:t>
            </w:r>
          </w:p>
          <w:p w:rsidR="0099074F" w:rsidRPr="002A1707" w:rsidRDefault="0099074F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F49B8">
              <w:rPr>
                <w:rFonts w:ascii="Times New Roman" w:hAnsi="Times New Roman" w:cs="Times New Roman"/>
                <w:b/>
                <w:bCs/>
              </w:rPr>
              <w:t>Peçete ve ıslak mendil</w:t>
            </w:r>
            <w:r w:rsidRPr="005F49B8">
              <w:rPr>
                <w:rFonts w:ascii="Times New Roman" w:hAnsi="Times New Roman" w:cs="Times New Roman"/>
              </w:rPr>
              <w:t>(küçük boy olsun bitince yenisi konulacak)</w:t>
            </w:r>
          </w:p>
          <w:p w:rsidR="0099074F" w:rsidRPr="002A1707" w:rsidRDefault="0099074F" w:rsidP="002A170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A1707">
              <w:rPr>
                <w:rFonts w:ascii="Times New Roman" w:hAnsi="Times New Roman" w:cs="Times New Roman"/>
                <w:b/>
                <w:bCs/>
              </w:rPr>
              <w:t xml:space="preserve">Kırılmayan malzemeden </w:t>
            </w:r>
            <w:r w:rsidRPr="002A1707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 xml:space="preserve"> </w:t>
            </w:r>
            <w:r w:rsidRPr="002A1707">
              <w:rPr>
                <w:rFonts w:ascii="Times New Roman" w:hAnsi="Times New Roman" w:cs="Times New Roman"/>
                <w:b/>
                <w:bCs/>
              </w:rPr>
              <w:t>suluk</w:t>
            </w:r>
          </w:p>
          <w:p w:rsidR="0099074F" w:rsidRPr="00756AB4" w:rsidRDefault="0099074F" w:rsidP="00756AB4">
            <w:pPr>
              <w:pStyle w:val="NoSpacing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</w:pPr>
            <w:r w:rsidRPr="00783C24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Beslenme malzemeleri</w:t>
            </w:r>
            <w:r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 xml:space="preserve"> beslenme çantasında taşınacaktır</w:t>
            </w:r>
            <w:r w:rsidRPr="00783C24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.</w:t>
            </w:r>
          </w:p>
          <w:p w:rsidR="0099074F" w:rsidRPr="007A116D" w:rsidRDefault="0099074F" w:rsidP="00334BE3">
            <w:pPr>
              <w:pStyle w:val="NoSpacing"/>
              <w:ind w:left="360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</w:tr>
    </w:tbl>
    <w:p w:rsidR="0099074F" w:rsidRPr="007C42E0" w:rsidRDefault="0099074F" w:rsidP="001F6788">
      <w:pPr>
        <w:jc w:val="center"/>
        <w:rPr>
          <w:b/>
          <w:bCs/>
          <w:sz w:val="32"/>
          <w:szCs w:val="32"/>
        </w:rPr>
      </w:pPr>
      <w:hyperlink r:id="rId8" w:history="1">
        <w:r w:rsidRPr="00112ED7">
          <w:rPr>
            <w:rStyle w:val="Hyperlink"/>
            <w:b/>
            <w:bCs/>
            <w:sz w:val="32"/>
            <w:szCs w:val="32"/>
          </w:rPr>
          <w:t>http://www.sorubak.com</w:t>
        </w:r>
      </w:hyperlink>
      <w:r>
        <w:rPr>
          <w:b/>
          <w:bCs/>
          <w:sz w:val="32"/>
          <w:szCs w:val="32"/>
        </w:rPr>
        <w:t xml:space="preserve"> </w:t>
      </w:r>
    </w:p>
    <w:p w:rsidR="0099074F" w:rsidRPr="009362D9" w:rsidRDefault="0099074F" w:rsidP="00334BE3">
      <w:pPr>
        <w:tabs>
          <w:tab w:val="left" w:pos="3495"/>
        </w:tabs>
        <w:rPr>
          <w:rFonts w:ascii="Times New Roman" w:hAnsi="Times New Roman" w:cs="Times New Roman"/>
          <w:sz w:val="20"/>
          <w:szCs w:val="20"/>
        </w:rPr>
      </w:pPr>
      <w:bookmarkStart w:id="1" w:name="_PictureBullets"/>
      <w:r w:rsidRPr="00AE0F6B">
        <w:rPr>
          <w:rFonts w:ascii="Times New Roman" w:hAnsi="Times New Roman" w:cs="Times New Roman"/>
          <w:vanish/>
          <w:sz w:val="24"/>
          <w:szCs w:val="24"/>
        </w:rPr>
        <w:pict>
          <v:shape id="_x0000_i1025" type="#_x0000_t75" style="width:11.25pt;height:11.25pt" o:bullet="t">
            <v:imagedata r:id="rId9" o:title=""/>
          </v:shape>
        </w:pict>
      </w:r>
      <w:bookmarkEnd w:id="1"/>
    </w:p>
    <w:sectPr w:rsidR="0099074F" w:rsidRPr="009362D9" w:rsidSect="00247552">
      <w:pgSz w:w="11906" w:h="16838"/>
      <w:pgMar w:top="720" w:right="720" w:bottom="720" w:left="720" w:header="708" w:footer="568" w:gutter="0"/>
      <w:pgBorders w:offsetFrom="page">
        <w:top w:val="threeDEngrave" w:sz="24" w:space="24" w:color="262626"/>
        <w:left w:val="threeDEngrave" w:sz="24" w:space="24" w:color="262626"/>
        <w:bottom w:val="threeDEngrave" w:sz="24" w:space="24" w:color="262626"/>
        <w:right w:val="threeDEngrave" w:sz="24" w:space="24" w:color="262626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74F" w:rsidRDefault="0099074F" w:rsidP="00523C6B">
      <w:pPr>
        <w:spacing w:after="0" w:line="240" w:lineRule="auto"/>
      </w:pPr>
      <w:r>
        <w:separator/>
      </w:r>
    </w:p>
  </w:endnote>
  <w:endnote w:type="continuationSeparator" w:id="0">
    <w:p w:rsidR="0099074F" w:rsidRDefault="0099074F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74F" w:rsidRDefault="0099074F" w:rsidP="00523C6B">
      <w:pPr>
        <w:spacing w:after="0" w:line="240" w:lineRule="auto"/>
      </w:pPr>
      <w:r>
        <w:separator/>
      </w:r>
    </w:p>
  </w:footnote>
  <w:footnote w:type="continuationSeparator" w:id="0">
    <w:p w:rsidR="0099074F" w:rsidRDefault="0099074F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b/>
        <w:bCs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2D985391"/>
    <w:multiLevelType w:val="hybridMultilevel"/>
    <w:tmpl w:val="E78A291A"/>
    <w:lvl w:ilvl="0" w:tplc="041F0007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F0000"/>
        <w:u w:val="none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cs="Wingdings" w:hint="default"/>
        <w:color w:val="0070C0"/>
        <w:sz w:val="20"/>
        <w:szCs w:val="2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7030A0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cs="Wingdings" w:hint="default"/>
        <w:b/>
        <w:bCs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b/>
        <w:bCs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b/>
        <w:bCs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056"/>
    <w:rsid w:val="00031992"/>
    <w:rsid w:val="00054889"/>
    <w:rsid w:val="000570F6"/>
    <w:rsid w:val="000B3965"/>
    <w:rsid w:val="000E6F46"/>
    <w:rsid w:val="00110F5C"/>
    <w:rsid w:val="00112ED7"/>
    <w:rsid w:val="001429A7"/>
    <w:rsid w:val="001608C5"/>
    <w:rsid w:val="001D2D90"/>
    <w:rsid w:val="001E0CD9"/>
    <w:rsid w:val="001E48DB"/>
    <w:rsid w:val="001F6195"/>
    <w:rsid w:val="001F6788"/>
    <w:rsid w:val="001F7EA3"/>
    <w:rsid w:val="00247552"/>
    <w:rsid w:val="00260B73"/>
    <w:rsid w:val="0028117E"/>
    <w:rsid w:val="002A1707"/>
    <w:rsid w:val="002B2CA4"/>
    <w:rsid w:val="00314A1D"/>
    <w:rsid w:val="003156E9"/>
    <w:rsid w:val="00334BE3"/>
    <w:rsid w:val="003C77CA"/>
    <w:rsid w:val="003F4544"/>
    <w:rsid w:val="00401A69"/>
    <w:rsid w:val="00422E30"/>
    <w:rsid w:val="0043288A"/>
    <w:rsid w:val="00463481"/>
    <w:rsid w:val="00463B25"/>
    <w:rsid w:val="00490655"/>
    <w:rsid w:val="004B7F7F"/>
    <w:rsid w:val="00520454"/>
    <w:rsid w:val="00523C6B"/>
    <w:rsid w:val="00526AAB"/>
    <w:rsid w:val="005351BE"/>
    <w:rsid w:val="00545E31"/>
    <w:rsid w:val="00562F47"/>
    <w:rsid w:val="00576289"/>
    <w:rsid w:val="005E2301"/>
    <w:rsid w:val="005E2C20"/>
    <w:rsid w:val="005F49B8"/>
    <w:rsid w:val="006C38EB"/>
    <w:rsid w:val="006C7B17"/>
    <w:rsid w:val="006D05C9"/>
    <w:rsid w:val="006D0E69"/>
    <w:rsid w:val="006F0D27"/>
    <w:rsid w:val="00744252"/>
    <w:rsid w:val="007536A7"/>
    <w:rsid w:val="00756AB4"/>
    <w:rsid w:val="00783C24"/>
    <w:rsid w:val="007904F7"/>
    <w:rsid w:val="007A116D"/>
    <w:rsid w:val="007C3E43"/>
    <w:rsid w:val="007C42E0"/>
    <w:rsid w:val="007D05ED"/>
    <w:rsid w:val="007D14CB"/>
    <w:rsid w:val="00800B3B"/>
    <w:rsid w:val="00843C4C"/>
    <w:rsid w:val="008721FB"/>
    <w:rsid w:val="00882936"/>
    <w:rsid w:val="00886A15"/>
    <w:rsid w:val="008C3FE9"/>
    <w:rsid w:val="008F1BF7"/>
    <w:rsid w:val="009362D9"/>
    <w:rsid w:val="00942801"/>
    <w:rsid w:val="009501B0"/>
    <w:rsid w:val="009712DB"/>
    <w:rsid w:val="00974E4E"/>
    <w:rsid w:val="0099074F"/>
    <w:rsid w:val="009B4F3F"/>
    <w:rsid w:val="009F4E18"/>
    <w:rsid w:val="00A1422F"/>
    <w:rsid w:val="00A86ADF"/>
    <w:rsid w:val="00A97659"/>
    <w:rsid w:val="00AA528E"/>
    <w:rsid w:val="00AA58A3"/>
    <w:rsid w:val="00AE0F6B"/>
    <w:rsid w:val="00AE49CC"/>
    <w:rsid w:val="00B308D9"/>
    <w:rsid w:val="00B43071"/>
    <w:rsid w:val="00B87FDF"/>
    <w:rsid w:val="00BB0324"/>
    <w:rsid w:val="00BE4D23"/>
    <w:rsid w:val="00C10B63"/>
    <w:rsid w:val="00C65BA5"/>
    <w:rsid w:val="00C7662E"/>
    <w:rsid w:val="00CB7C90"/>
    <w:rsid w:val="00CC6B95"/>
    <w:rsid w:val="00CE4C36"/>
    <w:rsid w:val="00D1199C"/>
    <w:rsid w:val="00D73E25"/>
    <w:rsid w:val="00D92AC4"/>
    <w:rsid w:val="00D9739A"/>
    <w:rsid w:val="00DA4B24"/>
    <w:rsid w:val="00DE2BE7"/>
    <w:rsid w:val="00DE6D8E"/>
    <w:rsid w:val="00DF373E"/>
    <w:rsid w:val="00E05DA4"/>
    <w:rsid w:val="00E15056"/>
    <w:rsid w:val="00E40B60"/>
    <w:rsid w:val="00E53DC3"/>
    <w:rsid w:val="00E84CCD"/>
    <w:rsid w:val="00E96360"/>
    <w:rsid w:val="00EF15EB"/>
    <w:rsid w:val="00FD0224"/>
    <w:rsid w:val="00FD3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AC4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4BE3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34BE3"/>
    <w:rPr>
      <w:rFonts w:ascii="Cambria" w:hAnsi="Cambria" w:cs="Cambria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E15056"/>
    <w:pPr>
      <w:ind w:left="720"/>
    </w:pPr>
  </w:style>
  <w:style w:type="paragraph" w:styleId="Header">
    <w:name w:val="header"/>
    <w:basedOn w:val="Normal"/>
    <w:link w:val="Header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23C6B"/>
  </w:style>
  <w:style w:type="paragraph" w:styleId="Footer">
    <w:name w:val="footer"/>
    <w:basedOn w:val="Normal"/>
    <w:link w:val="Footer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23C6B"/>
  </w:style>
  <w:style w:type="paragraph" w:styleId="NoSpacing">
    <w:name w:val="No Spacing"/>
    <w:uiPriority w:val="99"/>
    <w:qFormat/>
    <w:rsid w:val="00523C6B"/>
    <w:rPr>
      <w:rFonts w:cs="Calibri"/>
    </w:rPr>
  </w:style>
  <w:style w:type="character" w:styleId="Hyperlink">
    <w:name w:val="Hyperlink"/>
    <w:basedOn w:val="DefaultParagraphFont"/>
    <w:uiPriority w:val="99"/>
    <w:rsid w:val="00886A15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DE2B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48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397</Words>
  <Characters>2267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http:/www.sorubak.com</cp:keywords>
  <dc:description/>
  <cp:lastModifiedBy>Edanur</cp:lastModifiedBy>
  <cp:revision>16</cp:revision>
  <cp:lastPrinted>2016-09-18T10:02:00Z</cp:lastPrinted>
  <dcterms:created xsi:type="dcterms:W3CDTF">2017-08-08T10:22:00Z</dcterms:created>
  <dcterms:modified xsi:type="dcterms:W3CDTF">2017-09-05T15:07:00Z</dcterms:modified>
  <cp:category>http://www.sorubak.com</cp:category>
</cp:coreProperties>
</file>