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19C" w:rsidRPr="003B7FC7" w:rsidRDefault="00AA719C" w:rsidP="006C6A75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</w:t>
      </w:r>
      <w:r w:rsidRPr="003B7FC7">
        <w:rPr>
          <w:rFonts w:ascii="Times New Roman" w:hAnsi="Times New Roman" w:cs="Times New Roman"/>
          <w:b/>
          <w:bCs/>
          <w:sz w:val="24"/>
          <w:szCs w:val="24"/>
        </w:rPr>
        <w:t xml:space="preserve"> İLKOKULU</w:t>
      </w:r>
    </w:p>
    <w:p w:rsidR="00AA719C" w:rsidRPr="003B7FC7" w:rsidRDefault="00AA719C" w:rsidP="006C6A75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7FC7">
        <w:rPr>
          <w:rFonts w:ascii="Times New Roman" w:hAnsi="Times New Roman" w:cs="Times New Roman"/>
          <w:b/>
          <w:bCs/>
          <w:sz w:val="24"/>
          <w:szCs w:val="24"/>
        </w:rPr>
        <w:t xml:space="preserve">2017-2018 EĞİTİM ÖĞRETİM YILI </w:t>
      </w:r>
    </w:p>
    <w:p w:rsidR="00AA719C" w:rsidRPr="003B7FC7" w:rsidRDefault="00AA719C" w:rsidP="006C6A75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7FC7">
        <w:rPr>
          <w:rFonts w:ascii="Times New Roman" w:hAnsi="Times New Roman" w:cs="Times New Roman"/>
          <w:b/>
          <w:bCs/>
          <w:sz w:val="24"/>
          <w:szCs w:val="24"/>
        </w:rPr>
        <w:t>1. SINIF ZÜMRE ÖĞRETMENLER KURULU TOPLANTISI</w:t>
      </w:r>
    </w:p>
    <w:p w:rsidR="00AA719C" w:rsidRPr="003B7FC7" w:rsidRDefault="00AA719C" w:rsidP="006C6A75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AA719C" w:rsidRDefault="00AA719C" w:rsidP="003B7FC7">
      <w:pPr>
        <w:pStyle w:val="NoSpacing"/>
        <w:ind w:firstLine="36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B7FC7">
        <w:rPr>
          <w:rFonts w:ascii="Times New Roman" w:hAnsi="Times New Roman" w:cs="Times New Roman"/>
          <w:b/>
          <w:bCs/>
          <w:sz w:val="24"/>
          <w:szCs w:val="24"/>
          <w:u w:val="single"/>
        </w:rPr>
        <w:t>GÜNDEM MADDELERİ</w:t>
      </w:r>
    </w:p>
    <w:p w:rsidR="00AA719C" w:rsidRPr="003B7FC7" w:rsidRDefault="00AA719C" w:rsidP="003B7FC7">
      <w:pPr>
        <w:pStyle w:val="NoSpacing"/>
        <w:ind w:firstLine="36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AA719C" w:rsidRDefault="00AA719C" w:rsidP="006C6A75">
      <w:pPr>
        <w:pStyle w:val="NoSpacing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81DB5">
        <w:rPr>
          <w:rFonts w:ascii="Times New Roman" w:hAnsi="Times New Roman" w:cs="Times New Roman"/>
          <w:sz w:val="24"/>
          <w:szCs w:val="24"/>
        </w:rPr>
        <w:t>Açılış</w:t>
      </w:r>
      <w:r>
        <w:rPr>
          <w:rFonts w:ascii="Times New Roman" w:hAnsi="Times New Roman" w:cs="Times New Roman"/>
          <w:sz w:val="24"/>
          <w:szCs w:val="24"/>
        </w:rPr>
        <w:t>, Saygı duruşu ve İstiklal Marşı’nın okunması,</w:t>
      </w:r>
    </w:p>
    <w:p w:rsidR="00AA719C" w:rsidRPr="006C6A75" w:rsidRDefault="00AA719C" w:rsidP="001E1F97">
      <w:pPr>
        <w:pStyle w:val="NoSpacing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C6A75">
        <w:rPr>
          <w:rFonts w:ascii="Times New Roman" w:hAnsi="Times New Roman" w:cs="Times New Roman"/>
          <w:sz w:val="24"/>
          <w:szCs w:val="24"/>
        </w:rPr>
        <w:t xml:space="preserve">Yoklama, gündem maddelerinin okunması ve yönetmeliğin zümre ile </w:t>
      </w:r>
      <w:r w:rsidRPr="006C6A75">
        <w:rPr>
          <w:rFonts w:ascii="Times New Roman" w:hAnsi="Times New Roman" w:cs="Times New Roman"/>
          <w:color w:val="000000"/>
          <w:sz w:val="24"/>
          <w:szCs w:val="24"/>
        </w:rPr>
        <w:t xml:space="preserve">ilgili </w:t>
      </w:r>
      <w:hyperlink r:id="rId5" w:anchor="M95" w:history="1">
        <w:r w:rsidRPr="006C6A75">
          <w:rPr>
            <w:rStyle w:val="Hyperlink"/>
            <w:rFonts w:ascii="Times New Roman" w:hAnsi="Times New Roman" w:cs="Times New Roman"/>
            <w:color w:val="000000"/>
            <w:sz w:val="24"/>
            <w:szCs w:val="24"/>
          </w:rPr>
          <w:t>35</w:t>
        </w:r>
      </w:hyperlink>
      <w:r w:rsidRPr="006C6A7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6C6A75">
        <w:rPr>
          <w:rFonts w:ascii="Times New Roman" w:hAnsi="Times New Roman" w:cs="Times New Roman"/>
          <w:sz w:val="24"/>
          <w:szCs w:val="24"/>
        </w:rPr>
        <w:t>maddesinin okunması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AA719C" w:rsidRDefault="00AA719C" w:rsidP="009166F1">
      <w:pPr>
        <w:pStyle w:val="NoSpacing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B7FC7">
        <w:rPr>
          <w:rFonts w:ascii="Times New Roman" w:hAnsi="Times New Roman" w:cs="Times New Roman"/>
          <w:sz w:val="24"/>
          <w:szCs w:val="24"/>
        </w:rPr>
        <w:t>Bir önceki toplantıda alınan kararların görüşülmesi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AA719C" w:rsidRDefault="00AA719C" w:rsidP="002F323E">
      <w:pPr>
        <w:pStyle w:val="NoSpacing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B7FC7">
        <w:rPr>
          <w:rFonts w:ascii="Times New Roman" w:hAnsi="Times New Roman" w:cs="Times New Roman"/>
          <w:sz w:val="24"/>
          <w:szCs w:val="24"/>
        </w:rPr>
        <w:t>Planlamaların; eğitim ve öğretimle ilgili mevzuat, okulun kuruluş amacı ve ilgili alanın öğretim programına uygun yapılması,</w:t>
      </w:r>
    </w:p>
    <w:p w:rsidR="00AA719C" w:rsidRDefault="00AA719C" w:rsidP="00F12516">
      <w:pPr>
        <w:pStyle w:val="NoSpacing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B7FC7">
        <w:rPr>
          <w:rFonts w:ascii="Times New Roman" w:hAnsi="Times New Roman" w:cs="Times New Roman"/>
          <w:sz w:val="24"/>
          <w:szCs w:val="24"/>
        </w:rPr>
        <w:t>Öğretim p</w:t>
      </w:r>
      <w:bookmarkStart w:id="0" w:name="_GoBack"/>
      <w:bookmarkEnd w:id="0"/>
      <w:r w:rsidRPr="003B7FC7">
        <w:rPr>
          <w:rFonts w:ascii="Times New Roman" w:hAnsi="Times New Roman" w:cs="Times New Roman"/>
          <w:sz w:val="24"/>
          <w:szCs w:val="24"/>
        </w:rPr>
        <w:t>rogramlarının incelenmesi, programların çevre özellikleri de dikkate alınarak amacına ve içeriğine uygun olarak uygulanması, yıllık plan ve ders planlarının hazırlanması ve uygulanmasında konu ve kazanım ağırlıklarının dikkate alınması,</w:t>
      </w:r>
    </w:p>
    <w:p w:rsidR="00AA719C" w:rsidRDefault="00AA719C" w:rsidP="000056B3">
      <w:pPr>
        <w:pStyle w:val="NoSpacing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B7FC7">
        <w:rPr>
          <w:rFonts w:ascii="Times New Roman" w:hAnsi="Times New Roman" w:cs="Times New Roman"/>
          <w:sz w:val="24"/>
          <w:szCs w:val="24"/>
        </w:rPr>
        <w:t>Derslerin işlenişinde uygulanacak öğretim yöntem ve tekniklerinin belirlenmesi,</w:t>
      </w:r>
    </w:p>
    <w:p w:rsidR="00AA719C" w:rsidRDefault="00AA719C" w:rsidP="00546416">
      <w:pPr>
        <w:pStyle w:val="NoSpacing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B7FC7">
        <w:rPr>
          <w:rFonts w:ascii="Times New Roman" w:hAnsi="Times New Roman" w:cs="Times New Roman"/>
          <w:sz w:val="24"/>
          <w:szCs w:val="24"/>
        </w:rPr>
        <w:t>Özel eğitim ihtiyacı olan öğrenciler için bireyselleştirilmiş eğitim programları (BEP) ile ders planlarının görüşülmesi.</w:t>
      </w:r>
    </w:p>
    <w:p w:rsidR="00AA719C" w:rsidRDefault="00AA719C" w:rsidP="00E24FF6">
      <w:pPr>
        <w:pStyle w:val="NoSpacing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B7FC7">
        <w:rPr>
          <w:rFonts w:ascii="Times New Roman" w:hAnsi="Times New Roman" w:cs="Times New Roman"/>
          <w:sz w:val="24"/>
          <w:szCs w:val="24"/>
        </w:rPr>
        <w:t>Diğer zümre ve alan öğretmenleriyle yapılabilecek işbirliği ve esaslarının belirlenmesi,</w:t>
      </w:r>
    </w:p>
    <w:p w:rsidR="00AA719C" w:rsidRDefault="00AA719C" w:rsidP="00222E73">
      <w:pPr>
        <w:pStyle w:val="NoSpacing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B7FC7">
        <w:rPr>
          <w:rFonts w:ascii="Times New Roman" w:hAnsi="Times New Roman" w:cs="Times New Roman"/>
          <w:sz w:val="24"/>
          <w:szCs w:val="24"/>
        </w:rPr>
        <w:t>Öğretim alanı ile bilim ve teknolojideki gelişmelerin izlenerek uygulamalara yansıtılması,</w:t>
      </w:r>
    </w:p>
    <w:p w:rsidR="00AA719C" w:rsidRDefault="00AA719C" w:rsidP="003477DD">
      <w:pPr>
        <w:pStyle w:val="NoSpacing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B7FC7">
        <w:rPr>
          <w:rFonts w:ascii="Times New Roman" w:hAnsi="Times New Roman" w:cs="Times New Roman"/>
          <w:sz w:val="24"/>
          <w:szCs w:val="24"/>
        </w:rPr>
        <w:t>Öğrencilerde girişimcilik bilincinin kazandırılmasına yönelik çalışmaların yapılması,</w:t>
      </w:r>
    </w:p>
    <w:p w:rsidR="00AA719C" w:rsidRDefault="00AA719C" w:rsidP="00D43673">
      <w:pPr>
        <w:pStyle w:val="NoSpacing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B7FC7">
        <w:rPr>
          <w:rFonts w:ascii="Times New Roman" w:hAnsi="Times New Roman" w:cs="Times New Roman"/>
          <w:sz w:val="24"/>
          <w:szCs w:val="24"/>
        </w:rPr>
        <w:t>Derslerin daha verimli işlenebilmesi için ihtiyaç duyulan kitap, araç-gereç ve benzeri öğretim materyallerinin belirlenmesi,</w:t>
      </w:r>
    </w:p>
    <w:p w:rsidR="00AA719C" w:rsidRDefault="00AA719C" w:rsidP="00DC7E88">
      <w:pPr>
        <w:pStyle w:val="NoSpacing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B7FC7">
        <w:rPr>
          <w:rFonts w:ascii="Times New Roman" w:hAnsi="Times New Roman" w:cs="Times New Roman"/>
          <w:sz w:val="24"/>
          <w:szCs w:val="24"/>
        </w:rPr>
        <w:t>Okul ve çevre imkânlarının değerlendirilerek, yapılacak deney, proje, gezi ve gözlemlerin planlanması,</w:t>
      </w:r>
    </w:p>
    <w:p w:rsidR="00AA719C" w:rsidRDefault="00AA719C" w:rsidP="005E5F9B">
      <w:pPr>
        <w:pStyle w:val="NoSpacing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B7FC7">
        <w:rPr>
          <w:rFonts w:ascii="Times New Roman" w:hAnsi="Times New Roman" w:cs="Times New Roman"/>
          <w:sz w:val="24"/>
          <w:szCs w:val="24"/>
        </w:rPr>
        <w:t>Öğrenci başarısının ölçülmesi ve değerlendirilmesi amacıyla sınav analizlerinin yapılması,</w:t>
      </w:r>
    </w:p>
    <w:p w:rsidR="00AA719C" w:rsidRDefault="00AA719C" w:rsidP="00913DD7">
      <w:pPr>
        <w:pStyle w:val="NoSpacing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B7FC7">
        <w:rPr>
          <w:rFonts w:ascii="Times New Roman" w:hAnsi="Times New Roman" w:cs="Times New Roman"/>
          <w:sz w:val="24"/>
          <w:szCs w:val="24"/>
        </w:rPr>
        <w:t xml:space="preserve">Sınavların, beceri sınavlarının </w:t>
      </w:r>
      <w:r>
        <w:rPr>
          <w:rFonts w:ascii="Times New Roman" w:hAnsi="Times New Roman" w:cs="Times New Roman"/>
          <w:sz w:val="24"/>
          <w:szCs w:val="24"/>
        </w:rPr>
        <w:t>ve ortak sınavların planlanması,</w:t>
      </w:r>
    </w:p>
    <w:p w:rsidR="00AA719C" w:rsidRDefault="00AA719C" w:rsidP="00E90803">
      <w:pPr>
        <w:pStyle w:val="NoSpacing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B7FC7">
        <w:rPr>
          <w:rFonts w:ascii="Times New Roman" w:hAnsi="Times New Roman" w:cs="Times New Roman"/>
          <w:sz w:val="24"/>
          <w:szCs w:val="24"/>
        </w:rPr>
        <w:t>Öğrencilerin ulusal ve uluslararası düzeyde katıldıkları çeşitli sınav ve yarışmalarda aldıkları son</w:t>
      </w:r>
      <w:r>
        <w:rPr>
          <w:rFonts w:ascii="Times New Roman" w:hAnsi="Times New Roman" w:cs="Times New Roman"/>
          <w:sz w:val="24"/>
          <w:szCs w:val="24"/>
        </w:rPr>
        <w:t>uçlara ilişkin başarı durumları,</w:t>
      </w:r>
    </w:p>
    <w:p w:rsidR="00AA719C" w:rsidRDefault="00AA719C" w:rsidP="006472D4">
      <w:pPr>
        <w:pStyle w:val="NoSpacing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B7FC7">
        <w:rPr>
          <w:rFonts w:ascii="Times New Roman" w:hAnsi="Times New Roman" w:cs="Times New Roman"/>
          <w:sz w:val="24"/>
          <w:szCs w:val="24"/>
        </w:rPr>
        <w:t>Görsel sanatlar, müzik, beden eğitimi dersleriyle uygulamalı nitelikteki diğer derslerin değerlendirilmesinde dikkate alınacak hususların tespit edilmesi; sınavların şekil, sayı ve süresiyle ürün değerlendirme ölçeklerin belirlenmesi,</w:t>
      </w:r>
    </w:p>
    <w:p w:rsidR="00AA719C" w:rsidRDefault="00AA719C" w:rsidP="002E0C0A">
      <w:pPr>
        <w:pStyle w:val="NoSpacing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B7FC7">
        <w:rPr>
          <w:rFonts w:ascii="Times New Roman" w:hAnsi="Times New Roman" w:cs="Times New Roman"/>
          <w:sz w:val="24"/>
          <w:szCs w:val="24"/>
        </w:rPr>
        <w:t>Öğretim programları, okul ve çevre şartları dikkate alınarak eğitim kurumlarının kademe ve türüne göre proje konulan ile performans çalışmalarının belirlenmesi, planlanması ve bunların ölçme ve değerlendirilmesine yönelik ölçeklerin hazırlanması,</w:t>
      </w:r>
    </w:p>
    <w:p w:rsidR="00AA719C" w:rsidRDefault="00AA719C" w:rsidP="00EE2FD7">
      <w:pPr>
        <w:pStyle w:val="NoSpacing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B7FC7">
        <w:rPr>
          <w:rFonts w:ascii="Times New Roman" w:hAnsi="Times New Roman" w:cs="Times New Roman"/>
          <w:sz w:val="24"/>
          <w:szCs w:val="24"/>
        </w:rPr>
        <w:t>İş sağlığı ve güvenliği tedbirlerinin değerlendirilmesi,</w:t>
      </w:r>
    </w:p>
    <w:p w:rsidR="00AA719C" w:rsidRPr="003B7FC7" w:rsidRDefault="00AA719C" w:rsidP="00EE2FD7">
      <w:pPr>
        <w:pStyle w:val="NoSpacing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Dilek ve temenniler, kapanış.</w:t>
      </w:r>
      <w:r w:rsidRPr="003B7F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719C" w:rsidRPr="006C6A75" w:rsidRDefault="00AA719C" w:rsidP="006C6A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AA719C" w:rsidRPr="006C6A75" w:rsidSect="006C6A75">
      <w:pgSz w:w="11906" w:h="16838"/>
      <w:pgMar w:top="709" w:right="849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E7055F"/>
    <w:multiLevelType w:val="hybridMultilevel"/>
    <w:tmpl w:val="FA9A784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6C6D35"/>
    <w:multiLevelType w:val="hybridMultilevel"/>
    <w:tmpl w:val="1AE41458"/>
    <w:lvl w:ilvl="0" w:tplc="F35CA2F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936AFC"/>
    <w:multiLevelType w:val="hybridMultilevel"/>
    <w:tmpl w:val="419ED40C"/>
    <w:lvl w:ilvl="0" w:tplc="862824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6A75"/>
    <w:rsid w:val="000056B3"/>
    <w:rsid w:val="001E1F97"/>
    <w:rsid w:val="00222E73"/>
    <w:rsid w:val="0026280D"/>
    <w:rsid w:val="002E0C0A"/>
    <w:rsid w:val="002F323E"/>
    <w:rsid w:val="003477DD"/>
    <w:rsid w:val="003B7FC7"/>
    <w:rsid w:val="00546416"/>
    <w:rsid w:val="005E5F9B"/>
    <w:rsid w:val="006472D4"/>
    <w:rsid w:val="00681DB5"/>
    <w:rsid w:val="006C35B8"/>
    <w:rsid w:val="006C6A75"/>
    <w:rsid w:val="00913DD7"/>
    <w:rsid w:val="009166F1"/>
    <w:rsid w:val="00A33B8B"/>
    <w:rsid w:val="00AA719C"/>
    <w:rsid w:val="00D43673"/>
    <w:rsid w:val="00D75D27"/>
    <w:rsid w:val="00DC7E88"/>
    <w:rsid w:val="00E01363"/>
    <w:rsid w:val="00E24FF6"/>
    <w:rsid w:val="00E90803"/>
    <w:rsid w:val="00EE2FD7"/>
    <w:rsid w:val="00F12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B8B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6C6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Spacing">
    <w:name w:val="No Spacing"/>
    <w:uiPriority w:val="99"/>
    <w:qFormat/>
    <w:rsid w:val="006C6A75"/>
    <w:rPr>
      <w:rFonts w:cs="Calibri"/>
      <w:lang w:eastAsia="en-US"/>
    </w:rPr>
  </w:style>
  <w:style w:type="character" w:styleId="Hyperlink">
    <w:name w:val="Hyperlink"/>
    <w:basedOn w:val="DefaultParagraphFont"/>
    <w:uiPriority w:val="99"/>
    <w:rsid w:val="006C6A7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5990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D:\Belgeler\1\Dok&#252;man\Z&#252;mre%20Dosyas&#305;\&#304;lk&#246;&#287;retim_Kurumlar&#305;_Y&#246;netmeli&#287;i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350</Words>
  <Characters>1996</Characters>
  <Application>Microsoft Office Outlook</Application>
  <DocSecurity>0</DocSecurity>
  <Lines>0</Lines>
  <Paragraphs>0</Paragraphs>
  <ScaleCrop>false</ScaleCrop>
  <Company>SolidShare.Net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İLKOKULU</dc:title>
  <dc:subject/>
  <dc:creator>Murat</dc:creator>
  <cp:keywords/>
  <dc:description/>
  <cp:lastModifiedBy>Edanur</cp:lastModifiedBy>
  <cp:revision>2</cp:revision>
  <dcterms:created xsi:type="dcterms:W3CDTF">2017-09-06T16:54:00Z</dcterms:created>
  <dcterms:modified xsi:type="dcterms:W3CDTF">2017-09-06T16:54:00Z</dcterms:modified>
</cp:coreProperties>
</file>