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26B" w:rsidRDefault="00E9426B"/>
    <w:p w:rsidR="00E9426B" w:rsidRPr="00CC7083" w:rsidRDefault="00E9426B" w:rsidP="00CC7083">
      <w:pPr>
        <w:pStyle w:val="NoSpacing"/>
        <w:rPr>
          <w:rFonts w:ascii="Times New Roman" w:hAnsi="Times New Roman"/>
          <w:sz w:val="24"/>
          <w:szCs w:val="24"/>
        </w:rPr>
      </w:pPr>
    </w:p>
    <w:p w:rsidR="00E9426B" w:rsidRPr="00CC7083" w:rsidRDefault="00E9426B" w:rsidP="00CC7083">
      <w:pPr>
        <w:pStyle w:val="NoSpacing"/>
        <w:jc w:val="center"/>
        <w:rPr>
          <w:rFonts w:ascii="Times New Roman" w:hAnsi="Times New Roman"/>
          <w:b/>
          <w:sz w:val="24"/>
          <w:szCs w:val="24"/>
        </w:rPr>
      </w:pPr>
      <w:r w:rsidRPr="00CC7083">
        <w:rPr>
          <w:rFonts w:ascii="Times New Roman" w:hAnsi="Times New Roman"/>
          <w:b/>
          <w:sz w:val="24"/>
          <w:szCs w:val="24"/>
        </w:rPr>
        <w:t>15 TEMMUZ DEMOKRASİ ZAFERİ VE ŞEHİTLERİ ANMA ETKİNLİKLERİ</w:t>
      </w:r>
      <w:r w:rsidRPr="00CC7083">
        <w:rPr>
          <w:rFonts w:ascii="Times New Roman" w:hAnsi="Times New Roman"/>
          <w:b/>
          <w:sz w:val="24"/>
          <w:szCs w:val="24"/>
        </w:rPr>
        <w:br/>
      </w:r>
    </w:p>
    <w:p w:rsidR="00E9426B" w:rsidRPr="00CC7083" w:rsidRDefault="00E9426B" w:rsidP="00CC7083">
      <w:pPr>
        <w:pStyle w:val="NoSpacing"/>
        <w:rPr>
          <w:rFonts w:ascii="Times New Roman" w:hAnsi="Times New Roman"/>
          <w:sz w:val="24"/>
          <w:szCs w:val="24"/>
        </w:rPr>
      </w:pPr>
      <w:r w:rsidRPr="00CC7083">
        <w:rPr>
          <w:rFonts w:ascii="Times New Roman" w:hAnsi="Times New Roman"/>
          <w:sz w:val="24"/>
          <w:szCs w:val="24"/>
        </w:rPr>
        <w:t xml:space="preserve">“Bu vatan, toprağın kara bağrında </w:t>
      </w:r>
      <w:r w:rsidRPr="00CC7083">
        <w:rPr>
          <w:rFonts w:ascii="Times New Roman" w:hAnsi="Times New Roman"/>
          <w:sz w:val="24"/>
          <w:szCs w:val="24"/>
        </w:rPr>
        <w:br/>
        <w:t xml:space="preserve">Sıradağlar gibi duranlarındır; </w:t>
      </w:r>
      <w:r w:rsidRPr="00CC7083">
        <w:rPr>
          <w:rFonts w:ascii="Times New Roman" w:hAnsi="Times New Roman"/>
          <w:sz w:val="24"/>
          <w:szCs w:val="24"/>
        </w:rPr>
        <w:br/>
        <w:t xml:space="preserve">Bir tarih boyunca, onun uğrunda </w:t>
      </w:r>
      <w:r w:rsidRPr="00CC7083">
        <w:rPr>
          <w:rFonts w:ascii="Times New Roman" w:hAnsi="Times New Roman"/>
          <w:sz w:val="24"/>
          <w:szCs w:val="24"/>
        </w:rPr>
        <w:br/>
        <w:t>Kendini tarihe verenlerindir...”</w:t>
      </w:r>
    </w:p>
    <w:p w:rsidR="00E9426B" w:rsidRDefault="00E9426B" w:rsidP="00CC7083">
      <w:pPr>
        <w:pStyle w:val="NoSpacing"/>
        <w:rPr>
          <w:rFonts w:ascii="Times New Roman" w:hAnsi="Times New Roman"/>
          <w:sz w:val="24"/>
          <w:szCs w:val="24"/>
        </w:rPr>
      </w:pPr>
      <w:r>
        <w:rPr>
          <w:rFonts w:ascii="Times New Roman" w:hAnsi="Times New Roman"/>
          <w:sz w:val="24"/>
          <w:szCs w:val="24"/>
        </w:rPr>
        <w:br/>
      </w:r>
      <w:r w:rsidRPr="00CC7083">
        <w:rPr>
          <w:rFonts w:ascii="Times New Roman" w:hAnsi="Times New Roman"/>
          <w:sz w:val="24"/>
          <w:szCs w:val="24"/>
        </w:rPr>
        <w:t>Sevgili Öğrenciler</w:t>
      </w:r>
      <w:r w:rsidRPr="00CC7083">
        <w:rPr>
          <w:rFonts w:ascii="Times New Roman" w:hAnsi="Times New Roman"/>
          <w:sz w:val="24"/>
          <w:szCs w:val="24"/>
        </w:rPr>
        <w:br/>
      </w:r>
      <w:r w:rsidRPr="00CC7083">
        <w:rPr>
          <w:rFonts w:ascii="Times New Roman" w:hAnsi="Times New Roman"/>
          <w:sz w:val="24"/>
          <w:szCs w:val="24"/>
        </w:rPr>
        <w:br/>
        <w:t>Bu vatan kolay kazanılmadı. Bu vatanın kazanılması için Çanakkale’de, Sakarya’da, Dumlupınar’da binlerce şehit verdik. Vatanımızı düşman işgalinden kurtardık. Yeni bir devlet kurduk. Halkın olan, Cumhuriyetle yönetilen, herkesin eşit olduğu, herkesin devlet hizmetlerinden eşit faydalandığı bir devlet kurduk.</w:t>
      </w:r>
      <w:r w:rsidRPr="00CC7083">
        <w:rPr>
          <w:rFonts w:ascii="Times New Roman" w:hAnsi="Times New Roman"/>
          <w:sz w:val="24"/>
          <w:szCs w:val="24"/>
        </w:rPr>
        <w:br/>
      </w:r>
    </w:p>
    <w:p w:rsidR="00E9426B" w:rsidRDefault="00E9426B" w:rsidP="00CC7083">
      <w:pPr>
        <w:pStyle w:val="NoSpacing"/>
        <w:rPr>
          <w:rFonts w:ascii="Times New Roman" w:hAnsi="Times New Roman"/>
          <w:sz w:val="24"/>
          <w:szCs w:val="24"/>
        </w:rPr>
      </w:pPr>
      <w:r w:rsidRPr="00CC7083">
        <w:rPr>
          <w:rFonts w:ascii="Times New Roman" w:hAnsi="Times New Roman"/>
          <w:sz w:val="24"/>
          <w:szCs w:val="24"/>
        </w:rPr>
        <w:t xml:space="preserve">Kültürel, siyasal ve etnik farklılıklarımız olabilirdi. Ama vatan sevgisi, millet sevgisi,  bayrak sevgisi, ezan sevgisi, demokrasi, özgürlük, eşitlik ortak paydamızdı.  Binlerce yıldır beraber yaşıyorduk, bundan sonra da beraber yaşayacaktık. </w:t>
      </w:r>
      <w:r w:rsidRPr="00CC7083">
        <w:rPr>
          <w:rFonts w:ascii="Times New Roman" w:hAnsi="Times New Roman"/>
          <w:sz w:val="24"/>
          <w:szCs w:val="24"/>
        </w:rPr>
        <w:br/>
        <w:t xml:space="preserve">Acı tatlı günlerimiz olmuştu, sıkıntıları birlikte göğüslemiş, sevinçleri birlikte yaşamış, acıları birlikte paylaşmıştık. </w:t>
      </w:r>
      <w:r w:rsidRPr="00CC7083">
        <w:rPr>
          <w:rFonts w:ascii="Times New Roman" w:hAnsi="Times New Roman"/>
          <w:sz w:val="24"/>
          <w:szCs w:val="24"/>
        </w:rPr>
        <w:br/>
      </w:r>
    </w:p>
    <w:p w:rsidR="00E9426B" w:rsidRPr="00CC7083" w:rsidRDefault="00E9426B" w:rsidP="00CC7083">
      <w:pPr>
        <w:pStyle w:val="NoSpacing"/>
        <w:rPr>
          <w:rFonts w:ascii="Times New Roman" w:hAnsi="Times New Roman"/>
          <w:sz w:val="24"/>
          <w:szCs w:val="24"/>
        </w:rPr>
      </w:pPr>
      <w:r w:rsidRPr="00CC7083">
        <w:rPr>
          <w:rFonts w:ascii="Times New Roman" w:hAnsi="Times New Roman"/>
          <w:sz w:val="24"/>
          <w:szCs w:val="24"/>
        </w:rPr>
        <w:t>Vatanımız kutsaldı, bayrağımız, ezanımız kutsaldı. Bunları kanımız ve canımız pahasına korumamız öğretilmişti. Vatanımızı, bayrağımızı, ezanımızı canımız pahasına da olsa korumalıydık. Bunu Çanakkale’de, Sakarya’da, Kıbrıs Harekatında göstermiştik ve gerektiğinde yeniden gösterirdik. Çünkü vatan sevgisi imanımızın bir parçasıydı, biz ölürsek şehit, kalırsak gazi olurduk. Ama asla ölmezdik. Çünkü şehitler ölmezdi.</w:t>
      </w:r>
    </w:p>
    <w:p w:rsidR="00E9426B" w:rsidRDefault="00E9426B" w:rsidP="00CC7083">
      <w:pPr>
        <w:pStyle w:val="NoSpacing"/>
        <w:rPr>
          <w:rFonts w:ascii="Times New Roman" w:hAnsi="Times New Roman"/>
          <w:sz w:val="24"/>
          <w:szCs w:val="24"/>
        </w:rPr>
      </w:pPr>
    </w:p>
    <w:p w:rsidR="00E9426B" w:rsidRPr="00CC7083" w:rsidRDefault="00E9426B" w:rsidP="00CC7083">
      <w:pPr>
        <w:pStyle w:val="NoSpacing"/>
        <w:rPr>
          <w:rFonts w:ascii="Times New Roman" w:hAnsi="Times New Roman"/>
          <w:sz w:val="24"/>
          <w:szCs w:val="24"/>
        </w:rPr>
      </w:pPr>
      <w:r w:rsidRPr="00CC7083">
        <w:rPr>
          <w:rFonts w:ascii="Times New Roman" w:hAnsi="Times New Roman"/>
          <w:sz w:val="24"/>
          <w:szCs w:val="24"/>
        </w:rPr>
        <w:t>Hepinizin bildiği gibi 15 Temmuz 2016 tarihinde Türkiye Cumhuriyeti Devletine ve Türk milletinin milli iradesine karşı bir darbe girişimi düzenlendi. Bu hain darbe teşebbüsü Türkiye Cumhuriyetinin geleceğini dış güçlerin eline teslim etmeyi, Türkiye Cumhuriyetini sömürgeci Batılı devletlerin işgaline zemin hazırlayacak bir kaos ortamına sürüklemeyi amaçlıyordu.</w:t>
      </w:r>
      <w:r w:rsidRPr="00CC7083">
        <w:rPr>
          <w:rFonts w:ascii="Times New Roman" w:hAnsi="Times New Roman"/>
          <w:sz w:val="24"/>
          <w:szCs w:val="24"/>
        </w:rPr>
        <w:br/>
        <w:t>Türkiye Cumhuriyeti Cumhurbaşkanlığı makamını, Meclisini, İstihbarat teşkilatını, Emniyet ve Silahlı Kuvvetlerini, Başbakanlık makamını teslim almayı amaçlayan ve bunun için devlet kurumlarını ve milleti bombalamaktan çekinmeyen bir yapı ile karşı karşıya kaldık.</w:t>
      </w:r>
    </w:p>
    <w:p w:rsidR="00E9426B" w:rsidRDefault="00E9426B" w:rsidP="00CC7083">
      <w:pPr>
        <w:pStyle w:val="NoSpacing"/>
        <w:rPr>
          <w:rFonts w:ascii="Times New Roman" w:hAnsi="Times New Roman"/>
          <w:sz w:val="24"/>
          <w:szCs w:val="24"/>
        </w:rPr>
      </w:pPr>
    </w:p>
    <w:p w:rsidR="00E9426B" w:rsidRPr="00CC7083" w:rsidRDefault="00E9426B" w:rsidP="00CC7083">
      <w:pPr>
        <w:pStyle w:val="NoSpacing"/>
        <w:rPr>
          <w:rFonts w:ascii="Times New Roman" w:hAnsi="Times New Roman"/>
          <w:sz w:val="24"/>
          <w:szCs w:val="24"/>
        </w:rPr>
      </w:pPr>
      <w:r w:rsidRPr="00CC7083">
        <w:rPr>
          <w:rFonts w:ascii="Times New Roman" w:hAnsi="Times New Roman"/>
          <w:sz w:val="24"/>
          <w:szCs w:val="24"/>
        </w:rPr>
        <w:t>Bu hain darbe teşebbüsü sadece devlete değil, bizim irademize de yapılmıştı. Bu darbe girişimi bizim temel hak ve özgürlüklerimizi ve bizi biz yapan değerleri elimizden almayı amaçlayan bir girişimdi. Bayrağımıza, ezanımıza, devlet kurumlarımıza, devlet büyüklerimize, hak ve özgürlüklerimize kasteden bu alçak girişim, milletimizin kahramanca savunması ile püskürtüldü. Milletimiz hem devletini, hem de demokrasisini korumayı bir görev bildi. Canı pahasına darbecilerin silahlarına engel olarak devletini, iradesini ve demokrasisini kurtardı.</w:t>
      </w:r>
    </w:p>
    <w:p w:rsidR="00E9426B" w:rsidRDefault="00E9426B" w:rsidP="00CC7083">
      <w:pPr>
        <w:pStyle w:val="NoSpacing"/>
        <w:rPr>
          <w:rFonts w:ascii="Times New Roman" w:hAnsi="Times New Roman"/>
          <w:sz w:val="24"/>
          <w:szCs w:val="24"/>
        </w:rPr>
      </w:pPr>
    </w:p>
    <w:p w:rsidR="00E9426B" w:rsidRPr="00CC7083" w:rsidRDefault="00E9426B" w:rsidP="00CC7083">
      <w:pPr>
        <w:pStyle w:val="NoSpacing"/>
        <w:rPr>
          <w:rFonts w:ascii="Times New Roman" w:hAnsi="Times New Roman"/>
          <w:sz w:val="24"/>
          <w:szCs w:val="24"/>
        </w:rPr>
      </w:pPr>
      <w:bookmarkStart w:id="0" w:name="_GoBack"/>
      <w:bookmarkEnd w:id="0"/>
      <w:r w:rsidRPr="00CC7083">
        <w:rPr>
          <w:rFonts w:ascii="Times New Roman" w:hAnsi="Times New Roman"/>
          <w:sz w:val="24"/>
          <w:szCs w:val="24"/>
        </w:rPr>
        <w:t xml:space="preserve">Hepimiz şunu iyi bilmeliyiz. Bu vatan hepimizin.  Vatanımızı seviyorsak , milletimizi seviyorsak işimizi iyi yapacağız. Öğrenci isek öğrenciliğimizi, öğretmen isek öğretmenliğimizi, memur isek memurluğumuzu, esnaf isek esnaflığımızı, çiftçi isek çiftçiliğimizi iyi yapacağız. Vatanımıza, devletimize, demokrasimize her şart ve durumda sahip çıkacağız. </w:t>
      </w:r>
      <w:r>
        <w:rPr>
          <w:rFonts w:ascii="Times New Roman" w:hAnsi="Times New Roman"/>
          <w:sz w:val="24"/>
          <w:szCs w:val="24"/>
        </w:rPr>
        <w:t xml:space="preserve"> </w:t>
      </w:r>
      <w:hyperlink r:id="rId4" w:history="1">
        <w:r w:rsidRPr="00BE5650">
          <w:rPr>
            <w:rStyle w:val="Hyperlink"/>
            <w:rFonts w:ascii="Times New Roman" w:hAnsi="Times New Roman"/>
            <w:sz w:val="24"/>
            <w:szCs w:val="24"/>
          </w:rPr>
          <w:t>http://www.sorubak.com</w:t>
        </w:r>
      </w:hyperlink>
      <w:r>
        <w:rPr>
          <w:rFonts w:ascii="Times New Roman" w:hAnsi="Times New Roman"/>
          <w:sz w:val="24"/>
          <w:szCs w:val="24"/>
        </w:rPr>
        <w:t xml:space="preserve"> </w:t>
      </w:r>
    </w:p>
    <w:sectPr w:rsidR="00E9426B" w:rsidRPr="00CC7083" w:rsidSect="00291DE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6300"/>
    <w:rsid w:val="00101C58"/>
    <w:rsid w:val="002768B5"/>
    <w:rsid w:val="00291DED"/>
    <w:rsid w:val="0053767A"/>
    <w:rsid w:val="005E1BE0"/>
    <w:rsid w:val="00706300"/>
    <w:rsid w:val="00746AC6"/>
    <w:rsid w:val="00850D23"/>
    <w:rsid w:val="00940584"/>
    <w:rsid w:val="009F7A2B"/>
    <w:rsid w:val="00BA7DAC"/>
    <w:rsid w:val="00BE5650"/>
    <w:rsid w:val="00CC7083"/>
    <w:rsid w:val="00D3364E"/>
    <w:rsid w:val="00E9426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DE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C7083"/>
    <w:rPr>
      <w:lang w:eastAsia="en-US"/>
    </w:rPr>
  </w:style>
  <w:style w:type="character" w:styleId="Hyperlink">
    <w:name w:val="Hyperlink"/>
    <w:basedOn w:val="DefaultParagraphFont"/>
    <w:uiPriority w:val="99"/>
    <w:rsid w:val="00BE565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433</Words>
  <Characters>2472</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TEMMUZ DEMOKRASİ ZAFERİ VE ŞEHİTLERİ ANMA ETKİNLİKLERİ</dc:title>
  <dc:subject/>
  <dc:creator>Zeki</dc:creator>
  <cp:keywords/>
  <dc:description/>
  <cp:lastModifiedBy>BİRSEN</cp:lastModifiedBy>
  <cp:revision>3</cp:revision>
  <dcterms:created xsi:type="dcterms:W3CDTF">2016-09-03T19:34:00Z</dcterms:created>
  <dcterms:modified xsi:type="dcterms:W3CDTF">2016-09-03T19:37:00Z</dcterms:modified>
</cp:coreProperties>
</file>