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091" w:rsidRPr="00944307" w:rsidRDefault="008F2091" w:rsidP="00DE5D9D">
      <w:pPr>
        <w:jc w:val="center"/>
        <w:rPr>
          <w:b/>
          <w:bCs/>
        </w:rPr>
      </w:pPr>
      <w:bookmarkStart w:id="0" w:name="_GoBack"/>
      <w:bookmarkEnd w:id="0"/>
      <w:r w:rsidRPr="00944307">
        <w:rPr>
          <w:b/>
          <w:bCs/>
        </w:rPr>
        <w:t xml:space="preserve">2016 – 2017 EĞİTİM ÖĞRETİM YILI </w:t>
      </w:r>
    </w:p>
    <w:p w:rsidR="008F2091" w:rsidRPr="00944307" w:rsidRDefault="008F2091" w:rsidP="00DE5D9D">
      <w:pPr>
        <w:jc w:val="center"/>
        <w:rPr>
          <w:b/>
          <w:bCs/>
        </w:rPr>
      </w:pPr>
      <w:r w:rsidRPr="00944307">
        <w:rPr>
          <w:b/>
          <w:bCs/>
        </w:rPr>
        <w:t>75. YIL İLKOKULU</w:t>
      </w:r>
    </w:p>
    <w:p w:rsidR="008F2091" w:rsidRPr="00944307" w:rsidRDefault="008F2091" w:rsidP="00DE5D9D">
      <w:pPr>
        <w:jc w:val="center"/>
        <w:rPr>
          <w:b/>
          <w:bCs/>
        </w:rPr>
      </w:pPr>
      <w:r w:rsidRPr="00944307">
        <w:rPr>
          <w:b/>
          <w:bCs/>
        </w:rPr>
        <w:t>15 TEMMUZ DEMOKRASİ ZAFERİ VE ŞEHİTLERİ ANMA PROGRAMI</w:t>
      </w:r>
    </w:p>
    <w:p w:rsidR="008F2091" w:rsidRPr="00944307" w:rsidRDefault="008F2091" w:rsidP="00DE5D9D">
      <w:pPr>
        <w:jc w:val="center"/>
        <w:rPr>
          <w:b/>
          <w:bCs/>
        </w:rPr>
      </w:pPr>
    </w:p>
    <w:p w:rsidR="008F2091" w:rsidRPr="00944307" w:rsidRDefault="008F2091" w:rsidP="00DE5D9D">
      <w:pPr>
        <w:jc w:val="center"/>
        <w:rPr>
          <w:b/>
          <w:bCs/>
        </w:rPr>
      </w:pPr>
      <w:r w:rsidRPr="00944307">
        <w:rPr>
          <w:b/>
          <w:bCs/>
        </w:rPr>
        <w:t xml:space="preserve">HAFTA BOYUNCA YAPILACAKLAR </w:t>
      </w:r>
    </w:p>
    <w:p w:rsidR="008F2091" w:rsidRPr="00944307" w:rsidRDefault="008F2091" w:rsidP="00DE5D9D">
      <w:pPr>
        <w:rPr>
          <w:b/>
          <w:bCs/>
        </w:rPr>
      </w:pPr>
    </w:p>
    <w:p w:rsidR="008F2091" w:rsidRPr="00944307" w:rsidRDefault="008F2091" w:rsidP="00DE5D9D">
      <w:pPr>
        <w:numPr>
          <w:ilvl w:val="0"/>
          <w:numId w:val="2"/>
        </w:numPr>
        <w:rPr>
          <w:b/>
          <w:bCs/>
        </w:rPr>
      </w:pPr>
      <w:r w:rsidRPr="00944307">
        <w:t>Gün: 26.09.2016 Pazartesi, “15 Temmuz Şehitlik Marşı”nın ses videosunun dinlenmesi.</w:t>
      </w:r>
    </w:p>
    <w:p w:rsidR="008F2091" w:rsidRPr="00944307" w:rsidRDefault="008F2091" w:rsidP="00DE5D9D">
      <w:pPr>
        <w:numPr>
          <w:ilvl w:val="0"/>
          <w:numId w:val="2"/>
        </w:numPr>
        <w:rPr>
          <w:b/>
          <w:bCs/>
        </w:rPr>
      </w:pPr>
      <w:r w:rsidRPr="00944307">
        <w:t>Gün: 27.09.2016 Salı, “15 Temmuz Demokrasi Zaferi Ve Şehitleri Anma Günü Programı”nın sunulması</w:t>
      </w:r>
    </w:p>
    <w:p w:rsidR="008F2091" w:rsidRPr="00944307" w:rsidRDefault="008F2091" w:rsidP="00DE5D9D">
      <w:pPr>
        <w:numPr>
          <w:ilvl w:val="0"/>
          <w:numId w:val="2"/>
        </w:numPr>
        <w:rPr>
          <w:b/>
          <w:bCs/>
        </w:rPr>
      </w:pPr>
      <w:r w:rsidRPr="00944307">
        <w:t>Gün: 28.09.2016 Çarşamba, “Korktular” şiirinin ses videosunun dinlenmesi.</w:t>
      </w:r>
    </w:p>
    <w:p w:rsidR="008F2091" w:rsidRPr="00944307" w:rsidRDefault="008F2091" w:rsidP="00DE5D9D">
      <w:pPr>
        <w:numPr>
          <w:ilvl w:val="0"/>
          <w:numId w:val="2"/>
        </w:numPr>
        <w:rPr>
          <w:b/>
          <w:bCs/>
        </w:rPr>
      </w:pPr>
      <w:r w:rsidRPr="00944307">
        <w:t>Gün: 29.09.2016 Perşembe, “Temmuz Bizim, Bu Vatan Bizim” şiirinin ses vidosunun dinlenmesi</w:t>
      </w:r>
    </w:p>
    <w:p w:rsidR="008F2091" w:rsidRPr="00944307" w:rsidRDefault="008F2091" w:rsidP="00DE5D9D">
      <w:pPr>
        <w:numPr>
          <w:ilvl w:val="0"/>
          <w:numId w:val="2"/>
        </w:numPr>
        <w:rPr>
          <w:b/>
          <w:bCs/>
        </w:rPr>
      </w:pPr>
      <w:r w:rsidRPr="00944307">
        <w:t>Gün: 30.09.2016 Cuma, “Bu Vatan Bizim” marşının ses videosunun dinlenmesi.</w:t>
      </w:r>
    </w:p>
    <w:p w:rsidR="008F2091" w:rsidRPr="00944307" w:rsidRDefault="008F2091" w:rsidP="00DE5D9D">
      <w:pPr>
        <w:jc w:val="center"/>
        <w:rPr>
          <w:b/>
          <w:bCs/>
        </w:rPr>
      </w:pPr>
    </w:p>
    <w:p w:rsidR="008F2091" w:rsidRPr="00944307" w:rsidRDefault="008F2091" w:rsidP="00DE5D9D">
      <w:pPr>
        <w:jc w:val="center"/>
        <w:rPr>
          <w:b/>
          <w:bCs/>
        </w:rPr>
      </w:pPr>
      <w:r w:rsidRPr="00944307">
        <w:rPr>
          <w:b/>
          <w:bCs/>
        </w:rPr>
        <w:t>15 TEMMUZ DEMOKRASİ ZAFERİ VE ŞEHİTLERİ ANMA GÜNÜPROGRAMI</w:t>
      </w:r>
    </w:p>
    <w:p w:rsidR="008F2091" w:rsidRPr="00944307" w:rsidRDefault="008F2091" w:rsidP="00DE5D9D">
      <w:pPr>
        <w:jc w:val="center"/>
        <w:rPr>
          <w:b/>
          <w:bCs/>
        </w:rPr>
      </w:pPr>
    </w:p>
    <w:p w:rsidR="008F2091" w:rsidRPr="00944307" w:rsidRDefault="008F2091" w:rsidP="00DE5D9D">
      <w:pPr>
        <w:numPr>
          <w:ilvl w:val="0"/>
          <w:numId w:val="1"/>
        </w:numPr>
      </w:pPr>
      <w:r w:rsidRPr="00944307">
        <w:t>Açılış</w:t>
      </w:r>
    </w:p>
    <w:p w:rsidR="008F2091" w:rsidRPr="00944307" w:rsidRDefault="008F2091" w:rsidP="00DE5D9D">
      <w:pPr>
        <w:numPr>
          <w:ilvl w:val="0"/>
          <w:numId w:val="1"/>
        </w:numPr>
      </w:pPr>
      <w:r w:rsidRPr="00944307">
        <w:t>Saygı Duruşu ve İstiklal Marşı</w:t>
      </w:r>
    </w:p>
    <w:p w:rsidR="008F2091" w:rsidRPr="00944307" w:rsidRDefault="008F2091" w:rsidP="00DE5D9D">
      <w:pPr>
        <w:numPr>
          <w:ilvl w:val="0"/>
          <w:numId w:val="1"/>
        </w:numPr>
      </w:pPr>
      <w:r w:rsidRPr="00944307">
        <w:t>Günün anlam ve önemini bildiren yazının okunması</w:t>
      </w:r>
    </w:p>
    <w:p w:rsidR="008F2091" w:rsidRPr="00944307" w:rsidRDefault="008F2091" w:rsidP="00DE5D9D">
      <w:pPr>
        <w:numPr>
          <w:ilvl w:val="0"/>
          <w:numId w:val="1"/>
        </w:numPr>
      </w:pPr>
      <w:r w:rsidRPr="00944307">
        <w:rPr>
          <w:rStyle w:val="A4"/>
          <w:sz w:val="24"/>
          <w:szCs w:val="24"/>
        </w:rPr>
        <w:t>15 Temmuz Demokrasi Zaferi ve Şehitlerimiz” adlı videonun izlenmesi</w:t>
      </w:r>
    </w:p>
    <w:p w:rsidR="008F2091" w:rsidRPr="00944307" w:rsidRDefault="008F2091" w:rsidP="00DE5D9D">
      <w:pPr>
        <w:numPr>
          <w:ilvl w:val="0"/>
          <w:numId w:val="1"/>
        </w:numPr>
      </w:pPr>
      <w:r w:rsidRPr="00944307">
        <w:t>15 Temmuz Şehitleri adlı şiirin okunması</w:t>
      </w:r>
    </w:p>
    <w:p w:rsidR="008F2091" w:rsidRPr="00944307" w:rsidRDefault="008F2091" w:rsidP="00DE5D9D">
      <w:pPr>
        <w:numPr>
          <w:ilvl w:val="0"/>
          <w:numId w:val="1"/>
        </w:numPr>
      </w:pPr>
      <w:r w:rsidRPr="00944307">
        <w:t>15 Temmuz "Korktular" şiirinin dinlenmesi</w:t>
      </w:r>
    </w:p>
    <w:p w:rsidR="008F2091" w:rsidRPr="00944307" w:rsidRDefault="008F2091" w:rsidP="00DE5D9D">
      <w:pPr>
        <w:numPr>
          <w:ilvl w:val="0"/>
          <w:numId w:val="1"/>
        </w:numPr>
      </w:pPr>
      <w:r w:rsidRPr="00944307">
        <w:t>"Bu Vatan Bizim" adlı şiirin okunması</w:t>
      </w:r>
    </w:p>
    <w:p w:rsidR="008F2091" w:rsidRPr="00944307" w:rsidRDefault="008F2091" w:rsidP="00DE5D9D">
      <w:pPr>
        <w:numPr>
          <w:ilvl w:val="0"/>
          <w:numId w:val="1"/>
        </w:numPr>
      </w:pPr>
      <w:r w:rsidRPr="00944307">
        <w:t>15 Temmuz "Şehitlik Marşı" nın izlenmesi</w:t>
      </w:r>
    </w:p>
    <w:p w:rsidR="008F2091" w:rsidRPr="00944307" w:rsidRDefault="008F2091" w:rsidP="00DE5D9D">
      <w:pPr>
        <w:numPr>
          <w:ilvl w:val="0"/>
          <w:numId w:val="1"/>
        </w:numPr>
      </w:pPr>
      <w:r w:rsidRPr="00944307">
        <w:t>15 Temmuz Demokrasi Marşının okunması</w:t>
      </w:r>
    </w:p>
    <w:p w:rsidR="008F2091" w:rsidRPr="00944307" w:rsidRDefault="008F2091" w:rsidP="00DE5D9D">
      <w:pPr>
        <w:numPr>
          <w:ilvl w:val="0"/>
          <w:numId w:val="1"/>
        </w:numPr>
      </w:pPr>
      <w:r w:rsidRPr="00944307">
        <w:t>15 Temmuz "Temmuz Bizim adlı şiirin izlenmesi</w:t>
      </w:r>
    </w:p>
    <w:p w:rsidR="008F2091" w:rsidRPr="00944307" w:rsidRDefault="008F2091" w:rsidP="00DE5D9D">
      <w:pPr>
        <w:numPr>
          <w:ilvl w:val="0"/>
          <w:numId w:val="1"/>
        </w:numPr>
      </w:pPr>
      <w:r w:rsidRPr="00944307">
        <w:t>İstiklal Marşı’nın ilk iki kıtasının okunması</w:t>
      </w:r>
    </w:p>
    <w:p w:rsidR="008F2091" w:rsidRPr="00944307" w:rsidRDefault="008F2091" w:rsidP="003E4B0B">
      <w:pPr>
        <w:numPr>
          <w:ilvl w:val="0"/>
          <w:numId w:val="1"/>
        </w:numPr>
      </w:pPr>
      <w:r w:rsidRPr="00944307">
        <w:t>15 Temmuz "Bu Vatan Bizimdir" marşının izlenmesi</w:t>
      </w:r>
    </w:p>
    <w:p w:rsidR="008F2091" w:rsidRPr="00944307" w:rsidRDefault="008F2091" w:rsidP="00DE5D9D">
      <w:pPr>
        <w:numPr>
          <w:ilvl w:val="0"/>
          <w:numId w:val="1"/>
        </w:numPr>
      </w:pPr>
      <w:r w:rsidRPr="00944307">
        <w:t>Kapanış.</w:t>
      </w:r>
    </w:p>
    <w:p w:rsidR="008F2091" w:rsidRPr="00944307" w:rsidRDefault="008F2091" w:rsidP="00DE5D9D"/>
    <w:p w:rsidR="008F2091" w:rsidRPr="00944307" w:rsidRDefault="008F2091" w:rsidP="00DE5D9D">
      <w:pPr>
        <w:tabs>
          <w:tab w:val="left" w:pos="3660"/>
        </w:tabs>
        <w:jc w:val="center"/>
        <w:rPr>
          <w:b/>
          <w:bCs/>
          <w:u w:val="single"/>
        </w:rPr>
      </w:pPr>
      <w:r w:rsidRPr="00944307">
        <w:rPr>
          <w:b/>
          <w:bCs/>
          <w:u w:val="single"/>
        </w:rPr>
        <w:t>Hazırlayanlar:</w:t>
      </w:r>
    </w:p>
    <w:p w:rsidR="008F2091" w:rsidRPr="00944307" w:rsidRDefault="008F2091" w:rsidP="00DE5D9D">
      <w:pPr>
        <w:tabs>
          <w:tab w:val="left" w:pos="3660"/>
        </w:tabs>
        <w:jc w:val="center"/>
        <w:rPr>
          <w:b/>
          <w:bCs/>
          <w:u w:val="single"/>
        </w:rPr>
      </w:pPr>
    </w:p>
    <w:p w:rsidR="008F2091" w:rsidRPr="00944307" w:rsidRDefault="008F2091" w:rsidP="00DE5D9D">
      <w:pPr>
        <w:spacing w:after="200" w:line="276" w:lineRule="auto"/>
        <w:jc w:val="center"/>
      </w:pPr>
      <w:r w:rsidRPr="00944307">
        <w:t>23.09.2016</w:t>
      </w:r>
      <w:r w:rsidRPr="00944307">
        <w:tab/>
      </w:r>
      <w:r w:rsidRPr="00944307">
        <w:tab/>
      </w:r>
      <w:r w:rsidRPr="00944307">
        <w:tab/>
      </w:r>
      <w:r w:rsidRPr="00944307">
        <w:tab/>
      </w:r>
      <w:r w:rsidRPr="00944307">
        <w:tab/>
      </w:r>
      <w:r w:rsidRPr="00944307">
        <w:tab/>
        <w:t>23.09.2016</w:t>
      </w:r>
    </w:p>
    <w:p w:rsidR="008F2091" w:rsidRPr="00944307" w:rsidRDefault="008F2091" w:rsidP="00DE5D9D">
      <w:pPr>
        <w:tabs>
          <w:tab w:val="left" w:pos="3660"/>
        </w:tabs>
        <w:jc w:val="center"/>
        <w:rPr>
          <w:b/>
          <w:bCs/>
        </w:rPr>
      </w:pPr>
    </w:p>
    <w:p w:rsidR="008F2091" w:rsidRPr="00944307" w:rsidRDefault="008F2091" w:rsidP="00DE5D9D">
      <w:pPr>
        <w:tabs>
          <w:tab w:val="left" w:pos="3660"/>
        </w:tabs>
        <w:jc w:val="center"/>
        <w:rPr>
          <w:b/>
          <w:bCs/>
        </w:rPr>
      </w:pPr>
      <w:r w:rsidRPr="00944307">
        <w:rPr>
          <w:b/>
          <w:bCs/>
        </w:rPr>
        <w:t xml:space="preserve"> Ethem ÇAKMAKCI</w:t>
      </w:r>
      <w:r w:rsidRPr="00944307">
        <w:rPr>
          <w:b/>
          <w:bCs/>
        </w:rPr>
        <w:tab/>
      </w:r>
      <w:r w:rsidRPr="00944307">
        <w:rPr>
          <w:b/>
          <w:bCs/>
        </w:rPr>
        <w:tab/>
      </w:r>
      <w:r w:rsidRPr="00944307">
        <w:rPr>
          <w:b/>
          <w:bCs/>
        </w:rPr>
        <w:tab/>
        <w:t>Zeynel YILDIRIM</w:t>
      </w:r>
    </w:p>
    <w:p w:rsidR="008F2091" w:rsidRPr="00944307" w:rsidRDefault="008F2091" w:rsidP="00DE5D9D">
      <w:pPr>
        <w:tabs>
          <w:tab w:val="left" w:pos="3660"/>
        </w:tabs>
        <w:jc w:val="center"/>
        <w:rPr>
          <w:b/>
          <w:bCs/>
        </w:rPr>
      </w:pPr>
      <w:r w:rsidRPr="00944307">
        <w:rPr>
          <w:b/>
          <w:bCs/>
        </w:rPr>
        <w:t xml:space="preserve">   4/A Sınıf Öğretmeni</w:t>
      </w:r>
      <w:r w:rsidRPr="00944307">
        <w:rPr>
          <w:b/>
          <w:bCs/>
        </w:rPr>
        <w:tab/>
      </w:r>
      <w:r w:rsidRPr="00944307">
        <w:rPr>
          <w:b/>
          <w:bCs/>
        </w:rPr>
        <w:tab/>
      </w:r>
      <w:r w:rsidRPr="00944307">
        <w:rPr>
          <w:b/>
          <w:bCs/>
        </w:rPr>
        <w:tab/>
        <w:t>4/D Sınıf Öğretmeni</w:t>
      </w:r>
    </w:p>
    <w:p w:rsidR="008F2091" w:rsidRPr="00944307" w:rsidRDefault="008F2091" w:rsidP="00DE5D9D">
      <w:pPr>
        <w:tabs>
          <w:tab w:val="left" w:pos="3660"/>
        </w:tabs>
        <w:jc w:val="center"/>
        <w:rPr>
          <w:b/>
          <w:bCs/>
        </w:rPr>
      </w:pPr>
    </w:p>
    <w:p w:rsidR="008F2091" w:rsidRPr="00944307" w:rsidRDefault="008F2091" w:rsidP="00DE5D9D"/>
    <w:p w:rsidR="008F2091" w:rsidRPr="00944307" w:rsidRDefault="008F2091" w:rsidP="00DE5D9D"/>
    <w:p w:rsidR="008F2091" w:rsidRPr="00944307" w:rsidRDefault="008F2091" w:rsidP="00DE5D9D">
      <w:pPr>
        <w:jc w:val="center"/>
        <w:rPr>
          <w:b/>
          <w:bCs/>
        </w:rPr>
      </w:pPr>
      <w:r w:rsidRPr="00944307">
        <w:rPr>
          <w:b/>
          <w:bCs/>
        </w:rPr>
        <w:t>OLUR</w:t>
      </w:r>
    </w:p>
    <w:p w:rsidR="008F2091" w:rsidRPr="00944307" w:rsidRDefault="008F2091" w:rsidP="00DE5D9D">
      <w:pPr>
        <w:jc w:val="center"/>
      </w:pPr>
      <w:r w:rsidRPr="00944307">
        <w:t>22.09.2016</w:t>
      </w:r>
    </w:p>
    <w:p w:rsidR="008F2091" w:rsidRPr="00944307" w:rsidRDefault="008F2091" w:rsidP="00DE5D9D">
      <w:pPr>
        <w:jc w:val="center"/>
      </w:pPr>
    </w:p>
    <w:p w:rsidR="008F2091" w:rsidRPr="00944307" w:rsidRDefault="008F2091" w:rsidP="00DE5D9D">
      <w:pPr>
        <w:jc w:val="center"/>
      </w:pPr>
    </w:p>
    <w:p w:rsidR="008F2091" w:rsidRPr="00944307" w:rsidRDefault="008F2091" w:rsidP="00DE5D9D">
      <w:pPr>
        <w:jc w:val="center"/>
        <w:rPr>
          <w:b/>
          <w:bCs/>
        </w:rPr>
      </w:pPr>
      <w:r w:rsidRPr="00944307">
        <w:rPr>
          <w:b/>
          <w:bCs/>
        </w:rPr>
        <w:t>Cengiz YAĞSIZ</w:t>
      </w:r>
    </w:p>
    <w:p w:rsidR="008F2091" w:rsidRPr="00944307" w:rsidRDefault="008F2091" w:rsidP="00DE5D9D">
      <w:pPr>
        <w:jc w:val="center"/>
      </w:pPr>
      <w:r w:rsidRPr="00944307">
        <w:rPr>
          <w:b/>
          <w:bCs/>
        </w:rPr>
        <w:t>Okul Müdürü</w:t>
      </w:r>
    </w:p>
    <w:p w:rsidR="008F2091" w:rsidRPr="00944307" w:rsidRDefault="008F2091"/>
    <w:p w:rsidR="008F2091" w:rsidRPr="00944307" w:rsidRDefault="008F2091"/>
    <w:p w:rsidR="008F2091" w:rsidRPr="00D8020B" w:rsidRDefault="008F2091">
      <w:r w:rsidRPr="00D8020B">
        <w:t>sorubak.com</w:t>
      </w:r>
      <w:r>
        <w:t xml:space="preserve"> </w:t>
      </w:r>
    </w:p>
    <w:p w:rsidR="008F2091" w:rsidRPr="00944307" w:rsidRDefault="008F2091"/>
    <w:p w:rsidR="008F2091" w:rsidRPr="00944307" w:rsidRDefault="008F2091"/>
    <w:p w:rsidR="008F2091" w:rsidRPr="00944307" w:rsidRDefault="008F2091"/>
    <w:p w:rsidR="008F2091" w:rsidRPr="00944307" w:rsidRDefault="008F2091"/>
    <w:p w:rsidR="008F2091" w:rsidRPr="00944307" w:rsidRDefault="008F2091" w:rsidP="00DE5D9D">
      <w:pPr>
        <w:ind w:left="2832" w:firstLine="708"/>
        <w:jc w:val="both"/>
        <w:rPr>
          <w:b/>
          <w:bCs/>
        </w:rPr>
      </w:pPr>
      <w:r w:rsidRPr="00944307">
        <w:rPr>
          <w:b/>
          <w:bCs/>
        </w:rPr>
        <w:t>SUNUCU METNİ</w:t>
      </w:r>
    </w:p>
    <w:p w:rsidR="008F2091" w:rsidRPr="00944307" w:rsidRDefault="008F2091" w:rsidP="00DE5D9D">
      <w:pPr>
        <w:jc w:val="both"/>
        <w:rPr>
          <w:b/>
          <w:bCs/>
        </w:rPr>
      </w:pPr>
    </w:p>
    <w:p w:rsidR="008F2091" w:rsidRPr="00944307" w:rsidRDefault="008F2091" w:rsidP="0001669C">
      <w:pPr>
        <w:pStyle w:val="Pa0"/>
        <w:rPr>
          <w:rFonts w:ascii="Times New Roman" w:hAnsi="Times New Roman" w:cs="Times New Roman"/>
          <w:b/>
          <w:bCs/>
          <w:u w:val="single"/>
        </w:rPr>
      </w:pPr>
      <w:r w:rsidRPr="00944307">
        <w:rPr>
          <w:rFonts w:ascii="Times New Roman" w:hAnsi="Times New Roman" w:cs="Times New Roman"/>
          <w:b/>
          <w:bCs/>
          <w:u w:val="single"/>
        </w:rPr>
        <w:t>ZEYNEP CEYLAN:</w:t>
      </w:r>
    </w:p>
    <w:p w:rsidR="008F2091" w:rsidRPr="00944307" w:rsidRDefault="008F2091" w:rsidP="00DE5D9D">
      <w:pPr>
        <w:ind w:firstLine="708"/>
        <w:jc w:val="both"/>
        <w:rPr>
          <w:b/>
          <w:bCs/>
        </w:rPr>
      </w:pPr>
      <w:r w:rsidRPr="00944307">
        <w:t>Sayın Müdürüm, değerli Öğretmenlerim, Sevgili arkadaşlarım’</w:t>
      </w:r>
    </w:p>
    <w:p w:rsidR="008F2091" w:rsidRPr="00944307" w:rsidRDefault="008F2091" w:rsidP="00DE5D9D">
      <w:pPr>
        <w:ind w:firstLine="708"/>
        <w:jc w:val="both"/>
        <w:rPr>
          <w:b/>
          <w:bCs/>
        </w:rPr>
      </w:pPr>
      <w:r w:rsidRPr="00944307">
        <w:t>2016-2017 Eğitim- Öğretim Yılı 15 Temmuz Demokrasi Zaferi Ve Şehitleri Anma Günü Programınahoş geldiniz.</w:t>
      </w:r>
    </w:p>
    <w:p w:rsidR="008F2091" w:rsidRPr="00944307" w:rsidRDefault="008F2091" w:rsidP="00DE5D9D">
      <w:pPr>
        <w:ind w:firstLine="708"/>
      </w:pPr>
      <w:r w:rsidRPr="00944307">
        <w:t>Sizleri 15 Temmuz demokrasi şehitlerinin manevi huzurunda bir dakikalık saygı duruşuna, ardından İstiklâl marşımızı okumaya davet ediyorum.</w:t>
      </w:r>
    </w:p>
    <w:p w:rsidR="008F2091" w:rsidRPr="00944307" w:rsidRDefault="008F2091" w:rsidP="00DE5D9D">
      <w:pPr>
        <w:ind w:left="2124" w:hanging="2124"/>
        <w:rPr>
          <w:b/>
          <w:bCs/>
          <w:u w:val="single"/>
        </w:rPr>
      </w:pPr>
    </w:p>
    <w:p w:rsidR="008F2091" w:rsidRPr="00944307" w:rsidRDefault="008F2091" w:rsidP="00DE5D9D">
      <w:pPr>
        <w:ind w:left="2124" w:hanging="2124"/>
        <w:rPr>
          <w:b/>
          <w:bCs/>
          <w:u w:val="single"/>
        </w:rPr>
      </w:pPr>
      <w:r w:rsidRPr="00944307">
        <w:rPr>
          <w:b/>
          <w:bCs/>
          <w:u w:val="single"/>
        </w:rPr>
        <w:t>FURKAN ADİBEŞ:</w:t>
      </w:r>
    </w:p>
    <w:p w:rsidR="008F2091" w:rsidRPr="00944307" w:rsidRDefault="008F2091" w:rsidP="00DE5D9D">
      <w:pPr>
        <w:ind w:left="2124" w:hanging="2124"/>
        <w:rPr>
          <w:b/>
          <w:bCs/>
          <w:u w:val="single"/>
        </w:rPr>
      </w:pPr>
    </w:p>
    <w:p w:rsidR="008F2091" w:rsidRPr="00944307" w:rsidRDefault="008F2091" w:rsidP="00DE5D9D">
      <w:pPr>
        <w:rPr>
          <w:rStyle w:val="Strong"/>
          <w:shd w:val="clear" w:color="auto" w:fill="FFFFFF"/>
        </w:rPr>
      </w:pPr>
      <w:r w:rsidRPr="00944307">
        <w:rPr>
          <w:rStyle w:val="Strong"/>
          <w:shd w:val="clear" w:color="auto" w:fill="FFFFFF"/>
        </w:rPr>
        <w:t xml:space="preserve">”Vatan için yaşayıp öldünüz; </w:t>
      </w:r>
    </w:p>
    <w:p w:rsidR="008F2091" w:rsidRPr="00944307" w:rsidRDefault="008F2091" w:rsidP="00DE5D9D">
      <w:r w:rsidRPr="00944307">
        <w:rPr>
          <w:rStyle w:val="Strong"/>
          <w:shd w:val="clear" w:color="auto" w:fill="FFFFFF"/>
        </w:rPr>
        <w:t>Siz toprağa değil, kalplere gömüldünüz.”</w:t>
      </w:r>
    </w:p>
    <w:p w:rsidR="008F2091" w:rsidRPr="00944307" w:rsidRDefault="008F2091" w:rsidP="00DE5D9D"/>
    <w:p w:rsidR="008F2091" w:rsidRPr="00944307" w:rsidRDefault="008F2091" w:rsidP="00944307">
      <w:pPr>
        <w:ind w:left="2124" w:hanging="2124"/>
        <w:rPr>
          <w:b/>
          <w:bCs/>
          <w:u w:val="single"/>
        </w:rPr>
      </w:pPr>
      <w:r w:rsidRPr="00944307">
        <w:rPr>
          <w:b/>
          <w:bCs/>
          <w:u w:val="single"/>
        </w:rPr>
        <w:t>FURKAN ADİBEŞ:</w:t>
      </w:r>
    </w:p>
    <w:p w:rsidR="008F2091" w:rsidRPr="00944307" w:rsidRDefault="008F2091" w:rsidP="00DE5D9D">
      <w:r w:rsidRPr="00944307">
        <w:t>Şimdi günün anlam ve önemini bildiren yazıyı okuması için okul müdürümüz Cengiz YAĞSIZ'ı buraya davet ediyorum.</w:t>
      </w:r>
    </w:p>
    <w:p w:rsidR="008F2091" w:rsidRPr="00944307" w:rsidRDefault="008F2091" w:rsidP="00DE5D9D">
      <w:pPr>
        <w:rPr>
          <w:b/>
          <w:bCs/>
        </w:rPr>
      </w:pPr>
    </w:p>
    <w:p w:rsidR="008F2091" w:rsidRPr="00944307" w:rsidRDefault="008F2091" w:rsidP="003E4B0B">
      <w:pPr>
        <w:pStyle w:val="Pa0"/>
        <w:rPr>
          <w:rFonts w:ascii="Times New Roman" w:hAnsi="Times New Roman" w:cs="Times New Roman"/>
          <w:b/>
          <w:bCs/>
          <w:u w:val="single"/>
        </w:rPr>
      </w:pPr>
      <w:r w:rsidRPr="00944307">
        <w:rPr>
          <w:rFonts w:ascii="Times New Roman" w:hAnsi="Times New Roman" w:cs="Times New Roman"/>
          <w:b/>
          <w:bCs/>
          <w:u w:val="single"/>
        </w:rPr>
        <w:t>ZEYNEP CEYLAN:</w:t>
      </w:r>
    </w:p>
    <w:p w:rsidR="008F2091" w:rsidRPr="00944307" w:rsidRDefault="008F2091" w:rsidP="003E4B0B">
      <w:pPr>
        <w:pStyle w:val="Pa0"/>
        <w:rPr>
          <w:rFonts w:ascii="Times New Roman" w:hAnsi="Times New Roman" w:cs="Times New Roman"/>
          <w:color w:val="000000"/>
        </w:rPr>
      </w:pPr>
      <w:r w:rsidRPr="00944307">
        <w:rPr>
          <w:rFonts w:ascii="Times New Roman" w:hAnsi="Times New Roman" w:cs="Times New Roman"/>
          <w:color w:val="000000"/>
        </w:rPr>
        <w:t xml:space="preserve">Allahın seçtiği kurtulmuş millet! </w:t>
      </w:r>
    </w:p>
    <w:p w:rsidR="008F2091" w:rsidRPr="00944307" w:rsidRDefault="008F2091" w:rsidP="003E4B0B">
      <w:pPr>
        <w:pStyle w:val="Pa0"/>
        <w:rPr>
          <w:rFonts w:ascii="Times New Roman" w:hAnsi="Times New Roman" w:cs="Times New Roman"/>
          <w:color w:val="000000"/>
        </w:rPr>
      </w:pPr>
      <w:r w:rsidRPr="00944307">
        <w:rPr>
          <w:rFonts w:ascii="Times New Roman" w:hAnsi="Times New Roman" w:cs="Times New Roman"/>
          <w:color w:val="000000"/>
        </w:rPr>
        <w:t xml:space="preserve">Güneşten başını göklere yükselt! </w:t>
      </w:r>
    </w:p>
    <w:p w:rsidR="008F2091" w:rsidRPr="00944307" w:rsidRDefault="008F2091" w:rsidP="003E4B0B">
      <w:pPr>
        <w:pStyle w:val="Pa0"/>
        <w:rPr>
          <w:rFonts w:ascii="Times New Roman" w:hAnsi="Times New Roman" w:cs="Times New Roman"/>
          <w:color w:val="000000"/>
        </w:rPr>
      </w:pPr>
      <w:r w:rsidRPr="00944307">
        <w:rPr>
          <w:rFonts w:ascii="Times New Roman" w:hAnsi="Times New Roman" w:cs="Times New Roman"/>
          <w:color w:val="000000"/>
        </w:rPr>
        <w:t xml:space="preserve">Avlanır, kim sana atarsa kement, </w:t>
      </w:r>
    </w:p>
    <w:p w:rsidR="008F2091" w:rsidRPr="00944307" w:rsidRDefault="008F2091" w:rsidP="003E4B0B">
      <w:pPr>
        <w:rPr>
          <w:b/>
          <w:bCs/>
          <w:u w:val="single"/>
        </w:rPr>
      </w:pPr>
      <w:r w:rsidRPr="00944307">
        <w:rPr>
          <w:color w:val="000000"/>
        </w:rPr>
        <w:t>Ezel kuşatılmaz, çevrilmez ebet.5</w:t>
      </w:r>
    </w:p>
    <w:p w:rsidR="008F2091" w:rsidRPr="00944307" w:rsidRDefault="008F2091" w:rsidP="003E4B0B">
      <w:pPr>
        <w:rPr>
          <w:b/>
          <w:bCs/>
          <w:u w:val="single"/>
        </w:rPr>
      </w:pPr>
    </w:p>
    <w:p w:rsidR="008F2091" w:rsidRPr="00944307" w:rsidRDefault="008F2091" w:rsidP="003E4B0B">
      <w:pPr>
        <w:rPr>
          <w:b/>
          <w:bCs/>
        </w:rPr>
      </w:pPr>
      <w:r w:rsidRPr="00944307">
        <w:rPr>
          <w:b/>
          <w:bCs/>
          <w:u w:val="single"/>
        </w:rPr>
        <w:t>ZEYNEP CEYLAN:</w:t>
      </w:r>
      <w:r w:rsidRPr="00944307">
        <w:t xml:space="preserve">Şimdi </w:t>
      </w:r>
      <w:r w:rsidRPr="00944307">
        <w:rPr>
          <w:rStyle w:val="A4"/>
          <w:sz w:val="24"/>
          <w:szCs w:val="24"/>
        </w:rPr>
        <w:t>15 Temmuz Demokrasi Zaferi ve Şehitlerimiz” adlı videoyu izliyoruz.</w:t>
      </w:r>
    </w:p>
    <w:p w:rsidR="008F2091" w:rsidRPr="00944307" w:rsidRDefault="008F2091" w:rsidP="003E4B0B">
      <w:pPr>
        <w:rPr>
          <w:b/>
          <w:bCs/>
          <w:u w:val="single"/>
        </w:rPr>
      </w:pPr>
    </w:p>
    <w:p w:rsidR="008F2091" w:rsidRPr="00944307" w:rsidRDefault="008F2091" w:rsidP="003E4B0B"/>
    <w:p w:rsidR="008F2091" w:rsidRPr="00944307" w:rsidRDefault="008F2091" w:rsidP="00944307">
      <w:pPr>
        <w:ind w:left="2124" w:hanging="2124"/>
        <w:rPr>
          <w:b/>
          <w:bCs/>
          <w:u w:val="single"/>
        </w:rPr>
      </w:pPr>
      <w:r w:rsidRPr="00944307">
        <w:rPr>
          <w:b/>
          <w:bCs/>
          <w:u w:val="single"/>
        </w:rPr>
        <w:t>FURKAN ADİBEŞ:</w:t>
      </w:r>
    </w:p>
    <w:p w:rsidR="008F2091" w:rsidRPr="00944307" w:rsidRDefault="008F2091" w:rsidP="00DE5D9D">
      <w:pPr>
        <w:rPr>
          <w:rStyle w:val="Strong"/>
          <w:shd w:val="clear" w:color="auto" w:fill="FFFFFF"/>
        </w:rPr>
      </w:pPr>
      <w:r w:rsidRPr="00944307">
        <w:rPr>
          <w:rStyle w:val="Strong"/>
          <w:shd w:val="clear" w:color="auto" w:fill="FFFFFF"/>
        </w:rPr>
        <w:t>”Vatanımız için şehit olmuş askerim. </w:t>
      </w:r>
    </w:p>
    <w:p w:rsidR="008F2091" w:rsidRPr="00944307" w:rsidRDefault="008F2091" w:rsidP="00DE5D9D">
      <w:pPr>
        <w:rPr>
          <w:rStyle w:val="Strong"/>
          <w:shd w:val="clear" w:color="auto" w:fill="FFFFFF"/>
        </w:rPr>
      </w:pPr>
      <w:r w:rsidRPr="00944307">
        <w:rPr>
          <w:rStyle w:val="Strong"/>
          <w:shd w:val="clear" w:color="auto" w:fill="FFFFFF"/>
        </w:rPr>
        <w:t>Milletçe ağlıyoruz acımız çok derin. </w:t>
      </w:r>
    </w:p>
    <w:p w:rsidR="008F2091" w:rsidRPr="00944307" w:rsidRDefault="008F2091" w:rsidP="00DE5D9D">
      <w:pPr>
        <w:rPr>
          <w:rStyle w:val="Strong"/>
          <w:shd w:val="clear" w:color="auto" w:fill="FFFFFF"/>
        </w:rPr>
      </w:pPr>
      <w:r w:rsidRPr="00944307">
        <w:rPr>
          <w:rStyle w:val="Strong"/>
          <w:shd w:val="clear" w:color="auto" w:fill="FFFFFF"/>
        </w:rPr>
        <w:t>Bitmeli bu terör içimiz olmalı serin. </w:t>
      </w:r>
    </w:p>
    <w:p w:rsidR="008F2091" w:rsidRPr="00944307" w:rsidRDefault="008F2091" w:rsidP="00DE5D9D">
      <w:r w:rsidRPr="00944307">
        <w:rPr>
          <w:rStyle w:val="Strong"/>
          <w:shd w:val="clear" w:color="auto" w:fill="FFFFFF"/>
        </w:rPr>
        <w:t>Şehitler ölmez vatan bölünmez.”</w:t>
      </w:r>
    </w:p>
    <w:p w:rsidR="008F2091" w:rsidRPr="00944307" w:rsidRDefault="008F2091" w:rsidP="00DE5D9D"/>
    <w:p w:rsidR="008F2091" w:rsidRPr="00944307" w:rsidRDefault="008F2091" w:rsidP="00944307">
      <w:pPr>
        <w:ind w:left="2124" w:hanging="2124"/>
        <w:rPr>
          <w:b/>
          <w:bCs/>
          <w:u w:val="single"/>
        </w:rPr>
      </w:pPr>
      <w:r w:rsidRPr="00944307">
        <w:rPr>
          <w:b/>
          <w:bCs/>
          <w:u w:val="single"/>
        </w:rPr>
        <w:t>FURKAN ADİBEŞ:</w:t>
      </w:r>
    </w:p>
    <w:p w:rsidR="008F2091" w:rsidRPr="00944307" w:rsidRDefault="008F2091" w:rsidP="00DE5D9D">
      <w:r w:rsidRPr="00944307">
        <w:rPr>
          <w:b/>
          <w:bCs/>
        </w:rPr>
        <w:tab/>
      </w:r>
      <w:r w:rsidRPr="00944307">
        <w:t>Şimdi 15 Temmuz Şehitleri adlı şiiri okuması için 4-A sınıfından Burçin ÇETİNKAYA adlı arkadaşımızı buraya davet ediyorum.</w:t>
      </w:r>
    </w:p>
    <w:p w:rsidR="008F2091" w:rsidRPr="00944307" w:rsidRDefault="008F2091" w:rsidP="00DE5D9D"/>
    <w:p w:rsidR="008F2091" w:rsidRPr="00944307" w:rsidRDefault="008F2091" w:rsidP="00DE5D9D">
      <w:pPr>
        <w:rPr>
          <w:b/>
          <w:bCs/>
          <w:u w:val="single"/>
        </w:rPr>
      </w:pPr>
      <w:r w:rsidRPr="00944307">
        <w:rPr>
          <w:b/>
          <w:bCs/>
          <w:u w:val="single"/>
        </w:rPr>
        <w:t>ZEYNEP CEYLAN:</w:t>
      </w:r>
    </w:p>
    <w:p w:rsidR="008F2091" w:rsidRPr="00944307" w:rsidRDefault="008F2091" w:rsidP="00DE5D9D">
      <w:pPr>
        <w:rPr>
          <w:rStyle w:val="Strong"/>
          <w:shd w:val="clear" w:color="auto" w:fill="FFFFFF"/>
        </w:rPr>
      </w:pPr>
      <w:r w:rsidRPr="00944307">
        <w:rPr>
          <w:rStyle w:val="Strong"/>
          <w:shd w:val="clear" w:color="auto" w:fill="FFFFFF"/>
        </w:rPr>
        <w:t xml:space="preserve">”Dün gece derin bir uykuya daldım, </w:t>
      </w:r>
    </w:p>
    <w:p w:rsidR="008F2091" w:rsidRPr="00944307" w:rsidRDefault="008F2091" w:rsidP="00DE5D9D">
      <w:pPr>
        <w:rPr>
          <w:rStyle w:val="Strong"/>
          <w:shd w:val="clear" w:color="auto" w:fill="FFFFFF"/>
        </w:rPr>
      </w:pPr>
      <w:r w:rsidRPr="00944307">
        <w:rPr>
          <w:rStyle w:val="Strong"/>
          <w:shd w:val="clear" w:color="auto" w:fill="FFFFFF"/>
        </w:rPr>
        <w:t xml:space="preserve">Çok güzel bir rüyayla sabah uyandım. </w:t>
      </w:r>
    </w:p>
    <w:p w:rsidR="008F2091" w:rsidRPr="00944307" w:rsidRDefault="008F2091" w:rsidP="00DE5D9D">
      <w:pPr>
        <w:rPr>
          <w:rStyle w:val="Strong"/>
          <w:shd w:val="clear" w:color="auto" w:fill="FFFFFF"/>
        </w:rPr>
      </w:pPr>
      <w:r w:rsidRPr="00944307">
        <w:rPr>
          <w:rStyle w:val="Strong"/>
          <w:shd w:val="clear" w:color="auto" w:fill="FFFFFF"/>
        </w:rPr>
        <w:t>Sen ise vatan derdindeymişsin  Mehmedim.</w:t>
      </w:r>
    </w:p>
    <w:p w:rsidR="008F2091" w:rsidRPr="00944307" w:rsidRDefault="008F2091" w:rsidP="00DE5D9D">
      <w:r w:rsidRPr="00944307">
        <w:rPr>
          <w:rStyle w:val="Strong"/>
          <w:shd w:val="clear" w:color="auto" w:fill="FFFFFF"/>
        </w:rPr>
        <w:t>Şehit olmuşsun çok utandım.”</w:t>
      </w:r>
    </w:p>
    <w:p w:rsidR="008F2091" w:rsidRPr="00944307" w:rsidRDefault="008F2091" w:rsidP="003E4B0B">
      <w:pPr>
        <w:rPr>
          <w:b/>
          <w:bCs/>
          <w:u w:val="single"/>
        </w:rPr>
      </w:pPr>
    </w:p>
    <w:p w:rsidR="008F2091" w:rsidRPr="00944307" w:rsidRDefault="008F2091" w:rsidP="003E4B0B">
      <w:r w:rsidRPr="00944307">
        <w:rPr>
          <w:b/>
          <w:bCs/>
          <w:u w:val="single"/>
        </w:rPr>
        <w:t>ZEYNEP CEYLAN:</w:t>
      </w:r>
      <w:r w:rsidRPr="00944307">
        <w:t>Şimdi 15 Temmuz "Korktular" şiirini dinliyoruz.</w:t>
      </w:r>
    </w:p>
    <w:p w:rsidR="008F2091" w:rsidRPr="00944307" w:rsidRDefault="008F2091" w:rsidP="003E4B0B">
      <w:pPr>
        <w:ind w:left="720"/>
      </w:pPr>
    </w:p>
    <w:p w:rsidR="008F2091" w:rsidRPr="00944307" w:rsidRDefault="008F2091" w:rsidP="00944307">
      <w:pPr>
        <w:ind w:left="2124" w:hanging="2124"/>
        <w:rPr>
          <w:b/>
          <w:bCs/>
          <w:u w:val="single"/>
        </w:rPr>
      </w:pPr>
      <w:r w:rsidRPr="00944307">
        <w:rPr>
          <w:b/>
          <w:bCs/>
          <w:u w:val="single"/>
        </w:rPr>
        <w:t>FURKAN ADİBEŞ:</w:t>
      </w:r>
    </w:p>
    <w:p w:rsidR="008F2091" w:rsidRPr="00944307" w:rsidRDefault="008F2091" w:rsidP="003E4B0B"/>
    <w:p w:rsidR="008F2091" w:rsidRPr="00944307" w:rsidRDefault="008F2091" w:rsidP="003E4B0B">
      <w:pPr>
        <w:pStyle w:val="Pa0"/>
        <w:rPr>
          <w:rFonts w:ascii="Times New Roman" w:hAnsi="Times New Roman" w:cs="Times New Roman"/>
          <w:color w:val="000000"/>
        </w:rPr>
      </w:pPr>
    </w:p>
    <w:p w:rsidR="008F2091" w:rsidRPr="00944307" w:rsidRDefault="008F2091" w:rsidP="003E4B0B">
      <w:pPr>
        <w:pStyle w:val="Pa0"/>
        <w:rPr>
          <w:rFonts w:ascii="Times New Roman" w:hAnsi="Times New Roman" w:cs="Times New Roman"/>
          <w:color w:val="000000"/>
        </w:rPr>
      </w:pPr>
      <w:r w:rsidRPr="00944307">
        <w:rPr>
          <w:rFonts w:ascii="Times New Roman" w:hAnsi="Times New Roman" w:cs="Times New Roman"/>
          <w:color w:val="000000"/>
        </w:rPr>
        <w:t xml:space="preserve">Asım'ın nesli diyordum ya nesilmiş gerçek: </w:t>
      </w:r>
    </w:p>
    <w:p w:rsidR="008F2091" w:rsidRPr="00944307" w:rsidRDefault="008F2091" w:rsidP="003E4B0B">
      <w:pPr>
        <w:pStyle w:val="Pa0"/>
        <w:rPr>
          <w:rFonts w:ascii="Times New Roman" w:hAnsi="Times New Roman" w:cs="Times New Roman"/>
          <w:color w:val="000000"/>
        </w:rPr>
      </w:pPr>
      <w:r w:rsidRPr="00944307">
        <w:rPr>
          <w:rFonts w:ascii="Times New Roman" w:hAnsi="Times New Roman" w:cs="Times New Roman"/>
          <w:color w:val="000000"/>
        </w:rPr>
        <w:t xml:space="preserve">İşte çiğnetmedi namusunu, çiğnetmeyecek. </w:t>
      </w:r>
    </w:p>
    <w:p w:rsidR="008F2091" w:rsidRPr="00944307" w:rsidRDefault="008F2091" w:rsidP="003E4B0B">
      <w:pPr>
        <w:pStyle w:val="Pa0"/>
        <w:rPr>
          <w:rFonts w:ascii="Times New Roman" w:hAnsi="Times New Roman" w:cs="Times New Roman"/>
          <w:color w:val="000000"/>
        </w:rPr>
      </w:pPr>
      <w:r w:rsidRPr="00944307">
        <w:rPr>
          <w:rFonts w:ascii="Times New Roman" w:hAnsi="Times New Roman" w:cs="Times New Roman"/>
          <w:color w:val="000000"/>
        </w:rPr>
        <w:t xml:space="preserve">Şüheda gövdesi, bir baksana dağlar, taşlar... </w:t>
      </w:r>
    </w:p>
    <w:p w:rsidR="008F2091" w:rsidRPr="00944307" w:rsidRDefault="008F2091" w:rsidP="003E4B0B">
      <w:pPr>
        <w:rPr>
          <w:color w:val="000000"/>
        </w:rPr>
      </w:pPr>
      <w:r w:rsidRPr="00944307">
        <w:rPr>
          <w:color w:val="000000"/>
        </w:rPr>
        <w:t xml:space="preserve">O rükû olmasa, dünyada eğilmez başlar. </w:t>
      </w:r>
    </w:p>
    <w:p w:rsidR="008F2091" w:rsidRPr="00944307" w:rsidRDefault="008F2091" w:rsidP="003E4B0B">
      <w:pPr>
        <w:rPr>
          <w:b/>
          <w:bCs/>
          <w:u w:val="single"/>
        </w:rPr>
      </w:pPr>
    </w:p>
    <w:p w:rsidR="008F2091" w:rsidRPr="00944307" w:rsidRDefault="008F2091" w:rsidP="003E4B0B"/>
    <w:p w:rsidR="008F2091" w:rsidRPr="00944307" w:rsidRDefault="008F2091" w:rsidP="00DE5D9D">
      <w:pPr>
        <w:rPr>
          <w:b/>
          <w:bCs/>
          <w:u w:val="single"/>
        </w:rPr>
      </w:pPr>
    </w:p>
    <w:p w:rsidR="008F2091" w:rsidRPr="00944307" w:rsidRDefault="008F2091" w:rsidP="00944307">
      <w:pPr>
        <w:ind w:left="2124" w:hanging="2124"/>
        <w:rPr>
          <w:b/>
          <w:bCs/>
          <w:u w:val="single"/>
        </w:rPr>
      </w:pPr>
      <w:r w:rsidRPr="00944307">
        <w:rPr>
          <w:b/>
          <w:bCs/>
          <w:u w:val="single"/>
        </w:rPr>
        <w:t>FURKAN ADİBEŞ:</w:t>
      </w:r>
    </w:p>
    <w:p w:rsidR="008F2091" w:rsidRPr="00944307" w:rsidRDefault="008F2091" w:rsidP="00DE5D9D">
      <w:r w:rsidRPr="00944307">
        <w:t xml:space="preserve"> Şimdi Bu Vatan Bizim adlı şiiri okuması için 4-D sınıfından Sudenaz İNCE adlı arkadaşımızı buraya davet ediyorum.</w:t>
      </w:r>
    </w:p>
    <w:p w:rsidR="008F2091" w:rsidRPr="00944307" w:rsidRDefault="008F2091" w:rsidP="00DE5D9D"/>
    <w:p w:rsidR="008F2091" w:rsidRPr="00944307" w:rsidRDefault="008F2091" w:rsidP="00944307">
      <w:pPr>
        <w:rPr>
          <w:b/>
          <w:bCs/>
          <w:u w:val="single"/>
        </w:rPr>
      </w:pPr>
      <w:r w:rsidRPr="00944307">
        <w:rPr>
          <w:b/>
          <w:bCs/>
          <w:u w:val="single"/>
        </w:rPr>
        <w:t>ZEYNEP CEYLAN:</w:t>
      </w:r>
    </w:p>
    <w:p w:rsidR="008F2091" w:rsidRPr="00944307" w:rsidRDefault="008F2091" w:rsidP="00D338EC">
      <w:pPr>
        <w:rPr>
          <w:b/>
          <w:bCs/>
        </w:rPr>
      </w:pPr>
    </w:p>
    <w:p w:rsidR="008F2091" w:rsidRPr="00944307" w:rsidRDefault="008F2091" w:rsidP="00D338EC">
      <w:pPr>
        <w:pStyle w:val="Pa0"/>
        <w:rPr>
          <w:rFonts w:ascii="Times New Roman" w:hAnsi="Times New Roman" w:cs="Times New Roman"/>
          <w:color w:val="000000"/>
        </w:rPr>
      </w:pPr>
      <w:r w:rsidRPr="00944307">
        <w:rPr>
          <w:rFonts w:ascii="Times New Roman" w:hAnsi="Times New Roman" w:cs="Times New Roman"/>
          <w:color w:val="000000"/>
        </w:rPr>
        <w:t xml:space="preserve">Ezanımdan alışıp tekbire, </w:t>
      </w:r>
    </w:p>
    <w:p w:rsidR="008F2091" w:rsidRPr="00944307" w:rsidRDefault="008F2091" w:rsidP="00D338EC">
      <w:pPr>
        <w:pStyle w:val="Pa0"/>
        <w:rPr>
          <w:rFonts w:ascii="Times New Roman" w:hAnsi="Times New Roman" w:cs="Times New Roman"/>
          <w:color w:val="000000"/>
        </w:rPr>
      </w:pPr>
      <w:r w:rsidRPr="00944307">
        <w:rPr>
          <w:rFonts w:ascii="Times New Roman" w:hAnsi="Times New Roman" w:cs="Times New Roman"/>
          <w:color w:val="000000"/>
        </w:rPr>
        <w:t xml:space="preserve">Buldunuz mutluluk, imanımla... </w:t>
      </w:r>
    </w:p>
    <w:p w:rsidR="008F2091" w:rsidRPr="00944307" w:rsidRDefault="008F2091" w:rsidP="00D338EC">
      <w:pPr>
        <w:pStyle w:val="Pa0"/>
        <w:rPr>
          <w:rFonts w:ascii="Times New Roman" w:hAnsi="Times New Roman" w:cs="Times New Roman"/>
          <w:color w:val="000000"/>
        </w:rPr>
      </w:pPr>
      <w:r w:rsidRPr="00944307">
        <w:rPr>
          <w:rFonts w:ascii="Times New Roman" w:hAnsi="Times New Roman" w:cs="Times New Roman"/>
          <w:color w:val="000000"/>
        </w:rPr>
        <w:t xml:space="preserve">Vatan ettim sizi ey topraklar </w:t>
      </w:r>
    </w:p>
    <w:p w:rsidR="008F2091" w:rsidRPr="00944307" w:rsidRDefault="008F2091" w:rsidP="00D338EC">
      <w:pPr>
        <w:rPr>
          <w:b/>
          <w:bCs/>
          <w:shd w:val="clear" w:color="auto" w:fill="FFFFFF"/>
        </w:rPr>
      </w:pPr>
      <w:r w:rsidRPr="00944307">
        <w:rPr>
          <w:color w:val="000000"/>
        </w:rPr>
        <w:t>Beş vakit damgalayıp alnımla</w:t>
      </w:r>
    </w:p>
    <w:p w:rsidR="008F2091" w:rsidRPr="00944307" w:rsidRDefault="008F2091" w:rsidP="00D338EC"/>
    <w:p w:rsidR="008F2091" w:rsidRPr="00944307" w:rsidRDefault="008F2091" w:rsidP="00944307">
      <w:pPr>
        <w:rPr>
          <w:b/>
          <w:bCs/>
          <w:u w:val="single"/>
        </w:rPr>
      </w:pPr>
      <w:r w:rsidRPr="00944307">
        <w:rPr>
          <w:b/>
          <w:bCs/>
          <w:u w:val="single"/>
        </w:rPr>
        <w:t>ZEYNEP CEYLAN:</w:t>
      </w:r>
    </w:p>
    <w:p w:rsidR="008F2091" w:rsidRPr="00944307" w:rsidRDefault="008F2091" w:rsidP="00D338EC">
      <w:r w:rsidRPr="00944307">
        <w:t xml:space="preserve"> Şimdi 15 Temmuz " şehitlik marşı" videosunu izliyoruz.</w:t>
      </w:r>
    </w:p>
    <w:p w:rsidR="008F2091" w:rsidRPr="00944307" w:rsidRDefault="008F2091" w:rsidP="00DE5D9D">
      <w:pPr>
        <w:rPr>
          <w:b/>
          <w:bCs/>
          <w:u w:val="single"/>
        </w:rPr>
      </w:pPr>
    </w:p>
    <w:p w:rsidR="008F2091" w:rsidRPr="00944307" w:rsidRDefault="008F2091" w:rsidP="00944307">
      <w:pPr>
        <w:ind w:left="2124" w:hanging="2124"/>
        <w:rPr>
          <w:b/>
          <w:bCs/>
          <w:u w:val="single"/>
        </w:rPr>
      </w:pPr>
      <w:r w:rsidRPr="00944307">
        <w:rPr>
          <w:b/>
          <w:bCs/>
          <w:u w:val="single"/>
        </w:rPr>
        <w:t>FURKAN ADİBEŞ:</w:t>
      </w:r>
    </w:p>
    <w:p w:rsidR="008F2091" w:rsidRPr="00944307" w:rsidRDefault="008F2091" w:rsidP="00DE5D9D">
      <w:pPr>
        <w:rPr>
          <w:b/>
          <w:bCs/>
          <w:shd w:val="clear" w:color="auto" w:fill="FFFFFF"/>
        </w:rPr>
      </w:pPr>
      <w:r w:rsidRPr="00944307">
        <w:rPr>
          <w:b/>
          <w:bCs/>
          <w:shd w:val="clear" w:color="auto" w:fill="FFFFFF"/>
        </w:rPr>
        <w:t>”Sahipsiz vatanın batması haktır.</w:t>
      </w:r>
    </w:p>
    <w:p w:rsidR="008F2091" w:rsidRPr="00944307" w:rsidRDefault="008F2091" w:rsidP="00DE5D9D">
      <w:pPr>
        <w:rPr>
          <w:b/>
          <w:bCs/>
          <w:shd w:val="clear" w:color="auto" w:fill="FFFFFF"/>
        </w:rPr>
      </w:pPr>
      <w:r w:rsidRPr="00944307">
        <w:rPr>
          <w:b/>
          <w:bCs/>
          <w:shd w:val="clear" w:color="auto" w:fill="FFFFFF"/>
        </w:rPr>
        <w:t>Sen sahip çıkarsan bu vatan batmayacaktır !”</w:t>
      </w:r>
    </w:p>
    <w:p w:rsidR="008F2091" w:rsidRPr="00944307" w:rsidRDefault="008F2091" w:rsidP="00DE5D9D"/>
    <w:p w:rsidR="008F2091" w:rsidRPr="00944307" w:rsidRDefault="008F2091" w:rsidP="00944307">
      <w:pPr>
        <w:ind w:left="2124" w:hanging="2124"/>
        <w:rPr>
          <w:b/>
          <w:bCs/>
          <w:u w:val="single"/>
        </w:rPr>
      </w:pPr>
      <w:r w:rsidRPr="00944307">
        <w:rPr>
          <w:b/>
          <w:bCs/>
          <w:u w:val="single"/>
        </w:rPr>
        <w:t>FURKAN ADİBEŞ:</w:t>
      </w:r>
    </w:p>
    <w:p w:rsidR="008F2091" w:rsidRPr="00944307" w:rsidRDefault="008F2091" w:rsidP="00DE5D9D">
      <w:r w:rsidRPr="00944307">
        <w:t>Şimdi 15 Temmuz Demokrasi Marşı'nı okuması için 4-C sınıfından Eslem Nur AYDIN adlı arkadaşımızı buraya davet ediyorum.</w:t>
      </w:r>
    </w:p>
    <w:p w:rsidR="008F2091" w:rsidRPr="00944307" w:rsidRDefault="008F2091" w:rsidP="00DE5D9D"/>
    <w:p w:rsidR="008F2091" w:rsidRPr="00944307" w:rsidRDefault="008F2091" w:rsidP="00944307">
      <w:pPr>
        <w:rPr>
          <w:b/>
          <w:bCs/>
          <w:u w:val="single"/>
        </w:rPr>
      </w:pPr>
      <w:r w:rsidRPr="00944307">
        <w:rPr>
          <w:b/>
          <w:bCs/>
          <w:u w:val="single"/>
        </w:rPr>
        <w:t>ZEYNEP CEYLAN:</w:t>
      </w:r>
    </w:p>
    <w:p w:rsidR="008F2091" w:rsidRPr="00944307" w:rsidRDefault="008F2091" w:rsidP="00DE5D9D">
      <w:pPr>
        <w:rPr>
          <w:b/>
          <w:bCs/>
        </w:rPr>
      </w:pPr>
    </w:p>
    <w:p w:rsidR="008F2091" w:rsidRPr="00944307" w:rsidRDefault="008F2091" w:rsidP="00DE5D9D">
      <w:pPr>
        <w:rPr>
          <w:b/>
          <w:bCs/>
          <w:shd w:val="clear" w:color="auto" w:fill="FFFFFF"/>
        </w:rPr>
      </w:pPr>
      <w:r w:rsidRPr="00944307">
        <w:rPr>
          <w:b/>
          <w:bCs/>
          <w:shd w:val="clear" w:color="auto" w:fill="FFFFFF"/>
        </w:rPr>
        <w:t xml:space="preserve">”Bayrakları bayrak yapan üstündeki kandır. </w:t>
      </w:r>
    </w:p>
    <w:p w:rsidR="008F2091" w:rsidRPr="00944307" w:rsidRDefault="008F2091" w:rsidP="00DE5D9D">
      <w:pPr>
        <w:rPr>
          <w:b/>
          <w:bCs/>
        </w:rPr>
      </w:pPr>
      <w:r w:rsidRPr="00944307">
        <w:rPr>
          <w:b/>
          <w:bCs/>
          <w:shd w:val="clear" w:color="auto" w:fill="FFFFFF"/>
        </w:rPr>
        <w:t>Toprak, eğer uğruna ölen varsa vatandır!”</w:t>
      </w:r>
    </w:p>
    <w:p w:rsidR="008F2091" w:rsidRPr="00944307" w:rsidRDefault="008F2091" w:rsidP="00DE5D9D"/>
    <w:p w:rsidR="008F2091" w:rsidRPr="00944307" w:rsidRDefault="008F2091" w:rsidP="00944307">
      <w:pPr>
        <w:rPr>
          <w:b/>
          <w:bCs/>
          <w:u w:val="single"/>
        </w:rPr>
      </w:pPr>
      <w:r w:rsidRPr="00944307">
        <w:rPr>
          <w:b/>
          <w:bCs/>
          <w:u w:val="single"/>
        </w:rPr>
        <w:t>ZEYNEP CEYLAN:</w:t>
      </w:r>
    </w:p>
    <w:p w:rsidR="008F2091" w:rsidRPr="00944307" w:rsidRDefault="008F2091" w:rsidP="00D338EC">
      <w:r w:rsidRPr="00944307">
        <w:t xml:space="preserve"> Şimdi "Temmuz Bizim " adlı şiirin videosunu izliyoruz.</w:t>
      </w:r>
    </w:p>
    <w:p w:rsidR="008F2091" w:rsidRPr="00944307" w:rsidRDefault="008F2091" w:rsidP="00D338EC">
      <w:pPr>
        <w:rPr>
          <w:b/>
          <w:bCs/>
        </w:rPr>
      </w:pPr>
    </w:p>
    <w:p w:rsidR="008F2091" w:rsidRPr="00944307" w:rsidRDefault="008F2091" w:rsidP="00D338EC">
      <w:pPr>
        <w:rPr>
          <w:b/>
          <w:bCs/>
        </w:rPr>
      </w:pPr>
    </w:p>
    <w:p w:rsidR="008F2091" w:rsidRPr="00944307" w:rsidRDefault="008F2091" w:rsidP="00944307">
      <w:pPr>
        <w:ind w:left="2124" w:hanging="2124"/>
        <w:rPr>
          <w:b/>
          <w:bCs/>
          <w:u w:val="single"/>
        </w:rPr>
      </w:pPr>
      <w:r w:rsidRPr="00944307">
        <w:rPr>
          <w:b/>
          <w:bCs/>
          <w:u w:val="single"/>
        </w:rPr>
        <w:t>FURKAN ADİBEŞ:</w:t>
      </w:r>
    </w:p>
    <w:p w:rsidR="008F2091" w:rsidRPr="00944307" w:rsidRDefault="008F2091" w:rsidP="00D338EC"/>
    <w:p w:rsidR="008F2091" w:rsidRPr="00D338EC" w:rsidRDefault="008F2091" w:rsidP="00D338EC">
      <w:pPr>
        <w:autoSpaceDE w:val="0"/>
        <w:autoSpaceDN w:val="0"/>
        <w:adjustRightInd w:val="0"/>
        <w:spacing w:line="241" w:lineRule="atLeast"/>
        <w:rPr>
          <w:color w:val="000000"/>
          <w:lang w:eastAsia="en-US"/>
        </w:rPr>
      </w:pPr>
      <w:r w:rsidRPr="00D338EC">
        <w:rPr>
          <w:color w:val="000000"/>
          <w:lang w:eastAsia="en-US"/>
        </w:rPr>
        <w:t xml:space="preserve">Bu vatan, toprağın kara bağrında </w:t>
      </w:r>
    </w:p>
    <w:p w:rsidR="008F2091" w:rsidRPr="00D338EC" w:rsidRDefault="008F2091" w:rsidP="00D338EC">
      <w:pPr>
        <w:autoSpaceDE w:val="0"/>
        <w:autoSpaceDN w:val="0"/>
        <w:adjustRightInd w:val="0"/>
        <w:spacing w:line="241" w:lineRule="atLeast"/>
        <w:rPr>
          <w:color w:val="000000"/>
          <w:lang w:eastAsia="en-US"/>
        </w:rPr>
      </w:pPr>
      <w:r w:rsidRPr="00D338EC">
        <w:rPr>
          <w:color w:val="000000"/>
          <w:lang w:eastAsia="en-US"/>
        </w:rPr>
        <w:t xml:space="preserve">Sıradağlar gibi duranlarındır; </w:t>
      </w:r>
    </w:p>
    <w:p w:rsidR="008F2091" w:rsidRPr="00D338EC" w:rsidRDefault="008F2091" w:rsidP="00D338EC">
      <w:pPr>
        <w:autoSpaceDE w:val="0"/>
        <w:autoSpaceDN w:val="0"/>
        <w:adjustRightInd w:val="0"/>
        <w:spacing w:line="241" w:lineRule="atLeast"/>
        <w:rPr>
          <w:color w:val="000000"/>
          <w:lang w:eastAsia="en-US"/>
        </w:rPr>
      </w:pPr>
      <w:r w:rsidRPr="00D338EC">
        <w:rPr>
          <w:color w:val="000000"/>
          <w:lang w:eastAsia="en-US"/>
        </w:rPr>
        <w:t xml:space="preserve">Bir tarih boyunca, onun uğrunda </w:t>
      </w:r>
    </w:p>
    <w:p w:rsidR="008F2091" w:rsidRPr="00944307" w:rsidRDefault="008F2091" w:rsidP="00D338EC">
      <w:pPr>
        <w:rPr>
          <w:color w:val="000000"/>
          <w:lang w:eastAsia="en-US"/>
        </w:rPr>
      </w:pPr>
      <w:r w:rsidRPr="00944307">
        <w:rPr>
          <w:color w:val="000000"/>
          <w:lang w:eastAsia="en-US"/>
        </w:rPr>
        <w:t xml:space="preserve">Kendini tarihe verenlerindir... </w:t>
      </w:r>
    </w:p>
    <w:p w:rsidR="008F2091" w:rsidRPr="00944307" w:rsidRDefault="008F2091" w:rsidP="00D338EC">
      <w:pPr>
        <w:rPr>
          <w:color w:val="000000"/>
          <w:lang w:eastAsia="en-US"/>
        </w:rPr>
      </w:pPr>
    </w:p>
    <w:p w:rsidR="008F2091" w:rsidRDefault="008F2091" w:rsidP="00944307">
      <w:pPr>
        <w:ind w:left="2124" w:hanging="2124"/>
        <w:rPr>
          <w:b/>
          <w:bCs/>
          <w:u w:val="single"/>
        </w:rPr>
      </w:pPr>
    </w:p>
    <w:p w:rsidR="008F2091" w:rsidRPr="00944307" w:rsidRDefault="008F2091" w:rsidP="00944307">
      <w:pPr>
        <w:ind w:left="2124" w:hanging="2124"/>
        <w:rPr>
          <w:b/>
          <w:bCs/>
          <w:u w:val="single"/>
        </w:rPr>
      </w:pPr>
      <w:r w:rsidRPr="00944307">
        <w:rPr>
          <w:b/>
          <w:bCs/>
          <w:u w:val="single"/>
        </w:rPr>
        <w:t>FURKAN ADİBEŞ:</w:t>
      </w:r>
    </w:p>
    <w:p w:rsidR="008F2091" w:rsidRPr="00944307" w:rsidRDefault="008F2091" w:rsidP="00D338EC">
      <w:r w:rsidRPr="00944307">
        <w:t xml:space="preserve"> Şimdi Bu İstiklal MARŞI’ nı okuması için 4-B  sınıfından Şura Nur KOÇ adlı arkadaşımızı buraya davet ediyorum.</w:t>
      </w:r>
    </w:p>
    <w:p w:rsidR="008F2091" w:rsidRPr="00944307" w:rsidRDefault="008F2091" w:rsidP="00DE5D9D">
      <w:pPr>
        <w:rPr>
          <w:b/>
          <w:bCs/>
        </w:rPr>
      </w:pPr>
    </w:p>
    <w:p w:rsidR="008F2091" w:rsidRPr="00944307" w:rsidRDefault="008F2091" w:rsidP="00DE5D9D">
      <w:pPr>
        <w:rPr>
          <w:b/>
          <w:bCs/>
        </w:rPr>
      </w:pPr>
    </w:p>
    <w:p w:rsidR="008F2091" w:rsidRPr="00944307" w:rsidRDefault="008F2091" w:rsidP="00944307">
      <w:pPr>
        <w:rPr>
          <w:b/>
          <w:bCs/>
          <w:u w:val="single"/>
        </w:rPr>
      </w:pPr>
      <w:r w:rsidRPr="00944307">
        <w:rPr>
          <w:b/>
          <w:bCs/>
          <w:u w:val="single"/>
        </w:rPr>
        <w:t>ZEYNEP CEYLAN:</w:t>
      </w:r>
    </w:p>
    <w:p w:rsidR="008F2091" w:rsidRPr="00944307" w:rsidRDefault="008F2091" w:rsidP="00DE5D9D"/>
    <w:p w:rsidR="008F2091" w:rsidRPr="00944307" w:rsidRDefault="008F2091" w:rsidP="00DE5D9D">
      <w:pPr>
        <w:rPr>
          <w:rStyle w:val="Strong"/>
          <w:shd w:val="clear" w:color="auto" w:fill="FFFFFF"/>
        </w:rPr>
      </w:pPr>
      <w:r w:rsidRPr="00944307">
        <w:rPr>
          <w:rStyle w:val="Strong"/>
          <w:shd w:val="clear" w:color="auto" w:fill="FFFFFF"/>
        </w:rPr>
        <w:t xml:space="preserve">”Senin kanınla yoğuruldu bu kutsal topraklar, </w:t>
      </w:r>
    </w:p>
    <w:p w:rsidR="008F2091" w:rsidRPr="00944307" w:rsidRDefault="008F2091" w:rsidP="00DE5D9D">
      <w:pPr>
        <w:rPr>
          <w:rStyle w:val="Strong"/>
          <w:shd w:val="clear" w:color="auto" w:fill="FFFFFF"/>
        </w:rPr>
      </w:pPr>
      <w:r w:rsidRPr="00944307">
        <w:rPr>
          <w:rStyle w:val="Strong"/>
          <w:shd w:val="clear" w:color="auto" w:fill="FFFFFF"/>
        </w:rPr>
        <w:t>Senin kanınla yeşerdi nefes aldığımız bu ağaçlar.</w:t>
      </w:r>
    </w:p>
    <w:p w:rsidR="008F2091" w:rsidRPr="00944307" w:rsidRDefault="008F2091" w:rsidP="00DE5D9D">
      <w:pPr>
        <w:rPr>
          <w:rStyle w:val="Strong"/>
          <w:shd w:val="clear" w:color="auto" w:fill="FFFFFF"/>
        </w:rPr>
      </w:pPr>
      <w:r w:rsidRPr="00944307">
        <w:rPr>
          <w:rStyle w:val="Strong"/>
          <w:shd w:val="clear" w:color="auto" w:fill="FFFFFF"/>
        </w:rPr>
        <w:t>Gözün arkada kalmasın, ey şehidim!”</w:t>
      </w:r>
    </w:p>
    <w:p w:rsidR="008F2091" w:rsidRPr="00944307" w:rsidRDefault="008F2091" w:rsidP="00DE5D9D">
      <w:pPr>
        <w:rPr>
          <w:rStyle w:val="Strong"/>
          <w:shd w:val="clear" w:color="auto" w:fill="FFFFFF"/>
        </w:rPr>
      </w:pPr>
    </w:p>
    <w:p w:rsidR="008F2091" w:rsidRPr="00944307" w:rsidRDefault="008F2091" w:rsidP="00944307">
      <w:pPr>
        <w:rPr>
          <w:b/>
          <w:bCs/>
          <w:u w:val="single"/>
        </w:rPr>
      </w:pPr>
      <w:r w:rsidRPr="00944307">
        <w:rPr>
          <w:b/>
          <w:bCs/>
          <w:u w:val="single"/>
        </w:rPr>
        <w:t>ZEYNEP CEYLAN:</w:t>
      </w:r>
    </w:p>
    <w:p w:rsidR="008F2091" w:rsidRPr="00944307" w:rsidRDefault="008F2091" w:rsidP="00D338EC">
      <w:r w:rsidRPr="00944307">
        <w:t xml:space="preserve"> "Bu Vatan Bizimdir" adlı marşın videosunu izliyoruz.</w:t>
      </w:r>
    </w:p>
    <w:p w:rsidR="008F2091" w:rsidRPr="00944307" w:rsidRDefault="008F2091" w:rsidP="00D338EC"/>
    <w:p w:rsidR="008F2091" w:rsidRPr="00944307" w:rsidRDefault="008F2091" w:rsidP="00944307">
      <w:pPr>
        <w:ind w:left="2124" w:hanging="2124"/>
        <w:rPr>
          <w:b/>
          <w:bCs/>
          <w:u w:val="single"/>
        </w:rPr>
      </w:pPr>
      <w:r w:rsidRPr="00944307">
        <w:rPr>
          <w:b/>
          <w:bCs/>
          <w:u w:val="single"/>
        </w:rPr>
        <w:t>FURKAN ADİBEŞ:</w:t>
      </w:r>
    </w:p>
    <w:p w:rsidR="008F2091" w:rsidRPr="00944307" w:rsidRDefault="008F2091" w:rsidP="00DE5D9D">
      <w:r w:rsidRPr="00944307">
        <w:t xml:space="preserve"> Programımız burada bitmiştir. Bizi dinlediğiniz için teşekkürler.</w:t>
      </w:r>
    </w:p>
    <w:p w:rsidR="008F2091" w:rsidRPr="00944307" w:rsidRDefault="008F2091" w:rsidP="00DE5D9D"/>
    <w:p w:rsidR="008F2091" w:rsidRPr="00944307" w:rsidRDefault="008F2091" w:rsidP="00DE5D9D"/>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Default="008F2091" w:rsidP="00DE5D9D">
      <w:pPr>
        <w:jc w:val="center"/>
        <w:rPr>
          <w:b/>
          <w:bCs/>
        </w:rPr>
      </w:pPr>
    </w:p>
    <w:p w:rsidR="008F2091" w:rsidRPr="00944307" w:rsidRDefault="008F2091" w:rsidP="00DE5D9D">
      <w:pPr>
        <w:jc w:val="center"/>
        <w:rPr>
          <w:b/>
          <w:bCs/>
        </w:rPr>
      </w:pPr>
      <w:r w:rsidRPr="00944307">
        <w:rPr>
          <w:b/>
          <w:bCs/>
        </w:rPr>
        <w:t>GÜNÜN ANLAM VE ÖNEMİNİ BELİRTEN YAZI</w:t>
      </w:r>
    </w:p>
    <w:p w:rsidR="008F2091" w:rsidRPr="00944307" w:rsidRDefault="008F2091" w:rsidP="00DE5D9D"/>
    <w:p w:rsidR="008F2091" w:rsidRPr="00944307" w:rsidRDefault="008F2091" w:rsidP="00DE5D9D">
      <w:pPr>
        <w:spacing w:after="200" w:line="276" w:lineRule="auto"/>
        <w:ind w:firstLine="708"/>
        <w:rPr>
          <w:lang w:eastAsia="en-US"/>
        </w:rPr>
      </w:pPr>
      <w:r w:rsidRPr="00944307">
        <w:rPr>
          <w:lang w:eastAsia="en-US"/>
        </w:rPr>
        <w:t>Saygı değer</w:t>
      </w:r>
      <w:r>
        <w:rPr>
          <w:lang w:eastAsia="en-US"/>
        </w:rPr>
        <w:t>li</w:t>
      </w:r>
      <w:r w:rsidRPr="00944307">
        <w:rPr>
          <w:lang w:eastAsia="en-US"/>
        </w:rPr>
        <w:t xml:space="preserve"> </w:t>
      </w:r>
      <w:r>
        <w:rPr>
          <w:lang w:eastAsia="en-US"/>
        </w:rPr>
        <w:t>velileri</w:t>
      </w:r>
      <w:r w:rsidRPr="00944307">
        <w:rPr>
          <w:lang w:eastAsia="en-US"/>
        </w:rPr>
        <w:t xml:space="preserve">, Değerli Öğretmenlerim, Sevgili </w:t>
      </w:r>
      <w:r>
        <w:rPr>
          <w:lang w:eastAsia="en-US"/>
        </w:rPr>
        <w:t>öğrenciler</w:t>
      </w:r>
      <w:r w:rsidRPr="00944307">
        <w:rPr>
          <w:lang w:eastAsia="en-US"/>
        </w:rPr>
        <w:t>!</w:t>
      </w:r>
    </w:p>
    <w:p w:rsidR="008F2091" w:rsidRPr="00944307" w:rsidRDefault="008F2091" w:rsidP="00DE5D9D">
      <w:pPr>
        <w:spacing w:before="100" w:beforeAutospacing="1" w:after="100" w:afterAutospacing="1"/>
        <w:ind w:firstLine="708"/>
        <w:rPr>
          <w:lang w:eastAsia="en-US"/>
        </w:rPr>
      </w:pPr>
      <w:r w:rsidRPr="00944307">
        <w:rPr>
          <w:lang w:eastAsia="en-US"/>
        </w:rPr>
        <w:t xml:space="preserve">Bugün, burada, 15 Temmuz Demokrasi Zaferi ve Şehitleri Anma Günü için toplanmış bulunmaktayız. Hatırlanacağı üzere, okulumuz kapalı ve bizler yaz tatilindeyken, 15 Temmuz gecesi, ülkemizi, milletimizi, demokrasimizi, Cumhuriyetimizi, aydınlık geleceğimizi yok etmek isteyen vatan hainleri harekete geçmiş, milletin silahlarını yine bu aziz ve fedakâr millete doğrultarak kanlı bir darbe girişiminde bulunmuşlardı. </w:t>
      </w:r>
    </w:p>
    <w:p w:rsidR="008F2091" w:rsidRPr="00944307" w:rsidRDefault="008F2091" w:rsidP="00DE5D9D">
      <w:pPr>
        <w:spacing w:before="100" w:beforeAutospacing="1" w:after="100" w:afterAutospacing="1"/>
        <w:ind w:firstLine="708"/>
        <w:rPr>
          <w:lang w:eastAsia="en-US"/>
        </w:rPr>
      </w:pPr>
      <w:r w:rsidRPr="00944307">
        <w:rPr>
          <w:lang w:eastAsia="en-US"/>
        </w:rPr>
        <w:t>Şanlı milletimiz, darbe girişimini, sokakları ve meydanları doldurarak, ölümü göze alarak başarısızlığa uğrattı.</w:t>
      </w:r>
    </w:p>
    <w:p w:rsidR="008F2091" w:rsidRPr="00944307" w:rsidRDefault="008F2091" w:rsidP="00DE5D9D">
      <w:pPr>
        <w:spacing w:before="100" w:beforeAutospacing="1" w:after="100" w:afterAutospacing="1"/>
        <w:ind w:firstLine="708"/>
      </w:pPr>
      <w:r w:rsidRPr="00944307">
        <w:t>Şehitlerimiz ve gazilerimiz, 15 Temmuz gecesi, cesaretleriyle, dirayetleriyle, kararlı ve dik duruşlarıyla tarih yazdılar. Hiç şüphesiz ki, şehitlerimiz, kalplerimizdeki mümtaz yerlerini daima muhafaza edeceklerdir. Artık her yıl, 15 Temmuz Demokrasi Zaferi ve Şehitleri Anma Günü’nde kendilerini gönülden yâd edecek, hatıralarını gelecek nesillere aktaracağız.</w:t>
      </w:r>
    </w:p>
    <w:p w:rsidR="008F2091" w:rsidRPr="00944307" w:rsidRDefault="008F2091" w:rsidP="00DE5D9D">
      <w:pPr>
        <w:spacing w:before="100" w:beforeAutospacing="1" w:after="100" w:afterAutospacing="1"/>
        <w:ind w:firstLine="708"/>
      </w:pPr>
      <w:r w:rsidRPr="00944307">
        <w:t xml:space="preserve">15 Temmuz’da, meydanlarda, tıpkı Çanakkale’de, İstiklal Savaşımızda olduğu gibi, tüm fertleriyle tek yürek olmuş, iradesini bir avuç darbeciye çiğnetmeyen büyük Türkiye vardı. </w:t>
      </w:r>
    </w:p>
    <w:p w:rsidR="008F2091" w:rsidRPr="00944307" w:rsidRDefault="008F2091" w:rsidP="00DE5D9D">
      <w:pPr>
        <w:spacing w:before="100" w:beforeAutospacing="1" w:after="100" w:afterAutospacing="1"/>
        <w:ind w:firstLine="708"/>
      </w:pPr>
      <w:r w:rsidRPr="00944307">
        <w:t xml:space="preserve">Milletimiz, o gece, tıpkı 717 yıl önce Söğüt’te, 563 yıl önce İstanbul’da olduğu gibi, Anadolu topraklarını istikbali olarak gördüğünü tüm dünyaya haykırmıştır. Milletimiz, bu ülkeyi bölmek isteyen saldırganlara karşı Çanakkale’de, Dumlupınar’da ne cevap vermişse, 15 Temmuz’da da aynı cevabı verdi. </w:t>
      </w:r>
    </w:p>
    <w:p w:rsidR="008F2091" w:rsidRPr="00944307" w:rsidRDefault="008F2091" w:rsidP="00DE5D9D">
      <w:pPr>
        <w:spacing w:before="100" w:beforeAutospacing="1" w:after="100" w:afterAutospacing="1"/>
        <w:ind w:firstLine="708"/>
      </w:pPr>
      <w:r w:rsidRPr="00944307">
        <w:t>“Vatan bölünemez, bayrak indirilemez!”</w:t>
      </w:r>
    </w:p>
    <w:p w:rsidR="008F2091" w:rsidRPr="00944307" w:rsidRDefault="008F2091" w:rsidP="00DE5D9D">
      <w:pPr>
        <w:spacing w:before="100" w:beforeAutospacing="1" w:after="100" w:afterAutospacing="1"/>
        <w:ind w:firstLine="708"/>
      </w:pPr>
      <w:r w:rsidRPr="00944307">
        <w:t xml:space="preserve">Türkiye’yi parçalayacaklarını, devleti teslim alabileceklerini sanarak, 15 Temmuz gecesi harekete geçen hainler, aynı gün milletimiz tarafından hüsrana uğratılmışlardır. Bu darbe girişimi milletimize, Meclisimize, demokrasimize, Cumhuriyetimize, aydınlık yarınlarımıza yapılmıştır. </w:t>
      </w:r>
    </w:p>
    <w:p w:rsidR="008F2091" w:rsidRPr="00944307" w:rsidRDefault="008F2091" w:rsidP="00DE5D9D">
      <w:pPr>
        <w:spacing w:before="100" w:beforeAutospacing="1" w:after="100" w:afterAutospacing="1"/>
        <w:ind w:firstLine="708"/>
      </w:pPr>
      <w:r w:rsidRPr="00944307">
        <w:t xml:space="preserve">Bu silahlı darbe girişiminin başarısızlığa uğratılmasıyla, Türkiye, artık yeni bir döneme girmiştir. Bu güzel ülke, artık, 15 Temmuz öncesinden daha güçlüdür. Şairin dediği gibi: </w:t>
      </w:r>
    </w:p>
    <w:p w:rsidR="008F2091" w:rsidRPr="00944307" w:rsidRDefault="008F2091" w:rsidP="00DE5D9D">
      <w:pPr>
        <w:ind w:firstLine="708"/>
      </w:pPr>
      <w:r w:rsidRPr="00944307">
        <w:t xml:space="preserve">“Tasalanma yiğidim, zaman bizden yanadır. </w:t>
      </w:r>
    </w:p>
    <w:p w:rsidR="008F2091" w:rsidRPr="00944307" w:rsidRDefault="008F2091" w:rsidP="00DE5D9D">
      <w:pPr>
        <w:ind w:firstLine="708"/>
      </w:pPr>
      <w:r w:rsidRPr="00944307">
        <w:t xml:space="preserve"> Külümüzden yükselen duman bizden yanadır. </w:t>
      </w:r>
    </w:p>
    <w:p w:rsidR="008F2091" w:rsidRPr="00944307" w:rsidRDefault="008F2091" w:rsidP="00DE5D9D">
      <w:pPr>
        <w:ind w:firstLine="708"/>
      </w:pPr>
      <w:r w:rsidRPr="00944307">
        <w:t xml:space="preserve"> Son durak, son ilahi ferman bizden yanadır.</w:t>
      </w:r>
    </w:p>
    <w:p w:rsidR="008F2091" w:rsidRPr="00944307" w:rsidRDefault="008F2091" w:rsidP="00DE5D9D">
      <w:pPr>
        <w:ind w:firstLine="708"/>
      </w:pPr>
      <w:r w:rsidRPr="00944307">
        <w:t>Dünya düşman olsa da iman bizden yanadır.”</w:t>
      </w:r>
    </w:p>
    <w:p w:rsidR="008F2091" w:rsidRPr="00944307" w:rsidRDefault="008F2091" w:rsidP="00DE5D9D">
      <w:pPr>
        <w:ind w:firstLine="708"/>
      </w:pPr>
    </w:p>
    <w:p w:rsidR="008F2091" w:rsidRPr="00944307" w:rsidRDefault="008F2091" w:rsidP="00DE5D9D">
      <w:r w:rsidRPr="00944307">
        <w:t xml:space="preserve">          15 Temmuz şehitlerimizi rahmet ve minnetle anıyoruz. Gazilerimize acil şifalar diliyoruz. 15 Temmuz Demokrasi Zaferimiz kutlu olsun!</w:t>
      </w:r>
    </w:p>
    <w:p w:rsidR="008F2091" w:rsidRPr="00944307" w:rsidRDefault="008F2091" w:rsidP="00DE5D9D">
      <w:r w:rsidRPr="00944307">
        <w:tab/>
        <w:t xml:space="preserve">Rabbim şehitlerimizi kabul buyursun! </w:t>
      </w:r>
    </w:p>
    <w:p w:rsidR="008F2091" w:rsidRPr="00944307" w:rsidRDefault="008F2091" w:rsidP="00DE5D9D">
      <w:pPr>
        <w:ind w:firstLine="708"/>
      </w:pPr>
      <w:r w:rsidRPr="00944307">
        <w:t xml:space="preserve">Gazilerimize acil şifalar versin! </w:t>
      </w:r>
    </w:p>
    <w:p w:rsidR="008F2091" w:rsidRPr="00944307" w:rsidRDefault="008F2091" w:rsidP="00DE5D9D">
      <w:pPr>
        <w:ind w:firstLine="708"/>
      </w:pPr>
      <w:r w:rsidRPr="00944307">
        <w:t>Selam ve dua ile esen kalın!</w:t>
      </w:r>
    </w:p>
    <w:p w:rsidR="008F2091" w:rsidRPr="00944307" w:rsidRDefault="008F2091" w:rsidP="00DE5D9D"/>
    <w:p w:rsidR="008F2091" w:rsidRPr="00944307" w:rsidRDefault="008F2091" w:rsidP="00DE5D9D"/>
    <w:p w:rsidR="008F2091" w:rsidRPr="00944307" w:rsidRDefault="008F2091" w:rsidP="00DE5D9D">
      <w:pPr>
        <w:pBdr>
          <w:top w:val="single" w:sz="4" w:space="1" w:color="auto"/>
          <w:left w:val="single" w:sz="4" w:space="4" w:color="auto"/>
          <w:bottom w:val="single" w:sz="4" w:space="1" w:color="auto"/>
          <w:right w:val="single" w:sz="4" w:space="4" w:color="auto"/>
        </w:pBdr>
        <w:jc w:val="center"/>
        <w:rPr>
          <w:b/>
          <w:bCs/>
        </w:rPr>
      </w:pPr>
      <w:r w:rsidRPr="00944307">
        <w:rPr>
          <w:b/>
          <w:bCs/>
        </w:rPr>
        <w:t>ŞİİRLER</w:t>
      </w:r>
    </w:p>
    <w:p w:rsidR="008F2091" w:rsidRPr="00944307" w:rsidRDefault="008F2091" w:rsidP="00DE5D9D">
      <w:pPr>
        <w:shd w:val="clear" w:color="auto" w:fill="FFFFFF"/>
        <w:spacing w:line="233" w:lineRule="atLeast"/>
        <w:jc w:val="center"/>
        <w:rPr>
          <w:u w:val="single"/>
        </w:rPr>
      </w:pPr>
      <w:r w:rsidRPr="00944307">
        <w:rPr>
          <w:b/>
          <w:bCs/>
          <w:u w:val="single"/>
        </w:rPr>
        <w:t>15 TEMMUZ ŞEHİTLERİ</w:t>
      </w:r>
    </w:p>
    <w:p w:rsidR="008F2091" w:rsidRPr="00944307" w:rsidRDefault="008F2091" w:rsidP="00DE5D9D">
      <w:pPr>
        <w:shd w:val="clear" w:color="auto" w:fill="FFFFFF"/>
        <w:spacing w:line="233" w:lineRule="atLeast"/>
        <w:jc w:val="center"/>
        <w:rPr>
          <w:color w:val="333333"/>
        </w:rPr>
      </w:pPr>
    </w:p>
    <w:p w:rsidR="008F2091" w:rsidRPr="00944307" w:rsidRDefault="008F2091" w:rsidP="00DE5D9D">
      <w:pPr>
        <w:shd w:val="clear" w:color="auto" w:fill="FFFFFF"/>
        <w:spacing w:line="233" w:lineRule="atLeast"/>
        <w:jc w:val="center"/>
        <w:rPr>
          <w:color w:val="333333"/>
        </w:rPr>
      </w:pPr>
      <w:r w:rsidRPr="00944307">
        <w:rPr>
          <w:color w:val="333333"/>
        </w:rPr>
        <w:t>Çok, çok erken okundu selan</w:t>
      </w:r>
    </w:p>
    <w:p w:rsidR="008F2091" w:rsidRPr="00944307" w:rsidRDefault="008F2091" w:rsidP="00DE5D9D">
      <w:pPr>
        <w:shd w:val="clear" w:color="auto" w:fill="FFFFFF"/>
        <w:spacing w:line="233" w:lineRule="atLeast"/>
        <w:jc w:val="center"/>
        <w:rPr>
          <w:color w:val="333333"/>
        </w:rPr>
      </w:pPr>
      <w:r w:rsidRPr="00944307">
        <w:rPr>
          <w:color w:val="333333"/>
        </w:rPr>
        <w:t>Daha tankların önüne geçmeden</w:t>
      </w:r>
    </w:p>
    <w:p w:rsidR="008F2091" w:rsidRPr="00944307" w:rsidRDefault="008F2091" w:rsidP="00DE5D9D">
      <w:pPr>
        <w:shd w:val="clear" w:color="auto" w:fill="FFFFFF"/>
        <w:spacing w:line="233" w:lineRule="atLeast"/>
        <w:jc w:val="center"/>
        <w:rPr>
          <w:color w:val="333333"/>
        </w:rPr>
      </w:pPr>
      <w:r w:rsidRPr="00944307">
        <w:rPr>
          <w:color w:val="333333"/>
        </w:rPr>
        <w:t>Ve sen öldüğünü bilmeden...</w:t>
      </w:r>
    </w:p>
    <w:p w:rsidR="008F2091" w:rsidRPr="00944307" w:rsidRDefault="008F2091" w:rsidP="00DE5D9D">
      <w:pPr>
        <w:shd w:val="clear" w:color="auto" w:fill="FFFFFF"/>
        <w:spacing w:line="233" w:lineRule="atLeast"/>
        <w:jc w:val="center"/>
        <w:rPr>
          <w:color w:val="333333"/>
        </w:rPr>
      </w:pPr>
    </w:p>
    <w:p w:rsidR="008F2091" w:rsidRPr="00944307" w:rsidRDefault="008F2091" w:rsidP="00DE5D9D">
      <w:pPr>
        <w:shd w:val="clear" w:color="auto" w:fill="FFFFFF"/>
        <w:spacing w:line="233" w:lineRule="atLeast"/>
        <w:jc w:val="center"/>
        <w:rPr>
          <w:color w:val="333333"/>
        </w:rPr>
      </w:pPr>
      <w:r w:rsidRPr="00944307">
        <w:rPr>
          <w:color w:val="333333"/>
        </w:rPr>
        <w:t>Alt yazılı bir gecenin</w:t>
      </w:r>
    </w:p>
    <w:p w:rsidR="008F2091" w:rsidRPr="00944307" w:rsidRDefault="008F2091" w:rsidP="00DE5D9D">
      <w:pPr>
        <w:shd w:val="clear" w:color="auto" w:fill="FFFFFF"/>
        <w:spacing w:line="233" w:lineRule="atLeast"/>
        <w:jc w:val="center"/>
        <w:rPr>
          <w:color w:val="333333"/>
        </w:rPr>
      </w:pPr>
      <w:r w:rsidRPr="00944307">
        <w:rPr>
          <w:color w:val="333333"/>
        </w:rPr>
        <w:t>Destanıydı ölümün sessizliğine</w:t>
      </w:r>
    </w:p>
    <w:p w:rsidR="008F2091" w:rsidRPr="00944307" w:rsidRDefault="008F2091" w:rsidP="00DE5D9D">
      <w:pPr>
        <w:shd w:val="clear" w:color="auto" w:fill="FFFFFF"/>
        <w:spacing w:line="233" w:lineRule="atLeast"/>
        <w:jc w:val="center"/>
        <w:rPr>
          <w:color w:val="333333"/>
        </w:rPr>
      </w:pPr>
      <w:r w:rsidRPr="00944307">
        <w:rPr>
          <w:color w:val="333333"/>
        </w:rPr>
        <w:t>Koşan gözlerin</w:t>
      </w:r>
    </w:p>
    <w:p w:rsidR="008F2091" w:rsidRPr="00944307" w:rsidRDefault="008F2091" w:rsidP="00DE5D9D">
      <w:pPr>
        <w:shd w:val="clear" w:color="auto" w:fill="FFFFFF"/>
        <w:spacing w:line="233" w:lineRule="atLeast"/>
        <w:jc w:val="center"/>
        <w:rPr>
          <w:color w:val="333333"/>
        </w:rPr>
      </w:pPr>
      <w:r w:rsidRPr="00944307">
        <w:rPr>
          <w:color w:val="333333"/>
        </w:rPr>
        <w:t>Kefenim olur belki</w:t>
      </w:r>
    </w:p>
    <w:p w:rsidR="008F2091" w:rsidRPr="00944307" w:rsidRDefault="008F2091" w:rsidP="00DE5D9D">
      <w:pPr>
        <w:shd w:val="clear" w:color="auto" w:fill="FFFFFF"/>
        <w:spacing w:line="233" w:lineRule="atLeast"/>
        <w:jc w:val="center"/>
        <w:rPr>
          <w:color w:val="333333"/>
        </w:rPr>
      </w:pPr>
      <w:r w:rsidRPr="00944307">
        <w:rPr>
          <w:color w:val="333333"/>
        </w:rPr>
        <w:t>Diyerek giydiğin beyaz gömleğin</w:t>
      </w:r>
    </w:p>
    <w:p w:rsidR="008F2091" w:rsidRPr="00944307" w:rsidRDefault="008F2091" w:rsidP="00DE5D9D">
      <w:pPr>
        <w:shd w:val="clear" w:color="auto" w:fill="FFFFFF"/>
        <w:spacing w:line="233" w:lineRule="atLeast"/>
        <w:jc w:val="center"/>
        <w:rPr>
          <w:color w:val="333333"/>
        </w:rPr>
      </w:pPr>
      <w:r w:rsidRPr="00944307">
        <w:rPr>
          <w:color w:val="333333"/>
        </w:rPr>
        <w:t>Kandan düğmeleri</w:t>
      </w:r>
    </w:p>
    <w:p w:rsidR="008F2091" w:rsidRPr="00944307" w:rsidRDefault="008F2091" w:rsidP="00DE5D9D">
      <w:pPr>
        <w:shd w:val="clear" w:color="auto" w:fill="FFFFFF"/>
        <w:spacing w:line="233" w:lineRule="atLeast"/>
        <w:jc w:val="center"/>
        <w:rPr>
          <w:color w:val="333333"/>
        </w:rPr>
      </w:pPr>
      <w:r w:rsidRPr="00944307">
        <w:rPr>
          <w:color w:val="333333"/>
        </w:rPr>
        <w:t>Ne olur susma dedim sustun</w:t>
      </w:r>
    </w:p>
    <w:p w:rsidR="008F2091" w:rsidRPr="00944307" w:rsidRDefault="008F2091" w:rsidP="00DE5D9D">
      <w:pPr>
        <w:shd w:val="clear" w:color="auto" w:fill="FFFFFF"/>
        <w:spacing w:line="233" w:lineRule="atLeast"/>
        <w:jc w:val="center"/>
        <w:rPr>
          <w:color w:val="333333"/>
        </w:rPr>
      </w:pPr>
      <w:r w:rsidRPr="00944307">
        <w:rPr>
          <w:color w:val="333333"/>
        </w:rPr>
        <w:t>Bana anlatmayacak mısın cenneti?</w:t>
      </w:r>
    </w:p>
    <w:p w:rsidR="008F2091" w:rsidRPr="00944307" w:rsidRDefault="008F2091" w:rsidP="00DE5D9D">
      <w:pPr>
        <w:shd w:val="clear" w:color="auto" w:fill="FFFFFF"/>
        <w:spacing w:line="233" w:lineRule="atLeast"/>
        <w:jc w:val="center"/>
        <w:rPr>
          <w:color w:val="333333"/>
        </w:rPr>
      </w:pPr>
    </w:p>
    <w:p w:rsidR="008F2091" w:rsidRPr="00944307" w:rsidRDefault="008F2091" w:rsidP="00DE5D9D">
      <w:pPr>
        <w:shd w:val="clear" w:color="auto" w:fill="FFFFFF"/>
        <w:spacing w:line="233" w:lineRule="atLeast"/>
        <w:jc w:val="center"/>
        <w:rPr>
          <w:color w:val="333333"/>
        </w:rPr>
      </w:pPr>
      <w:r w:rsidRPr="00944307">
        <w:rPr>
          <w:color w:val="333333"/>
        </w:rPr>
        <w:t>İhtilal mi darbe mi?</w:t>
      </w:r>
    </w:p>
    <w:p w:rsidR="008F2091" w:rsidRPr="00944307" w:rsidRDefault="008F2091" w:rsidP="00DE5D9D">
      <w:pPr>
        <w:shd w:val="clear" w:color="auto" w:fill="FFFFFF"/>
        <w:spacing w:line="233" w:lineRule="atLeast"/>
        <w:jc w:val="center"/>
        <w:rPr>
          <w:color w:val="333333"/>
        </w:rPr>
      </w:pPr>
      <w:r w:rsidRPr="00944307">
        <w:rPr>
          <w:color w:val="333333"/>
        </w:rPr>
        <w:t>Gündüz hangisi? Gece hangisi?</w:t>
      </w:r>
    </w:p>
    <w:p w:rsidR="008F2091" w:rsidRPr="00944307" w:rsidRDefault="008F2091" w:rsidP="00DE5D9D">
      <w:pPr>
        <w:shd w:val="clear" w:color="auto" w:fill="FFFFFF"/>
        <w:spacing w:line="233" w:lineRule="atLeast"/>
        <w:jc w:val="center"/>
        <w:rPr>
          <w:color w:val="333333"/>
        </w:rPr>
      </w:pPr>
      <w:r w:rsidRPr="00944307">
        <w:rPr>
          <w:color w:val="333333"/>
        </w:rPr>
        <w:t>Dur diyen ellerinde şahadet şerbeti</w:t>
      </w:r>
    </w:p>
    <w:p w:rsidR="008F2091" w:rsidRPr="00944307" w:rsidRDefault="008F2091" w:rsidP="00DE5D9D">
      <w:pPr>
        <w:shd w:val="clear" w:color="auto" w:fill="FFFFFF"/>
        <w:spacing w:line="233" w:lineRule="atLeast"/>
        <w:jc w:val="center"/>
        <w:rPr>
          <w:color w:val="333333"/>
        </w:rPr>
      </w:pPr>
      <w:r w:rsidRPr="00944307">
        <w:rPr>
          <w:color w:val="333333"/>
        </w:rPr>
        <w:t>İçin yanarken içtiğin su gibi</w:t>
      </w:r>
    </w:p>
    <w:p w:rsidR="008F2091" w:rsidRPr="00944307" w:rsidRDefault="008F2091" w:rsidP="00DE5D9D">
      <w:pPr>
        <w:shd w:val="clear" w:color="auto" w:fill="FFFFFF"/>
        <w:spacing w:line="233" w:lineRule="atLeast"/>
        <w:jc w:val="center"/>
        <w:rPr>
          <w:color w:val="333333"/>
        </w:rPr>
      </w:pPr>
      <w:r w:rsidRPr="00944307">
        <w:rPr>
          <w:color w:val="333333"/>
        </w:rPr>
        <w:t>Kana kana, doyasıya</w:t>
      </w:r>
    </w:p>
    <w:p w:rsidR="008F2091" w:rsidRPr="00944307" w:rsidRDefault="008F2091" w:rsidP="00DE5D9D">
      <w:pPr>
        <w:shd w:val="clear" w:color="auto" w:fill="FFFFFF"/>
        <w:spacing w:line="233" w:lineRule="atLeast"/>
        <w:jc w:val="center"/>
        <w:rPr>
          <w:color w:val="333333"/>
        </w:rPr>
      </w:pPr>
      <w:r w:rsidRPr="00944307">
        <w:rPr>
          <w:color w:val="333333"/>
        </w:rPr>
        <w:t>Tadını anlat desem</w:t>
      </w:r>
    </w:p>
    <w:p w:rsidR="008F2091" w:rsidRPr="00944307" w:rsidRDefault="008F2091" w:rsidP="00DE5D9D">
      <w:pPr>
        <w:shd w:val="clear" w:color="auto" w:fill="FFFFFF"/>
        <w:spacing w:line="233" w:lineRule="atLeast"/>
        <w:jc w:val="center"/>
        <w:rPr>
          <w:color w:val="333333"/>
        </w:rPr>
      </w:pPr>
      <w:r w:rsidRPr="00944307">
        <w:rPr>
          <w:color w:val="333333"/>
        </w:rPr>
        <w:t>Şahadetin tarifi olur mu ki?</w:t>
      </w:r>
    </w:p>
    <w:p w:rsidR="008F2091" w:rsidRPr="00944307" w:rsidRDefault="008F2091" w:rsidP="00DE5D9D">
      <w:pPr>
        <w:shd w:val="clear" w:color="auto" w:fill="FFFFFF"/>
        <w:spacing w:line="233" w:lineRule="atLeast"/>
        <w:jc w:val="center"/>
        <w:rPr>
          <w:color w:val="333333"/>
        </w:rPr>
      </w:pPr>
    </w:p>
    <w:p w:rsidR="008F2091" w:rsidRPr="00944307" w:rsidRDefault="008F2091" w:rsidP="00DE5D9D">
      <w:pPr>
        <w:shd w:val="clear" w:color="auto" w:fill="FFFFFF"/>
        <w:spacing w:line="233" w:lineRule="atLeast"/>
        <w:jc w:val="center"/>
        <w:rPr>
          <w:color w:val="333333"/>
        </w:rPr>
      </w:pPr>
      <w:r w:rsidRPr="00944307">
        <w:rPr>
          <w:color w:val="333333"/>
        </w:rPr>
        <w:t>Çok, çok erken okundu selan</w:t>
      </w:r>
    </w:p>
    <w:p w:rsidR="008F2091" w:rsidRPr="00944307" w:rsidRDefault="008F2091" w:rsidP="00DE5D9D">
      <w:pPr>
        <w:shd w:val="clear" w:color="auto" w:fill="FFFFFF"/>
        <w:spacing w:line="233" w:lineRule="atLeast"/>
        <w:jc w:val="center"/>
        <w:rPr>
          <w:color w:val="333333"/>
        </w:rPr>
      </w:pPr>
      <w:r w:rsidRPr="00944307">
        <w:rPr>
          <w:color w:val="333333"/>
        </w:rPr>
        <w:t>Bin vurup, bir vurulmadan</w:t>
      </w:r>
    </w:p>
    <w:p w:rsidR="008F2091" w:rsidRPr="00944307" w:rsidRDefault="008F2091" w:rsidP="00DE5D9D">
      <w:pPr>
        <w:shd w:val="clear" w:color="auto" w:fill="FFFFFF"/>
        <w:spacing w:line="233" w:lineRule="atLeast"/>
        <w:jc w:val="center"/>
        <w:rPr>
          <w:color w:val="333333"/>
        </w:rPr>
      </w:pPr>
      <w:r w:rsidRPr="00944307">
        <w:rPr>
          <w:color w:val="333333"/>
        </w:rPr>
        <w:t>Ve sen öldüğünü anlamadan...</w:t>
      </w:r>
    </w:p>
    <w:p w:rsidR="008F2091" w:rsidRPr="00944307" w:rsidRDefault="008F2091" w:rsidP="00DE5D9D">
      <w:pPr>
        <w:shd w:val="clear" w:color="auto" w:fill="FFFFFF"/>
        <w:spacing w:line="233" w:lineRule="atLeast"/>
        <w:jc w:val="center"/>
        <w:rPr>
          <w:color w:val="333333"/>
        </w:rPr>
      </w:pPr>
    </w:p>
    <w:p w:rsidR="008F2091" w:rsidRPr="00944307" w:rsidRDefault="008F2091" w:rsidP="00DE5D9D">
      <w:pPr>
        <w:shd w:val="clear" w:color="auto" w:fill="FFFFFF"/>
        <w:spacing w:line="233" w:lineRule="atLeast"/>
        <w:jc w:val="center"/>
        <w:rPr>
          <w:color w:val="333333"/>
        </w:rPr>
      </w:pPr>
    </w:p>
    <w:p w:rsidR="008F2091" w:rsidRPr="00944307" w:rsidRDefault="008F2091" w:rsidP="00DE5D9D">
      <w:pPr>
        <w:shd w:val="clear" w:color="auto" w:fill="FFFFFF"/>
        <w:spacing w:line="233" w:lineRule="atLeast"/>
        <w:jc w:val="center"/>
        <w:rPr>
          <w:color w:val="333333"/>
        </w:rPr>
      </w:pPr>
    </w:p>
    <w:p w:rsidR="008F2091" w:rsidRPr="00944307" w:rsidRDefault="008F2091" w:rsidP="00DE5D9D">
      <w:pPr>
        <w:shd w:val="clear" w:color="auto" w:fill="FFFFFF"/>
        <w:spacing w:line="233" w:lineRule="atLeast"/>
        <w:jc w:val="center"/>
        <w:rPr>
          <w:color w:val="333333"/>
        </w:rPr>
      </w:pPr>
    </w:p>
    <w:p w:rsidR="008F2091" w:rsidRPr="00944307" w:rsidRDefault="008F2091" w:rsidP="00DE5D9D">
      <w:pPr>
        <w:shd w:val="clear" w:color="auto" w:fill="FFFFFF"/>
        <w:spacing w:line="233" w:lineRule="atLeast"/>
        <w:jc w:val="center"/>
        <w:rPr>
          <w:color w:val="333333"/>
        </w:rPr>
      </w:pPr>
    </w:p>
    <w:p w:rsidR="008F2091" w:rsidRPr="00944307" w:rsidRDefault="008F2091" w:rsidP="00DE5D9D">
      <w:pPr>
        <w:shd w:val="clear" w:color="auto" w:fill="FFFFFF"/>
        <w:spacing w:after="200" w:line="371" w:lineRule="atLeast"/>
        <w:jc w:val="center"/>
        <w:rPr>
          <w:b/>
          <w:bCs/>
          <w:color w:val="1A1A1A"/>
        </w:rPr>
      </w:pPr>
    </w:p>
    <w:p w:rsidR="008F2091" w:rsidRPr="00944307" w:rsidRDefault="008F2091" w:rsidP="00DE5D9D">
      <w:pPr>
        <w:shd w:val="clear" w:color="auto" w:fill="FFFFFF"/>
        <w:spacing w:after="200" w:line="371" w:lineRule="atLeast"/>
        <w:jc w:val="center"/>
        <w:rPr>
          <w:b/>
          <w:bCs/>
          <w:color w:val="1A1A1A"/>
        </w:rPr>
      </w:pPr>
    </w:p>
    <w:p w:rsidR="008F2091" w:rsidRPr="00944307" w:rsidRDefault="008F2091" w:rsidP="00DE5D9D">
      <w:pPr>
        <w:shd w:val="clear" w:color="auto" w:fill="FFFFFF"/>
        <w:spacing w:after="200" w:line="371" w:lineRule="atLeast"/>
        <w:jc w:val="center"/>
        <w:rPr>
          <w:b/>
          <w:bCs/>
          <w:color w:val="1A1A1A"/>
        </w:rPr>
      </w:pPr>
    </w:p>
    <w:p w:rsidR="008F2091" w:rsidRPr="00944307" w:rsidRDefault="008F2091" w:rsidP="00DE5D9D">
      <w:pPr>
        <w:shd w:val="clear" w:color="auto" w:fill="FFFFFF"/>
        <w:spacing w:after="200" w:line="371" w:lineRule="atLeast"/>
        <w:jc w:val="center"/>
        <w:rPr>
          <w:b/>
          <w:bCs/>
          <w:color w:val="1A1A1A"/>
        </w:rPr>
      </w:pPr>
    </w:p>
    <w:p w:rsidR="008F2091" w:rsidRPr="00944307" w:rsidRDefault="008F2091" w:rsidP="00DE5D9D">
      <w:pPr>
        <w:shd w:val="clear" w:color="auto" w:fill="FFFFFF"/>
        <w:spacing w:after="200" w:line="371" w:lineRule="atLeast"/>
        <w:jc w:val="center"/>
        <w:rPr>
          <w:b/>
          <w:bCs/>
          <w:color w:val="1A1A1A"/>
        </w:rPr>
      </w:pPr>
    </w:p>
    <w:p w:rsidR="008F2091" w:rsidRPr="00944307" w:rsidRDefault="008F2091" w:rsidP="00DE5D9D">
      <w:pPr>
        <w:shd w:val="clear" w:color="auto" w:fill="FFFFFF"/>
        <w:spacing w:after="200" w:line="371" w:lineRule="atLeast"/>
        <w:jc w:val="center"/>
        <w:rPr>
          <w:b/>
          <w:bCs/>
          <w:color w:val="1A1A1A"/>
        </w:rPr>
      </w:pPr>
    </w:p>
    <w:p w:rsidR="008F2091" w:rsidRPr="00944307" w:rsidRDefault="008F2091" w:rsidP="00DE5D9D">
      <w:pPr>
        <w:shd w:val="clear" w:color="auto" w:fill="FFFFFF"/>
        <w:spacing w:after="200" w:line="371" w:lineRule="atLeast"/>
        <w:jc w:val="center"/>
        <w:rPr>
          <w:b/>
          <w:bCs/>
          <w:color w:val="1A1A1A"/>
        </w:rPr>
      </w:pPr>
    </w:p>
    <w:p w:rsidR="008F2091" w:rsidRPr="00944307" w:rsidRDefault="008F2091" w:rsidP="00DE5D9D">
      <w:pPr>
        <w:shd w:val="clear" w:color="auto" w:fill="FFFFFF"/>
        <w:spacing w:after="200" w:line="371" w:lineRule="atLeast"/>
        <w:jc w:val="center"/>
        <w:rPr>
          <w:b/>
          <w:bCs/>
          <w:color w:val="1A1A1A"/>
        </w:rPr>
      </w:pPr>
    </w:p>
    <w:p w:rsidR="008F2091" w:rsidRPr="00944307" w:rsidRDefault="008F2091" w:rsidP="00DE5D9D">
      <w:pPr>
        <w:shd w:val="clear" w:color="auto" w:fill="FFFFFF"/>
        <w:spacing w:after="200" w:line="371" w:lineRule="atLeast"/>
        <w:jc w:val="center"/>
        <w:rPr>
          <w:b/>
          <w:bCs/>
          <w:color w:val="1A1A1A"/>
        </w:rPr>
      </w:pPr>
    </w:p>
    <w:p w:rsidR="008F2091" w:rsidRPr="00944307" w:rsidRDefault="008F2091" w:rsidP="00DE5D9D">
      <w:pPr>
        <w:shd w:val="clear" w:color="auto" w:fill="FFFFFF"/>
        <w:spacing w:after="200" w:line="371" w:lineRule="atLeast"/>
        <w:jc w:val="center"/>
        <w:rPr>
          <w:color w:val="333333"/>
        </w:rPr>
      </w:pPr>
      <w:r w:rsidRPr="00944307">
        <w:rPr>
          <w:b/>
          <w:bCs/>
          <w:color w:val="1A1A1A"/>
        </w:rPr>
        <w:t>BU VATAN BİZİM</w:t>
      </w:r>
    </w:p>
    <w:p w:rsidR="008F2091" w:rsidRPr="00944307" w:rsidRDefault="008F2091" w:rsidP="00DE5D9D">
      <w:pPr>
        <w:shd w:val="clear" w:color="auto" w:fill="FFFFFF"/>
        <w:spacing w:after="200" w:line="371" w:lineRule="atLeast"/>
        <w:jc w:val="center"/>
        <w:rPr>
          <w:color w:val="333333"/>
        </w:rPr>
      </w:pPr>
      <w:r w:rsidRPr="00944307">
        <w:rPr>
          <w:b/>
          <w:bCs/>
          <w:color w:val="1A1A1A"/>
        </w:rPr>
        <w:t> </w:t>
      </w:r>
    </w:p>
    <w:p w:rsidR="008F2091" w:rsidRPr="00944307" w:rsidRDefault="008F2091" w:rsidP="00DE5D9D">
      <w:pPr>
        <w:shd w:val="clear" w:color="auto" w:fill="FFFFFF"/>
        <w:spacing w:after="200" w:line="371" w:lineRule="atLeast"/>
        <w:jc w:val="center"/>
      </w:pPr>
      <w:r w:rsidRPr="00944307">
        <w:t>Destanın şanlı oğlu Oğuz bizim,</w:t>
      </w:r>
    </w:p>
    <w:p w:rsidR="008F2091" w:rsidRPr="00944307" w:rsidRDefault="008F2091" w:rsidP="00DE5D9D">
      <w:pPr>
        <w:shd w:val="clear" w:color="auto" w:fill="FFFFFF"/>
        <w:spacing w:after="200" w:line="371" w:lineRule="atLeast"/>
        <w:jc w:val="center"/>
      </w:pPr>
      <w:r w:rsidRPr="00944307">
        <w:t>Çaldıranı toz eden Yavuz bizim,</w:t>
      </w:r>
    </w:p>
    <w:p w:rsidR="008F2091" w:rsidRPr="00944307" w:rsidRDefault="008F2091" w:rsidP="00DE5D9D">
      <w:pPr>
        <w:shd w:val="clear" w:color="auto" w:fill="FFFFFF"/>
        <w:spacing w:after="200" w:line="371" w:lineRule="atLeast"/>
        <w:jc w:val="center"/>
      </w:pPr>
      <w:r w:rsidRPr="00944307">
        <w:t>Yürüdük tankların tam üzerine,</w:t>
      </w:r>
    </w:p>
    <w:p w:rsidR="008F2091" w:rsidRPr="00944307" w:rsidRDefault="008F2091" w:rsidP="00DE5D9D">
      <w:pPr>
        <w:shd w:val="clear" w:color="auto" w:fill="FFFFFF"/>
        <w:spacing w:after="200" w:line="371" w:lineRule="atLeast"/>
        <w:jc w:val="center"/>
      </w:pPr>
      <w:r w:rsidRPr="00944307">
        <w:t>Çocuklar rahat olun, Temmuz bizim.</w:t>
      </w:r>
    </w:p>
    <w:p w:rsidR="008F2091" w:rsidRPr="00944307" w:rsidRDefault="008F2091" w:rsidP="00DE5D9D">
      <w:pPr>
        <w:shd w:val="clear" w:color="auto" w:fill="FFFFFF"/>
        <w:spacing w:after="200" w:line="371" w:lineRule="atLeast"/>
        <w:jc w:val="center"/>
      </w:pPr>
      <w:r w:rsidRPr="00944307">
        <w:t> </w:t>
      </w:r>
    </w:p>
    <w:p w:rsidR="008F2091" w:rsidRPr="00944307" w:rsidRDefault="008F2091" w:rsidP="00DE5D9D">
      <w:pPr>
        <w:shd w:val="clear" w:color="auto" w:fill="FFFFFF"/>
        <w:spacing w:after="200" w:line="371" w:lineRule="atLeast"/>
        <w:jc w:val="center"/>
      </w:pPr>
      <w:r w:rsidRPr="00944307">
        <w:t> Cumhurbaşkanım emretti : “sokağa çıkın”</w:t>
      </w:r>
    </w:p>
    <w:p w:rsidR="008F2091" w:rsidRPr="00944307" w:rsidRDefault="008F2091" w:rsidP="00DE5D9D">
      <w:pPr>
        <w:shd w:val="clear" w:color="auto" w:fill="FFFFFF"/>
        <w:spacing w:after="200" w:line="371" w:lineRule="atLeast"/>
        <w:jc w:val="center"/>
      </w:pPr>
      <w:r w:rsidRPr="00944307">
        <w:t>Cesaret devini göğsüne takın,</w:t>
      </w:r>
    </w:p>
    <w:p w:rsidR="008F2091" w:rsidRPr="00944307" w:rsidRDefault="008F2091" w:rsidP="00DE5D9D">
      <w:pPr>
        <w:shd w:val="clear" w:color="auto" w:fill="FFFFFF"/>
        <w:spacing w:after="200" w:line="371" w:lineRule="atLeast"/>
        <w:jc w:val="center"/>
      </w:pPr>
      <w:r w:rsidRPr="00944307">
        <w:t>Şu koşan nineye, dedeye bakın,</w:t>
      </w:r>
    </w:p>
    <w:p w:rsidR="008F2091" w:rsidRPr="00944307" w:rsidRDefault="008F2091" w:rsidP="00DE5D9D">
      <w:pPr>
        <w:shd w:val="clear" w:color="auto" w:fill="FFFFFF"/>
        <w:spacing w:after="200" w:line="371" w:lineRule="atLeast"/>
        <w:jc w:val="center"/>
      </w:pPr>
      <w:r w:rsidRPr="00944307">
        <w:t>Çocuklar rahat olun, Temmuz bizim.</w:t>
      </w:r>
    </w:p>
    <w:p w:rsidR="008F2091" w:rsidRPr="00944307" w:rsidRDefault="008F2091" w:rsidP="00DE5D9D">
      <w:pPr>
        <w:shd w:val="clear" w:color="auto" w:fill="FFFFFF"/>
        <w:spacing w:after="200" w:line="371" w:lineRule="atLeast"/>
        <w:jc w:val="center"/>
      </w:pPr>
      <w:r w:rsidRPr="00944307">
        <w:t> </w:t>
      </w:r>
    </w:p>
    <w:p w:rsidR="008F2091" w:rsidRPr="00944307" w:rsidRDefault="008F2091" w:rsidP="00DE5D9D">
      <w:pPr>
        <w:shd w:val="clear" w:color="auto" w:fill="FFFFFF"/>
        <w:spacing w:after="200" w:line="371" w:lineRule="atLeast"/>
        <w:jc w:val="center"/>
      </w:pPr>
      <w:r w:rsidRPr="00944307">
        <w:t> Köprüler tutulmuş maşa ellerce,</w:t>
      </w:r>
    </w:p>
    <w:p w:rsidR="008F2091" w:rsidRPr="00944307" w:rsidRDefault="008F2091" w:rsidP="00DE5D9D">
      <w:pPr>
        <w:shd w:val="clear" w:color="auto" w:fill="FFFFFF"/>
        <w:spacing w:after="200" w:line="371" w:lineRule="atLeast"/>
        <w:jc w:val="center"/>
      </w:pPr>
      <w:r w:rsidRPr="00944307">
        <w:t>İnsanlar sokağa aktılar sellerce,</w:t>
      </w:r>
    </w:p>
    <w:p w:rsidR="008F2091" w:rsidRPr="00944307" w:rsidRDefault="008F2091" w:rsidP="00DE5D9D">
      <w:pPr>
        <w:shd w:val="clear" w:color="auto" w:fill="FFFFFF"/>
        <w:spacing w:after="200" w:line="371" w:lineRule="atLeast"/>
        <w:jc w:val="center"/>
      </w:pPr>
      <w:r w:rsidRPr="00944307">
        <w:t>Türküler söylenir kalır yıllarca,</w:t>
      </w:r>
    </w:p>
    <w:p w:rsidR="008F2091" w:rsidRPr="00944307" w:rsidRDefault="008F2091" w:rsidP="00DE5D9D">
      <w:pPr>
        <w:shd w:val="clear" w:color="auto" w:fill="FFFFFF"/>
        <w:spacing w:after="200" w:line="371" w:lineRule="atLeast"/>
        <w:jc w:val="center"/>
      </w:pPr>
      <w:r w:rsidRPr="00944307">
        <w:t>Çocuklar rahat olun, Temmuz bizim.</w:t>
      </w:r>
    </w:p>
    <w:p w:rsidR="008F2091" w:rsidRPr="00944307" w:rsidRDefault="008F2091" w:rsidP="00DE5D9D">
      <w:pPr>
        <w:shd w:val="clear" w:color="auto" w:fill="FFFFFF"/>
        <w:spacing w:after="200" w:line="371" w:lineRule="atLeast"/>
        <w:jc w:val="center"/>
      </w:pPr>
      <w:r w:rsidRPr="00944307">
        <w:t> </w:t>
      </w:r>
    </w:p>
    <w:p w:rsidR="008F2091" w:rsidRPr="00944307" w:rsidRDefault="008F2091" w:rsidP="00DE5D9D">
      <w:pPr>
        <w:shd w:val="clear" w:color="auto" w:fill="FFFFFF"/>
        <w:spacing w:after="200" w:line="371" w:lineRule="atLeast"/>
        <w:jc w:val="center"/>
      </w:pPr>
      <w:r w:rsidRPr="00944307">
        <w:t> Şanlı bayrak elde gider hainin üstüne,</w:t>
      </w:r>
    </w:p>
    <w:p w:rsidR="008F2091" w:rsidRPr="00944307" w:rsidRDefault="008F2091" w:rsidP="00DE5D9D">
      <w:pPr>
        <w:shd w:val="clear" w:color="auto" w:fill="FFFFFF"/>
        <w:spacing w:after="200" w:line="371" w:lineRule="atLeast"/>
        <w:jc w:val="center"/>
      </w:pPr>
      <w:r w:rsidRPr="00944307">
        <w:t>Ya kuzgun leşe der, ya devlet başa,</w:t>
      </w:r>
    </w:p>
    <w:p w:rsidR="008F2091" w:rsidRPr="00944307" w:rsidRDefault="008F2091" w:rsidP="00DE5D9D">
      <w:pPr>
        <w:shd w:val="clear" w:color="auto" w:fill="FFFFFF"/>
        <w:spacing w:after="200" w:line="371" w:lineRule="atLeast"/>
        <w:jc w:val="center"/>
      </w:pPr>
      <w:r w:rsidRPr="00944307">
        <w:t>Millet bir oldukça yok telaşa,</w:t>
      </w:r>
    </w:p>
    <w:p w:rsidR="008F2091" w:rsidRPr="00944307" w:rsidRDefault="008F2091" w:rsidP="00DE5D9D">
      <w:pPr>
        <w:shd w:val="clear" w:color="auto" w:fill="FFFFFF"/>
        <w:spacing w:after="200" w:line="371" w:lineRule="atLeast"/>
        <w:jc w:val="center"/>
      </w:pPr>
      <w:r w:rsidRPr="00944307">
        <w:t>Çocuklar rahat olun Temmuz bizim, bu vatan bizim.</w:t>
      </w:r>
    </w:p>
    <w:p w:rsidR="008F2091" w:rsidRPr="00944307" w:rsidRDefault="008F2091" w:rsidP="00DE5D9D">
      <w:pPr>
        <w:shd w:val="clear" w:color="auto" w:fill="FFFFFF"/>
        <w:spacing w:after="200" w:line="371" w:lineRule="atLeast"/>
        <w:jc w:val="center"/>
      </w:pPr>
    </w:p>
    <w:p w:rsidR="008F2091" w:rsidRPr="00944307" w:rsidRDefault="008F2091" w:rsidP="00DE5D9D">
      <w:pPr>
        <w:shd w:val="clear" w:color="auto" w:fill="FFFFFF"/>
        <w:spacing w:after="200" w:line="461" w:lineRule="atLeast"/>
        <w:jc w:val="center"/>
        <w:rPr>
          <w:b/>
          <w:bCs/>
          <w:color w:val="1A1A1A"/>
        </w:rPr>
      </w:pPr>
    </w:p>
    <w:p w:rsidR="008F2091" w:rsidRPr="00D8020B" w:rsidRDefault="008F2091" w:rsidP="00D8020B">
      <w:r w:rsidRPr="00D8020B">
        <w:t>sorubak.com</w:t>
      </w:r>
      <w:r>
        <w:t xml:space="preserve"> </w:t>
      </w:r>
    </w:p>
    <w:p w:rsidR="008F2091" w:rsidRDefault="008F2091" w:rsidP="00DE5D9D">
      <w:pPr>
        <w:shd w:val="clear" w:color="auto" w:fill="FFFFFF"/>
        <w:spacing w:after="200" w:line="461" w:lineRule="atLeast"/>
        <w:jc w:val="center"/>
        <w:rPr>
          <w:b/>
          <w:bCs/>
          <w:color w:val="1A1A1A"/>
        </w:rPr>
      </w:pPr>
    </w:p>
    <w:p w:rsidR="008F2091" w:rsidRPr="00944307" w:rsidRDefault="008F2091" w:rsidP="00DE5D9D">
      <w:pPr>
        <w:shd w:val="clear" w:color="auto" w:fill="FFFFFF"/>
        <w:spacing w:after="200" w:line="461" w:lineRule="atLeast"/>
        <w:jc w:val="center"/>
        <w:rPr>
          <w:b/>
          <w:bCs/>
          <w:color w:val="333333"/>
        </w:rPr>
      </w:pPr>
      <w:r w:rsidRPr="00944307">
        <w:rPr>
          <w:b/>
          <w:bCs/>
          <w:color w:val="1A1A1A"/>
        </w:rPr>
        <w:t>15 TEMMUZ DEMOKRASİ MARŞI</w:t>
      </w:r>
    </w:p>
    <w:p w:rsidR="008F2091" w:rsidRPr="00944307" w:rsidRDefault="008F2091" w:rsidP="00DE5D9D">
      <w:pPr>
        <w:shd w:val="clear" w:color="auto" w:fill="FFFFFF"/>
        <w:spacing w:after="200" w:line="461" w:lineRule="atLeast"/>
        <w:jc w:val="center"/>
        <w:rPr>
          <w:color w:val="333333"/>
        </w:rPr>
      </w:pPr>
      <w:r w:rsidRPr="00944307">
        <w:rPr>
          <w:color w:val="1A1A1A"/>
        </w:rPr>
        <w:t> </w:t>
      </w:r>
    </w:p>
    <w:p w:rsidR="008F2091" w:rsidRPr="00944307" w:rsidRDefault="008F2091" w:rsidP="00DE5D9D">
      <w:pPr>
        <w:shd w:val="clear" w:color="auto" w:fill="FFFFFF"/>
        <w:spacing w:after="200" w:line="461" w:lineRule="atLeast"/>
        <w:jc w:val="center"/>
        <w:rPr>
          <w:color w:val="333333"/>
        </w:rPr>
      </w:pPr>
      <w:r w:rsidRPr="00944307">
        <w:rPr>
          <w:color w:val="1A1A1A"/>
        </w:rPr>
        <w:t>15 Temmuz gecesiydi hava sıcaktı,</w:t>
      </w:r>
    </w:p>
    <w:p w:rsidR="008F2091" w:rsidRPr="00944307" w:rsidRDefault="008F2091" w:rsidP="00DE5D9D">
      <w:pPr>
        <w:shd w:val="clear" w:color="auto" w:fill="FFFFFF"/>
        <w:spacing w:after="200" w:line="461" w:lineRule="atLeast"/>
        <w:jc w:val="center"/>
        <w:rPr>
          <w:color w:val="333333"/>
        </w:rPr>
      </w:pPr>
      <w:r w:rsidRPr="00944307">
        <w:rPr>
          <w:color w:val="1A1A1A"/>
        </w:rPr>
        <w:t>Bir ihanet kalkışması ülkeyi yaktı.</w:t>
      </w:r>
    </w:p>
    <w:p w:rsidR="008F2091" w:rsidRPr="00944307" w:rsidRDefault="008F2091" w:rsidP="00DE5D9D">
      <w:pPr>
        <w:shd w:val="clear" w:color="auto" w:fill="FFFFFF"/>
        <w:spacing w:after="200" w:line="461" w:lineRule="atLeast"/>
        <w:jc w:val="center"/>
        <w:rPr>
          <w:color w:val="333333"/>
        </w:rPr>
      </w:pPr>
      <w:r w:rsidRPr="00944307">
        <w:rPr>
          <w:color w:val="1A1A1A"/>
        </w:rPr>
        <w:t>Gün bugündü, bütün millet ayağa kalktı,</w:t>
      </w:r>
    </w:p>
    <w:p w:rsidR="008F2091" w:rsidRPr="00944307" w:rsidRDefault="008F2091" w:rsidP="00DE5D9D">
      <w:pPr>
        <w:shd w:val="clear" w:color="auto" w:fill="FFFFFF"/>
        <w:spacing w:after="200" w:line="461" w:lineRule="atLeast"/>
        <w:jc w:val="center"/>
        <w:rPr>
          <w:color w:val="333333"/>
        </w:rPr>
      </w:pPr>
      <w:r w:rsidRPr="00944307">
        <w:rPr>
          <w:color w:val="1A1A1A"/>
        </w:rPr>
        <w:t>Çoluk çocuk ihtiyar genç sokağa aktı.</w:t>
      </w:r>
    </w:p>
    <w:p w:rsidR="008F2091" w:rsidRPr="00944307" w:rsidRDefault="008F2091" w:rsidP="00DE5D9D">
      <w:pPr>
        <w:shd w:val="clear" w:color="auto" w:fill="FFFFFF"/>
        <w:spacing w:after="200" w:line="461" w:lineRule="atLeast"/>
        <w:jc w:val="center"/>
        <w:rPr>
          <w:color w:val="333333"/>
        </w:rPr>
      </w:pPr>
      <w:r w:rsidRPr="00944307">
        <w:rPr>
          <w:color w:val="1A1A1A"/>
        </w:rPr>
        <w:t> </w:t>
      </w:r>
    </w:p>
    <w:p w:rsidR="008F2091" w:rsidRPr="00944307" w:rsidRDefault="008F2091" w:rsidP="00DE5D9D">
      <w:pPr>
        <w:shd w:val="clear" w:color="auto" w:fill="FFFFFF"/>
        <w:spacing w:after="200" w:line="461" w:lineRule="atLeast"/>
        <w:jc w:val="center"/>
        <w:rPr>
          <w:color w:val="333333"/>
        </w:rPr>
      </w:pPr>
      <w:r w:rsidRPr="00944307">
        <w:rPr>
          <w:color w:val="1A1A1A"/>
        </w:rPr>
        <w:t>Demokrasi darbe yemiş, şaşkındı millet,</w:t>
      </w:r>
    </w:p>
    <w:p w:rsidR="008F2091" w:rsidRPr="00944307" w:rsidRDefault="008F2091" w:rsidP="00DE5D9D">
      <w:pPr>
        <w:shd w:val="clear" w:color="auto" w:fill="FFFFFF"/>
        <w:spacing w:after="200" w:line="461" w:lineRule="atLeast"/>
        <w:jc w:val="center"/>
        <w:rPr>
          <w:color w:val="333333"/>
        </w:rPr>
      </w:pPr>
      <w:r w:rsidRPr="00944307">
        <w:rPr>
          <w:color w:val="1A1A1A"/>
        </w:rPr>
        <w:t>Ya özgürlük bundan sonra, ya da zillet.</w:t>
      </w:r>
    </w:p>
    <w:p w:rsidR="008F2091" w:rsidRPr="00944307" w:rsidRDefault="008F2091" w:rsidP="00DE5D9D">
      <w:pPr>
        <w:shd w:val="clear" w:color="auto" w:fill="FFFFFF"/>
        <w:spacing w:after="200" w:line="461" w:lineRule="atLeast"/>
        <w:jc w:val="center"/>
        <w:rPr>
          <w:color w:val="333333"/>
        </w:rPr>
      </w:pPr>
      <w:r w:rsidRPr="00944307">
        <w:rPr>
          <w:color w:val="1A1A1A"/>
        </w:rPr>
        <w:t>Milyonların ayak sesi titretti yeri,</w:t>
      </w:r>
    </w:p>
    <w:p w:rsidR="008F2091" w:rsidRPr="00944307" w:rsidRDefault="008F2091" w:rsidP="00DE5D9D">
      <w:pPr>
        <w:shd w:val="clear" w:color="auto" w:fill="FFFFFF"/>
        <w:spacing w:after="200" w:line="461" w:lineRule="atLeast"/>
        <w:jc w:val="center"/>
        <w:rPr>
          <w:color w:val="333333"/>
        </w:rPr>
      </w:pPr>
      <w:r w:rsidRPr="00944307">
        <w:rPr>
          <w:color w:val="1A1A1A"/>
        </w:rPr>
        <w:t>Elde bayrak, dilde tekbir koştu ileri.</w:t>
      </w:r>
    </w:p>
    <w:p w:rsidR="008F2091" w:rsidRPr="00944307" w:rsidRDefault="008F2091" w:rsidP="00DE5D9D">
      <w:pPr>
        <w:shd w:val="clear" w:color="auto" w:fill="FFFFFF"/>
        <w:spacing w:after="200" w:line="461" w:lineRule="atLeast"/>
        <w:jc w:val="center"/>
        <w:rPr>
          <w:color w:val="333333"/>
        </w:rPr>
      </w:pPr>
      <w:r w:rsidRPr="00944307">
        <w:rPr>
          <w:color w:val="1A1A1A"/>
        </w:rPr>
        <w:t> </w:t>
      </w:r>
    </w:p>
    <w:p w:rsidR="008F2091" w:rsidRPr="00944307" w:rsidRDefault="008F2091" w:rsidP="00DE5D9D">
      <w:pPr>
        <w:shd w:val="clear" w:color="auto" w:fill="FFFFFF"/>
        <w:spacing w:after="200" w:line="461" w:lineRule="atLeast"/>
        <w:jc w:val="center"/>
        <w:rPr>
          <w:color w:val="333333"/>
        </w:rPr>
      </w:pPr>
      <w:r w:rsidRPr="00944307">
        <w:rPr>
          <w:color w:val="1A1A1A"/>
        </w:rPr>
        <w:t>Demokrasi destanında şahitler biziz,</w:t>
      </w:r>
    </w:p>
    <w:p w:rsidR="008F2091" w:rsidRPr="00944307" w:rsidRDefault="008F2091" w:rsidP="00DE5D9D">
      <w:pPr>
        <w:shd w:val="clear" w:color="auto" w:fill="FFFFFF"/>
        <w:spacing w:after="200" w:line="461" w:lineRule="atLeast"/>
        <w:jc w:val="center"/>
        <w:rPr>
          <w:color w:val="333333"/>
        </w:rPr>
      </w:pPr>
      <w:r w:rsidRPr="00944307">
        <w:rPr>
          <w:color w:val="1A1A1A"/>
        </w:rPr>
        <w:t>Bir ölünce bin dirilen şehitler biziz.</w:t>
      </w:r>
    </w:p>
    <w:p w:rsidR="008F2091" w:rsidRPr="00944307" w:rsidRDefault="008F2091" w:rsidP="00DE5D9D">
      <w:pPr>
        <w:shd w:val="clear" w:color="auto" w:fill="FFFFFF"/>
        <w:spacing w:after="200" w:line="461" w:lineRule="atLeast"/>
        <w:jc w:val="center"/>
        <w:rPr>
          <w:color w:val="333333"/>
        </w:rPr>
      </w:pPr>
      <w:r w:rsidRPr="00944307">
        <w:rPr>
          <w:color w:val="1A1A1A"/>
        </w:rPr>
        <w:t>Başkomutan emir verdi : “inin meydana”</w:t>
      </w:r>
    </w:p>
    <w:p w:rsidR="008F2091" w:rsidRPr="00944307" w:rsidRDefault="008F2091" w:rsidP="00DE5D9D">
      <w:pPr>
        <w:shd w:val="clear" w:color="auto" w:fill="FFFFFF"/>
        <w:spacing w:after="200" w:line="461" w:lineRule="atLeast"/>
        <w:jc w:val="center"/>
        <w:rPr>
          <w:color w:val="333333"/>
        </w:rPr>
      </w:pPr>
      <w:r w:rsidRPr="00944307">
        <w:rPr>
          <w:color w:val="1A1A1A"/>
        </w:rPr>
        <w:t>Sahip çıkın al bayrağa, aziz vatana.</w:t>
      </w:r>
    </w:p>
    <w:p w:rsidR="008F2091" w:rsidRPr="00944307" w:rsidRDefault="008F2091" w:rsidP="00DE5D9D">
      <w:pPr>
        <w:shd w:val="clear" w:color="auto" w:fill="FFFFFF"/>
        <w:spacing w:after="200" w:line="461" w:lineRule="atLeast"/>
        <w:jc w:val="center"/>
        <w:rPr>
          <w:color w:val="333333"/>
        </w:rPr>
      </w:pPr>
      <w:r w:rsidRPr="00944307">
        <w:rPr>
          <w:color w:val="1A1A1A"/>
        </w:rPr>
        <w:t> </w:t>
      </w:r>
    </w:p>
    <w:p w:rsidR="008F2091" w:rsidRPr="00944307" w:rsidRDefault="008F2091" w:rsidP="00DE5D9D">
      <w:pPr>
        <w:shd w:val="clear" w:color="auto" w:fill="FFFFFF"/>
        <w:spacing w:after="200" w:line="461" w:lineRule="atLeast"/>
        <w:jc w:val="center"/>
        <w:rPr>
          <w:color w:val="333333"/>
        </w:rPr>
      </w:pPr>
      <w:r w:rsidRPr="00944307">
        <w:rPr>
          <w:color w:val="1A1A1A"/>
        </w:rPr>
        <w:t>Serden geçtik vatan, millet, Allah aşkına</w:t>
      </w:r>
    </w:p>
    <w:p w:rsidR="008F2091" w:rsidRPr="00944307" w:rsidRDefault="008F2091" w:rsidP="00DE5D9D">
      <w:pPr>
        <w:shd w:val="clear" w:color="auto" w:fill="FFFFFF"/>
        <w:spacing w:after="200" w:line="461" w:lineRule="atLeast"/>
        <w:jc w:val="center"/>
        <w:rPr>
          <w:color w:val="333333"/>
        </w:rPr>
      </w:pPr>
      <w:r w:rsidRPr="00944307">
        <w:rPr>
          <w:color w:val="1A1A1A"/>
        </w:rPr>
        <w:t>Bütün dünya bunu görüp döndü şaşkına.</w:t>
      </w:r>
    </w:p>
    <w:p w:rsidR="008F2091" w:rsidRPr="00944307" w:rsidRDefault="008F2091" w:rsidP="00DE5D9D">
      <w:pPr>
        <w:shd w:val="clear" w:color="auto" w:fill="FFFFFF"/>
        <w:spacing w:after="200" w:line="461" w:lineRule="atLeast"/>
        <w:jc w:val="center"/>
        <w:rPr>
          <w:color w:val="333333"/>
        </w:rPr>
      </w:pPr>
      <w:r w:rsidRPr="00944307">
        <w:rPr>
          <w:color w:val="1A1A1A"/>
        </w:rPr>
        <w:t>Başkomutan emir verdi : “inin meydana”</w:t>
      </w:r>
    </w:p>
    <w:p w:rsidR="008F2091" w:rsidRPr="00944307" w:rsidRDefault="008F2091" w:rsidP="00776117">
      <w:pPr>
        <w:shd w:val="clear" w:color="auto" w:fill="FFFFFF"/>
        <w:spacing w:after="200" w:line="461" w:lineRule="atLeast"/>
        <w:jc w:val="center"/>
      </w:pPr>
      <w:r w:rsidRPr="00944307">
        <w:rPr>
          <w:color w:val="1A1A1A"/>
        </w:rPr>
        <w:t>Sahip çıkın al bayrağa, aziz vatana.</w:t>
      </w:r>
    </w:p>
    <w:sectPr w:rsidR="008F2091" w:rsidRPr="00944307" w:rsidSect="00957592">
      <w:pgSz w:w="11906" w:h="16838"/>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haparral Pro Light Disp">
    <w:altName w:val="Chaparral Pro Light Disp"/>
    <w:panose1 w:val="00000000000000000000"/>
    <w:charset w:val="A2"/>
    <w:family w:val="roman"/>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4A6A0E"/>
    <w:multiLevelType w:val="hybridMultilevel"/>
    <w:tmpl w:val="E902A12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4EF9745A"/>
    <w:multiLevelType w:val="hybridMultilevel"/>
    <w:tmpl w:val="9A926422"/>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75D53A0A"/>
    <w:multiLevelType w:val="hybridMultilevel"/>
    <w:tmpl w:val="9A926422"/>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77DE62BA"/>
    <w:multiLevelType w:val="hybridMultilevel"/>
    <w:tmpl w:val="9A926422"/>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5D9D"/>
    <w:rsid w:val="000078F5"/>
    <w:rsid w:val="0001669C"/>
    <w:rsid w:val="003E4B0B"/>
    <w:rsid w:val="00762A72"/>
    <w:rsid w:val="00776117"/>
    <w:rsid w:val="008F2091"/>
    <w:rsid w:val="00944307"/>
    <w:rsid w:val="00957592"/>
    <w:rsid w:val="00A4147E"/>
    <w:rsid w:val="00C25A6F"/>
    <w:rsid w:val="00CC5C73"/>
    <w:rsid w:val="00D338EC"/>
    <w:rsid w:val="00D8020B"/>
    <w:rsid w:val="00DE5D9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D9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DE5D9D"/>
    <w:rPr>
      <w:b/>
      <w:bCs/>
    </w:rPr>
  </w:style>
  <w:style w:type="character" w:customStyle="1" w:styleId="A4">
    <w:name w:val="A4"/>
    <w:uiPriority w:val="99"/>
    <w:rsid w:val="00DE5D9D"/>
    <w:rPr>
      <w:color w:val="000000"/>
      <w:sz w:val="28"/>
      <w:szCs w:val="28"/>
    </w:rPr>
  </w:style>
  <w:style w:type="paragraph" w:customStyle="1" w:styleId="Pa0">
    <w:name w:val="Pa0"/>
    <w:basedOn w:val="Normal"/>
    <w:next w:val="Normal"/>
    <w:uiPriority w:val="99"/>
    <w:rsid w:val="003E4B0B"/>
    <w:pPr>
      <w:autoSpaceDE w:val="0"/>
      <w:autoSpaceDN w:val="0"/>
      <w:adjustRightInd w:val="0"/>
      <w:spacing w:line="241" w:lineRule="atLeast"/>
    </w:pPr>
    <w:rPr>
      <w:rFonts w:ascii="Chaparral Pro Light Disp" w:eastAsia="Calibri" w:hAnsi="Chaparral Pro Light Disp" w:cs="Chaparral Pro Light Disp"/>
      <w:lang w:eastAsia="en-US"/>
    </w:rPr>
  </w:style>
  <w:style w:type="character" w:styleId="Hyperlink">
    <w:name w:val="Hyperlink"/>
    <w:basedOn w:val="DefaultParagraphFont"/>
    <w:uiPriority w:val="99"/>
    <w:semiHidden/>
    <w:rsid w:val="000078F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8</Pages>
  <Words>1257</Words>
  <Characters>7167</Characters>
  <Application>Microsoft Office Outlook</Application>
  <DocSecurity>0</DocSecurity>
  <Lines>0</Lines>
  <Paragraphs>0</Paragraphs>
  <ScaleCrop>false</ScaleCrop>
  <Company>NeC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ethem</dc:creator>
  <cp:keywords/>
  <dc:description/>
  <cp:lastModifiedBy>edanur</cp:lastModifiedBy>
  <cp:revision>5</cp:revision>
  <cp:lastPrinted>2016-09-22T08:25:00Z</cp:lastPrinted>
  <dcterms:created xsi:type="dcterms:W3CDTF">2016-09-22T07:41:00Z</dcterms:created>
  <dcterms:modified xsi:type="dcterms:W3CDTF">2016-09-22T16:47:00Z</dcterms:modified>
</cp:coreProperties>
</file>