
<file path=[Content_Types].xml><?xml version="1.0" encoding="utf-8"?>
<Types xmlns="http://schemas.openxmlformats.org/package/2006/content-types"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3D44" w:rsidRDefault="00D43D44"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96.4pt;margin-top:-61.85pt;width:484.5pt;height:318.75pt;z-index:251658240;visibility:visible">
            <v:imagedata r:id="rId4" o:title="" cropbottom="2521f" grayscale="t"/>
          </v:shape>
        </w:pict>
      </w:r>
      <w:r>
        <w:rPr>
          <w:noProof/>
          <w:lang w:eastAsia="tr-TR"/>
        </w:rPr>
        <w:pict>
          <v:shape id="Resim 6" o:spid="_x0000_s1027" type="#_x0000_t75" style="position:absolute;margin-left:-36.35pt;margin-top:238.9pt;width:782.1pt;height:284.6pt;z-index:251659264;visibility:visible">
            <v:imagedata r:id="rId5" o:title="" croptop="172f"/>
          </v:shape>
        </w:pict>
      </w:r>
      <w:r>
        <w:rPr>
          <w:noProof/>
          <w:lang w:eastAsia="tr-TR"/>
        </w:rPr>
        <w:pict>
          <v:shape id="Resim 23" o:spid="_x0000_s1028" type="#_x0000_t75" alt="http://www.sinifogretmeniyiz.biz/dosyalar/etkinlikler/bayrakanahatja9.jpg" style="position:absolute;margin-left:0;margin-top:313.9pt;width:180pt;height:149.1pt;z-index:251660288;visibility:visible;mso-position-horizontal:center;mso-position-horizontal-relative:margin">
            <v:imagedata r:id="rId6" o:title=""/>
            <w10:wrap anchorx="margin"/>
          </v:shape>
        </w:pict>
      </w:r>
      <w:bookmarkStart w:id="0" w:name="_GoBack"/>
      <w:bookmarkEnd w:id="0"/>
      <w:r>
        <w:t xml:space="preserve"> </w:t>
      </w:r>
    </w:p>
    <w:sectPr w:rsidR="00D43D44" w:rsidSect="00625F9A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25F9A"/>
    <w:rsid w:val="00112496"/>
    <w:rsid w:val="00625F9A"/>
    <w:rsid w:val="008A537D"/>
    <w:rsid w:val="00AC41B8"/>
    <w:rsid w:val="00C67D67"/>
    <w:rsid w:val="00D27CC4"/>
    <w:rsid w:val="00D43D44"/>
    <w:rsid w:val="00E02B55"/>
    <w:rsid w:val="00E95A6D"/>
    <w:rsid w:val="00F2051D"/>
    <w:rsid w:val="00FF6A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B55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25F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25F9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112496"/>
    <w:rPr>
      <w:color w:val="auto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w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0</Words>
  <Characters>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alev özbey</dc:creator>
  <cp:keywords/>
  <dc:description/>
  <cp:lastModifiedBy>edanur</cp:lastModifiedBy>
  <cp:revision>4</cp:revision>
  <cp:lastPrinted>2016-09-18T20:46:00Z</cp:lastPrinted>
  <dcterms:created xsi:type="dcterms:W3CDTF">2016-09-18T20:46:00Z</dcterms:created>
  <dcterms:modified xsi:type="dcterms:W3CDTF">2016-09-19T19:36:00Z</dcterms:modified>
</cp:coreProperties>
</file>