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04B" w:rsidRDefault="0037204B" w:rsidP="009F36A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M. AKİF ERSOY MES. VE TEK. ANADOLU LİSESİ 12. SINIFLAR TRAFİK VE İLKYARDIM DERSİ 1. YAZILI YOKLAMA SORULARI</w:t>
      </w:r>
    </w:p>
    <w:p w:rsidR="0037204B" w:rsidRDefault="0037204B" w:rsidP="009F36A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ADI         :                                                             SINIF:</w:t>
      </w:r>
    </w:p>
    <w:p w:rsidR="0037204B" w:rsidRDefault="0037204B" w:rsidP="009F36A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SOYADI :                                                              NO   :</w:t>
      </w:r>
    </w:p>
    <w:p w:rsidR="0037204B" w:rsidRDefault="0037204B" w:rsidP="009F36A1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1) Aşağıda verilen cümlelerde boş bırakılan yerleri uygun kelimelerle doldurunuz.( Her biri 5P )</w:t>
      </w:r>
    </w:p>
    <w:p w:rsidR="0037204B" w:rsidRDefault="0037204B" w:rsidP="009F36A1">
      <w:pPr>
        <w:spacing w:after="0"/>
        <w:rPr>
          <w:b/>
          <w:bCs/>
          <w:sz w:val="24"/>
          <w:szCs w:val="24"/>
        </w:rPr>
      </w:pPr>
    </w:p>
    <w:p w:rsidR="0037204B" w:rsidRPr="00AC50B7" w:rsidRDefault="0037204B" w:rsidP="009F36A1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>Üzerinde taşıdığı trafik yoğunluğu bakımından daha az öneme sahip olan yola ………………….. denir.</w:t>
      </w:r>
    </w:p>
    <w:p w:rsidR="0037204B" w:rsidRPr="00AC50B7" w:rsidRDefault="0037204B" w:rsidP="009F36A1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>İki veya daha fazla yolun kesişmesi veya birleşmesiyle oluşan ortak alana ………………….. denir.</w:t>
      </w:r>
    </w:p>
    <w:p w:rsidR="0037204B" w:rsidRPr="00AC50B7" w:rsidRDefault="0037204B" w:rsidP="009F36A1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>Taşıtların bir dizi halinde güvenle seyredebilmeleri için taşıt yolunun çizgilerle ayrılmış bölümüne …………………….. denir.</w:t>
      </w:r>
    </w:p>
    <w:p w:rsidR="0037204B" w:rsidRPr="00AC50B7" w:rsidRDefault="0037204B" w:rsidP="009F36A1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>Trafik için kamunun yararlanması için ayrılmış olan arazi şeritleri, köprüler ve alanlara ……………… denir.</w:t>
      </w:r>
    </w:p>
    <w:p w:rsidR="0037204B" w:rsidRPr="00AC50B7" w:rsidRDefault="0037204B" w:rsidP="009F36A1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>Yayaların ve araç kullananların diğer yaya ve araç kullananlara göre yolu kullanma sırasındak</w:t>
      </w:r>
      <w:r>
        <w:rPr>
          <w:sz w:val="24"/>
          <w:szCs w:val="24"/>
        </w:rPr>
        <w:t>i öncelik hakkına ……………………………. de</w:t>
      </w:r>
      <w:r w:rsidRPr="00AC50B7">
        <w:rPr>
          <w:sz w:val="24"/>
          <w:szCs w:val="24"/>
        </w:rPr>
        <w:t>nir.</w:t>
      </w:r>
    </w:p>
    <w:p w:rsidR="0037204B" w:rsidRPr="00AC50B7" w:rsidRDefault="0037204B" w:rsidP="009F36A1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>Taşıt yolunun yalnız bir yöndeki taşır trafiği için kullanıldığı kara yoluna ……………….. kara yolu denir.</w:t>
      </w:r>
    </w:p>
    <w:p w:rsidR="0037204B" w:rsidRDefault="0037204B" w:rsidP="00EE1291">
      <w:pPr>
        <w:spacing w:after="0"/>
        <w:rPr>
          <w:b/>
          <w:bCs/>
          <w:sz w:val="24"/>
          <w:szCs w:val="24"/>
        </w:rPr>
      </w:pPr>
    </w:p>
    <w:p w:rsidR="0037204B" w:rsidRDefault="0037204B" w:rsidP="00EE1291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2) Aşağıda verilen cümleler doğru ise önlerinde verilen boşluğa “D”  , yanlışsa “Y” yazınız.( Her biri 5P)</w:t>
      </w:r>
    </w:p>
    <w:p w:rsidR="0037204B" w:rsidRDefault="0037204B" w:rsidP="00EE1291">
      <w:pPr>
        <w:spacing w:after="0"/>
        <w:rPr>
          <w:b/>
          <w:bCs/>
          <w:sz w:val="24"/>
          <w:szCs w:val="24"/>
        </w:rPr>
      </w:pPr>
    </w:p>
    <w:p w:rsidR="0037204B" w:rsidRPr="00AC50B7" w:rsidRDefault="0037204B" w:rsidP="00EE1291">
      <w:p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>(    ) Toplu taşıma araçlarını kullanmamız çevreyi olumlu etkiler.</w:t>
      </w:r>
    </w:p>
    <w:p w:rsidR="0037204B" w:rsidRPr="00AC50B7" w:rsidRDefault="0037204B" w:rsidP="00EE1291">
      <w:pPr>
        <w:spacing w:after="0"/>
        <w:rPr>
          <w:sz w:val="24"/>
          <w:szCs w:val="24"/>
        </w:rPr>
      </w:pPr>
    </w:p>
    <w:p w:rsidR="0037204B" w:rsidRPr="00AC50B7" w:rsidRDefault="0037204B" w:rsidP="00EE1291">
      <w:pPr>
        <w:spacing w:after="0"/>
        <w:rPr>
          <w:sz w:val="24"/>
          <w:szCs w:val="24"/>
        </w:rPr>
      </w:pPr>
      <w:r w:rsidRPr="00AC50B7">
        <w:rPr>
          <w:sz w:val="24"/>
          <w:szCs w:val="24"/>
        </w:rPr>
        <w:t>(    ) Trafik kazaları ekonomik olarak zarara yol açmaz.</w:t>
      </w:r>
    </w:p>
    <w:p w:rsidR="0037204B" w:rsidRDefault="0037204B" w:rsidP="00EE1291">
      <w:pPr>
        <w:spacing w:after="0"/>
        <w:rPr>
          <w:b/>
          <w:bCs/>
          <w:sz w:val="24"/>
          <w:szCs w:val="24"/>
        </w:rPr>
      </w:pPr>
    </w:p>
    <w:p w:rsidR="0037204B" w:rsidRDefault="0037204B" w:rsidP="00EE1291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3) Trafik kazalarının nedenlerinden 4 tanesini yazınız. ( Her biri 5P )</w:t>
      </w:r>
    </w:p>
    <w:p w:rsidR="0037204B" w:rsidRDefault="0037204B" w:rsidP="00EE1291">
      <w:pPr>
        <w:pStyle w:val="ListParagraph"/>
        <w:numPr>
          <w:ilvl w:val="0"/>
          <w:numId w:val="3"/>
        </w:num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37204B" w:rsidRDefault="0037204B" w:rsidP="00EE1291">
      <w:pPr>
        <w:pStyle w:val="ListParagraph"/>
        <w:numPr>
          <w:ilvl w:val="0"/>
          <w:numId w:val="3"/>
        </w:num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37204B" w:rsidRDefault="0037204B" w:rsidP="00EE1291">
      <w:pPr>
        <w:pStyle w:val="ListParagraph"/>
        <w:numPr>
          <w:ilvl w:val="0"/>
          <w:numId w:val="3"/>
        </w:num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37204B" w:rsidRDefault="0037204B" w:rsidP="00EE1291">
      <w:pPr>
        <w:pStyle w:val="ListParagraph"/>
        <w:numPr>
          <w:ilvl w:val="0"/>
          <w:numId w:val="3"/>
        </w:num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37204B" w:rsidRDefault="0037204B" w:rsidP="00EE1291">
      <w:pPr>
        <w:spacing w:after="0"/>
        <w:rPr>
          <w:b/>
          <w:bCs/>
          <w:sz w:val="24"/>
          <w:szCs w:val="24"/>
        </w:rPr>
      </w:pPr>
    </w:p>
    <w:p w:rsidR="0037204B" w:rsidRDefault="0037204B" w:rsidP="00EE1291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4) Aşağıda verilen trafik levhalarının altlarındaki boşluğa ne anlama geldiklerini yazınız. ( her biri 4P )</w:t>
      </w:r>
    </w:p>
    <w:p w:rsidR="0037204B" w:rsidRDefault="0037204B" w:rsidP="00BC1834">
      <w:r w:rsidRPr="00531D7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93pt;height:60.75pt;visibility:visible">
            <v:imagedata r:id="rId5" o:title=""/>
          </v:shape>
        </w:pict>
      </w:r>
      <w:r>
        <w:t xml:space="preserve">    </w:t>
      </w:r>
      <w:r w:rsidRPr="00531D7D">
        <w:rPr>
          <w:noProof/>
        </w:rPr>
        <w:pict>
          <v:shape id="Resim 2" o:spid="_x0000_i1026" type="#_x0000_t75" style="width:72.75pt;height:57pt;visibility:visible">
            <v:imagedata r:id="rId6" o:title=""/>
          </v:shape>
        </w:pict>
      </w:r>
      <w:r>
        <w:t xml:space="preserve">          </w:t>
      </w:r>
      <w:r w:rsidRPr="00531D7D">
        <w:rPr>
          <w:noProof/>
        </w:rPr>
        <w:pict>
          <v:shape id="Resim 3" o:spid="_x0000_i1027" type="#_x0000_t75" style="width:67.5pt;height:59.25pt;visibility:visible">
            <v:imagedata r:id="rId7" o:title=""/>
          </v:shape>
        </w:pict>
      </w:r>
      <w:r>
        <w:t xml:space="preserve">    </w:t>
      </w:r>
      <w:r w:rsidRPr="00531D7D">
        <w:rPr>
          <w:noProof/>
        </w:rPr>
        <w:pict>
          <v:shape id="Resim 4" o:spid="_x0000_i1028" type="#_x0000_t75" style="width:79.5pt;height:64.5pt;visibility:visible">
            <v:imagedata r:id="rId8" o:title=""/>
          </v:shape>
        </w:pict>
      </w:r>
      <w:r>
        <w:t xml:space="preserve">  </w:t>
      </w:r>
      <w:r w:rsidRPr="00531D7D">
        <w:rPr>
          <w:noProof/>
        </w:rPr>
        <w:pict>
          <v:shape id="Resim 5" o:spid="_x0000_i1029" type="#_x0000_t75" style="width:78pt;height:61.5pt;visibility:visible">
            <v:imagedata r:id="rId9" o:title=""/>
          </v:shape>
        </w:pict>
      </w:r>
    </w:p>
    <w:p w:rsidR="0037204B" w:rsidRDefault="0037204B" w:rsidP="00BC1834">
      <w:r>
        <w:t xml:space="preserve">  ---------------------                -----------------               -----------------              ----------------           ----------------</w:t>
      </w:r>
    </w:p>
    <w:p w:rsidR="0037204B" w:rsidRDefault="0037204B" w:rsidP="00BC1834">
      <w:r>
        <w:t xml:space="preserve">  ---------------------                 -----------------               -----------------              ----------------          ---------------- </w:t>
      </w:r>
    </w:p>
    <w:p w:rsidR="0037204B" w:rsidRDefault="0037204B" w:rsidP="00BC1834"/>
    <w:p w:rsidR="0037204B" w:rsidRDefault="0037204B" w:rsidP="00BC1834"/>
    <w:p w:rsidR="0037204B" w:rsidRDefault="0037204B" w:rsidP="00BC1834"/>
    <w:p w:rsidR="0037204B" w:rsidRDefault="0037204B" w:rsidP="00BC1834"/>
    <w:p w:rsidR="0037204B" w:rsidRDefault="0037204B" w:rsidP="00BC1834">
      <w:r w:rsidRPr="00531D7D">
        <w:rPr>
          <w:noProof/>
        </w:rPr>
        <w:pict>
          <v:shape id="Resim 56" o:spid="_x0000_i1030" type="#_x0000_t75" style="width:95.25pt;height:55.5pt;visibility:visible">
            <v:imagedata r:id="rId10" o:title=""/>
          </v:shape>
        </w:pict>
      </w:r>
      <w:r w:rsidRPr="00531D7D">
        <w:rPr>
          <w:noProof/>
        </w:rPr>
        <w:pict>
          <v:shape id="Resim 57" o:spid="_x0000_i1031" type="#_x0000_t75" style="width:72.75pt;height:57pt;visibility:visible">
            <v:imagedata r:id="rId11" o:title=""/>
          </v:shape>
        </w:pict>
      </w:r>
      <w:r>
        <w:t xml:space="preserve">  </w:t>
      </w:r>
      <w:r w:rsidRPr="00531D7D">
        <w:rPr>
          <w:noProof/>
        </w:rPr>
        <w:pict>
          <v:shape id="Resim 58" o:spid="_x0000_i1032" type="#_x0000_t75" style="width:87pt;height:48.75pt;visibility:visible">
            <v:imagedata r:id="rId12" o:title=""/>
          </v:shape>
        </w:pict>
      </w:r>
      <w:r w:rsidRPr="00531D7D">
        <w:rPr>
          <w:noProof/>
        </w:rPr>
        <w:pict>
          <v:shape id="Resim 59" o:spid="_x0000_i1033" type="#_x0000_t75" style="width:95.25pt;height:60pt;visibility:visible">
            <v:imagedata r:id="rId13" o:title=""/>
          </v:shape>
        </w:pict>
      </w:r>
      <w:r w:rsidRPr="00531D7D">
        <w:rPr>
          <w:noProof/>
        </w:rPr>
        <w:pict>
          <v:shape id="Resim 60" o:spid="_x0000_i1034" type="#_x0000_t75" style="width:48.75pt;height:47.25pt;visibility:visible">
            <v:imagedata r:id="rId14" o:title=""/>
          </v:shape>
        </w:pict>
      </w:r>
    </w:p>
    <w:p w:rsidR="0037204B" w:rsidRDefault="0037204B" w:rsidP="00BC1834">
      <w:r>
        <w:t xml:space="preserve">      --------------------             --------------              ---------------                 ---------------          -----------------</w:t>
      </w:r>
    </w:p>
    <w:p w:rsidR="0037204B" w:rsidRDefault="0037204B" w:rsidP="00BC1834">
      <w:r>
        <w:t xml:space="preserve">      --------------------              --------------             ---------------                 ---------------          ----------------- </w:t>
      </w:r>
    </w:p>
    <w:p w:rsidR="0037204B" w:rsidRDefault="0037204B" w:rsidP="00BC1834"/>
    <w:p w:rsidR="0037204B" w:rsidRDefault="0037204B" w:rsidP="00BC1834">
      <w:r>
        <w:t xml:space="preserve">SORUBAK.COM </w:t>
      </w:r>
    </w:p>
    <w:p w:rsidR="0037204B" w:rsidRDefault="0037204B" w:rsidP="00BC1834"/>
    <w:p w:rsidR="0037204B" w:rsidRPr="00BC1834" w:rsidRDefault="0037204B" w:rsidP="00BC1834">
      <w:pPr>
        <w:rPr>
          <w:b/>
          <w:bCs/>
        </w:rPr>
      </w:pPr>
      <w:r w:rsidRPr="00BC1834">
        <w:rPr>
          <w:b/>
          <w:bCs/>
        </w:rPr>
        <w:t>Zeynep AKIN              Aylin GABRALI             Kerem GEDEMEN</w:t>
      </w:r>
    </w:p>
    <w:p w:rsidR="0037204B" w:rsidRDefault="0037204B" w:rsidP="00BC1834"/>
    <w:p w:rsidR="0037204B" w:rsidRDefault="0037204B" w:rsidP="00BC1834"/>
    <w:p w:rsidR="0037204B" w:rsidRPr="00EE1291" w:rsidRDefault="0037204B" w:rsidP="00EE1291">
      <w:pPr>
        <w:spacing w:after="0"/>
        <w:rPr>
          <w:b/>
          <w:bCs/>
          <w:sz w:val="24"/>
          <w:szCs w:val="24"/>
        </w:rPr>
      </w:pPr>
    </w:p>
    <w:p w:rsidR="0037204B" w:rsidRDefault="0037204B" w:rsidP="00EE1291">
      <w:pPr>
        <w:spacing w:after="0"/>
        <w:rPr>
          <w:b/>
          <w:bCs/>
          <w:sz w:val="24"/>
          <w:szCs w:val="24"/>
        </w:rPr>
      </w:pPr>
    </w:p>
    <w:p w:rsidR="0037204B" w:rsidRDefault="0037204B" w:rsidP="00EE1291">
      <w:pPr>
        <w:spacing w:after="0"/>
        <w:rPr>
          <w:b/>
          <w:bCs/>
          <w:sz w:val="24"/>
          <w:szCs w:val="24"/>
        </w:rPr>
      </w:pPr>
    </w:p>
    <w:p w:rsidR="0037204B" w:rsidRDefault="0037204B" w:rsidP="00EE1291">
      <w:pPr>
        <w:spacing w:after="0"/>
        <w:rPr>
          <w:b/>
          <w:bCs/>
          <w:sz w:val="24"/>
          <w:szCs w:val="24"/>
        </w:rPr>
      </w:pPr>
    </w:p>
    <w:p w:rsidR="0037204B" w:rsidRDefault="0037204B" w:rsidP="00EE1291">
      <w:pPr>
        <w:spacing w:after="0"/>
        <w:rPr>
          <w:b/>
          <w:bCs/>
          <w:sz w:val="24"/>
          <w:szCs w:val="24"/>
        </w:rPr>
      </w:pPr>
    </w:p>
    <w:p w:rsidR="0037204B" w:rsidRDefault="0037204B" w:rsidP="00EE1291">
      <w:pPr>
        <w:spacing w:after="0"/>
        <w:rPr>
          <w:b/>
          <w:bCs/>
          <w:sz w:val="24"/>
          <w:szCs w:val="24"/>
        </w:rPr>
      </w:pPr>
    </w:p>
    <w:p w:rsidR="0037204B" w:rsidRPr="00EE1291" w:rsidRDefault="0037204B" w:rsidP="00EE1291">
      <w:pPr>
        <w:spacing w:after="0"/>
        <w:rPr>
          <w:b/>
          <w:bCs/>
          <w:sz w:val="24"/>
          <w:szCs w:val="24"/>
        </w:rPr>
      </w:pPr>
    </w:p>
    <w:sectPr w:rsidR="0037204B" w:rsidRPr="00EE1291" w:rsidSect="009F36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E7207"/>
    <w:multiLevelType w:val="hybridMultilevel"/>
    <w:tmpl w:val="909EAB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D0429E2"/>
    <w:multiLevelType w:val="hybridMultilevel"/>
    <w:tmpl w:val="EAAC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7A7E0975"/>
    <w:multiLevelType w:val="hybridMultilevel"/>
    <w:tmpl w:val="A760AB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36A1"/>
    <w:rsid w:val="002B6A67"/>
    <w:rsid w:val="0037204B"/>
    <w:rsid w:val="003A3287"/>
    <w:rsid w:val="00531D7D"/>
    <w:rsid w:val="00532118"/>
    <w:rsid w:val="005C6A59"/>
    <w:rsid w:val="006F458C"/>
    <w:rsid w:val="008423F8"/>
    <w:rsid w:val="009C11E7"/>
    <w:rsid w:val="009F36A1"/>
    <w:rsid w:val="00AC50B7"/>
    <w:rsid w:val="00BB3B1E"/>
    <w:rsid w:val="00BC1834"/>
    <w:rsid w:val="00D81A7C"/>
    <w:rsid w:val="00EE1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A5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F36A1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BC1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18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318</Words>
  <Characters>1816</Characters>
  <Application>Microsoft Office Outlook</Application>
  <DocSecurity>0</DocSecurity>
  <Lines>0</Lines>
  <Paragraphs>0</Paragraphs>
  <ScaleCrop>false</ScaleCrop>
  <Company>Şirket Adı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PERFECT XP PC1</dc:creator>
  <cp:keywords>sorubak.com</cp:keywords>
  <dc:description/>
  <cp:lastModifiedBy>edanur</cp:lastModifiedBy>
  <cp:revision>5</cp:revision>
  <dcterms:created xsi:type="dcterms:W3CDTF">2015-11-29T21:27:00Z</dcterms:created>
  <dcterms:modified xsi:type="dcterms:W3CDTF">2016-11-06T14:21:00Z</dcterms:modified>
  <cp:category>sorubak.com</cp:category>
</cp:coreProperties>
</file>