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FC4" w:rsidRPr="00686E95" w:rsidRDefault="00B26FC4" w:rsidP="00686E9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..</w:t>
      </w:r>
      <w:r w:rsidRPr="00686E95">
        <w:rPr>
          <w:sz w:val="24"/>
          <w:szCs w:val="24"/>
          <w:u w:val="single"/>
        </w:rPr>
        <w:t xml:space="preserve"> ATATÜRK ANADOLU LİSESİ  TRAFİK VE İLKYARDIM DERSİ </w:t>
      </w:r>
      <w:r>
        <w:rPr>
          <w:sz w:val="24"/>
          <w:szCs w:val="24"/>
          <w:u w:val="single"/>
        </w:rPr>
        <w:t xml:space="preserve">12.  SINIFLAR            </w:t>
      </w:r>
      <w:r w:rsidRPr="00686E95">
        <w:rPr>
          <w:sz w:val="24"/>
          <w:szCs w:val="24"/>
          <w:u w:val="single"/>
        </w:rPr>
        <w:t>l. DÖNEM ll. SINAVI</w:t>
      </w:r>
      <w:bookmarkStart w:id="0" w:name="_GoBack"/>
      <w:bookmarkEnd w:id="0"/>
    </w:p>
    <w:p w:rsidR="00B26FC4" w:rsidRDefault="00B26FC4">
      <w:r>
        <w:t xml:space="preserve">Adı- Soyadı  :                                                  Sınıfı:                                            No: </w:t>
      </w:r>
    </w:p>
    <w:p w:rsidR="00B26FC4" w:rsidRDefault="00B26FC4">
      <w:r>
        <w:t>1 -‘’</w:t>
      </w:r>
      <w:r w:rsidRPr="00D722DE">
        <w:t>BÜTÜN YASAKLAMA VE KISITLAMALARIN SONU</w:t>
      </w:r>
      <w:r>
        <w:t>’’ aşağıdaki hangi levha ile anlatılır?</w:t>
      </w:r>
    </w:p>
    <w:p w:rsidR="00B26FC4" w:rsidRDefault="00B26FC4" w:rsidP="00D722DE">
      <w:pPr>
        <w:pStyle w:val="ListParagraph"/>
        <w:numPr>
          <w:ilvl w:val="0"/>
          <w:numId w:val="1"/>
        </w:num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0.25pt">
            <v:imagedata r:id="rId5" o:title=""/>
          </v:shape>
        </w:pict>
      </w:r>
      <w:r>
        <w:t xml:space="preserve">B)      </w:t>
      </w:r>
      <w:r>
        <w:pict>
          <v:shape id="_x0000_i1026" type="#_x0000_t75" style="width:105pt;height:61.5pt">
            <v:imagedata r:id="rId6" o:title=""/>
          </v:shape>
        </w:pict>
      </w:r>
      <w:r>
        <w:t xml:space="preserve">    C)</w:t>
      </w:r>
      <w:r>
        <w:pict>
          <v:shape id="_x0000_i1027" type="#_x0000_t75" style="width:56.25pt;height:56.25pt">
            <v:imagedata r:id="rId7" o:title=""/>
          </v:shape>
        </w:pict>
      </w:r>
      <w:r>
        <w:t xml:space="preserve">                  D)</w:t>
      </w:r>
      <w:r>
        <w:pict>
          <v:shape id="_x0000_i1028" type="#_x0000_t75" style="width:63pt;height:55.5pt">
            <v:imagedata r:id="rId8" o:title=""/>
          </v:shape>
        </w:pict>
      </w:r>
    </w:p>
    <w:p w:rsidR="00B26FC4" w:rsidRDefault="00B26FC4" w:rsidP="00245D0A">
      <w:r>
        <w:t>2- Yolcu taşımacılığında kullanılan araçlarda hangi ağırlık ve boydaki çocuklar için güvenlik koltuğu kullanılmalıdır?</w:t>
      </w:r>
    </w:p>
    <w:p w:rsidR="00B26FC4" w:rsidRDefault="00B26FC4" w:rsidP="00245D0A">
      <w:pPr>
        <w:pStyle w:val="ListParagraph"/>
        <w:numPr>
          <w:ilvl w:val="0"/>
          <w:numId w:val="3"/>
        </w:numPr>
      </w:pPr>
      <w:r>
        <w:t>36 kğ ve 150cm altı    B) 20 kg ve 120 cm altı    C) 30kğ ve 100 cm altı   D) 40kğ ve 160 cm altı.</w:t>
      </w:r>
    </w:p>
    <w:p w:rsidR="00B26FC4" w:rsidRDefault="00B26FC4" w:rsidP="00245D0A">
      <w:r>
        <w:t>3- Motorlu araçların hız sınırı otoyollarda kaç km/s ‘ tir?</w:t>
      </w:r>
    </w:p>
    <w:p w:rsidR="00B26FC4" w:rsidRDefault="00B26FC4" w:rsidP="00207CBE">
      <w:pPr>
        <w:pStyle w:val="ListParagraph"/>
        <w:numPr>
          <w:ilvl w:val="0"/>
          <w:numId w:val="4"/>
        </w:numPr>
      </w:pPr>
      <w:r>
        <w:t>90                       B) 140                       C)  110               D)  120</w:t>
      </w:r>
    </w:p>
    <w:p w:rsidR="00B26FC4" w:rsidRDefault="00B26FC4" w:rsidP="00207CBE">
      <w:r>
        <w:t>4- 80 km/s hızla giden bir araç önündeki aracı kaç metre mesafeyle takip etmelidir?</w:t>
      </w:r>
    </w:p>
    <w:p w:rsidR="00B26FC4" w:rsidRDefault="00B26FC4" w:rsidP="00207CBE">
      <w:pPr>
        <w:pStyle w:val="ListParagraph"/>
        <w:numPr>
          <w:ilvl w:val="0"/>
          <w:numId w:val="5"/>
        </w:numPr>
      </w:pPr>
      <w:r>
        <w:t>35m     B)  80m    C) 40m        D) 100m</w:t>
      </w:r>
    </w:p>
    <w:p w:rsidR="00B26FC4" w:rsidRDefault="00B26FC4" w:rsidP="005C0470">
      <w:r>
        <w:t>5- Hangisi öndeki aracı geçmenin yasak olmadığı yerlerdendir.</w:t>
      </w:r>
    </w:p>
    <w:p w:rsidR="00B26FC4" w:rsidRDefault="00B26FC4" w:rsidP="005C0470">
      <w:r>
        <w:t xml:space="preserve">    A) Görüş yetersizliği olan yerler. </w:t>
      </w:r>
    </w:p>
    <w:p w:rsidR="00B26FC4" w:rsidRDefault="00B26FC4" w:rsidP="005C0470">
      <w:r>
        <w:t xml:space="preserve">    B) Geçmenin bir trafik işaretiyle yasaklandığı yerler.</w:t>
      </w:r>
    </w:p>
    <w:p w:rsidR="00B26FC4" w:rsidRDefault="00B26FC4" w:rsidP="005C0470">
      <w:r>
        <w:t xml:space="preserve">    C) Yaya ve okul geçitlerinin bulunduğu yerler.</w:t>
      </w:r>
    </w:p>
    <w:p w:rsidR="00B26FC4" w:rsidRDefault="00B26FC4" w:rsidP="005C0470">
      <w:r>
        <w:t xml:space="preserve">    D) Kesik çizginin olduğu yerlerde.</w:t>
      </w:r>
    </w:p>
    <w:p w:rsidR="00B26FC4" w:rsidRDefault="00B26FC4" w:rsidP="005C0470">
      <w:r>
        <w:t>6-Yaya ve sürücülerin yolu kullanma önceliğine ……………………………….. denir.Tamamlayınız</w:t>
      </w:r>
    </w:p>
    <w:p w:rsidR="00B26FC4" w:rsidRDefault="00B26FC4" w:rsidP="003F62B5">
      <w:pPr>
        <w:pStyle w:val="ListParagraph"/>
        <w:numPr>
          <w:ilvl w:val="0"/>
          <w:numId w:val="6"/>
        </w:numPr>
      </w:pPr>
      <w:r>
        <w:t>Geçiş hakkı   B) Öncelik hakkı   C) Üstün araç    D) Acil geçiş.</w:t>
      </w:r>
    </w:p>
    <w:p w:rsidR="00B26FC4" w:rsidRDefault="00B26FC4" w:rsidP="003F62B5">
      <w:r>
        <w:t>7-Geçiş üstünlüğü olan araçlardan hangisinin ışıklı uyarı işareti yalnız kırmızı renktedir?</w:t>
      </w:r>
    </w:p>
    <w:p w:rsidR="00B26FC4" w:rsidRDefault="00B26FC4" w:rsidP="00AF637E">
      <w:pPr>
        <w:pStyle w:val="ListParagraph"/>
        <w:numPr>
          <w:ilvl w:val="0"/>
          <w:numId w:val="7"/>
        </w:numPr>
      </w:pPr>
      <w:r>
        <w:t>İtfaiye        B) Ambulans     C) Jandarma aracı     D) Zabıta aracı</w:t>
      </w:r>
    </w:p>
    <w:p w:rsidR="00B26FC4" w:rsidRDefault="00B26FC4" w:rsidP="00AF637E">
      <w:r>
        <w:t xml:space="preserve">8- </w:t>
      </w:r>
      <w:r>
        <w:pict>
          <v:shape id="_x0000_i1029" type="#_x0000_t75" style="width:34.5pt;height:28.5pt">
            <v:imagedata r:id="rId9" o:title=""/>
          </v:shape>
        </w:pict>
      </w:r>
      <w:r>
        <w:t xml:space="preserve"> soldaki araç içi gösterge lambasının anlamı nedir?</w:t>
      </w:r>
    </w:p>
    <w:p w:rsidR="00B26FC4" w:rsidRDefault="00B26FC4" w:rsidP="000D056C">
      <w:pPr>
        <w:pStyle w:val="ListParagraph"/>
        <w:numPr>
          <w:ilvl w:val="0"/>
          <w:numId w:val="8"/>
        </w:numPr>
      </w:pPr>
      <w:r>
        <w:t>Motor Yağı düşük B) Fren yağı az.  C) Uzun far    D) Sol sinyal</w:t>
      </w:r>
    </w:p>
    <w:p w:rsidR="00B26FC4" w:rsidRDefault="00B26FC4" w:rsidP="000D056C">
      <w:r>
        <w:t>9-Sağa ve sola dönüşlerde işaret vermek için kullanılan sarı lambalara ne ad verilir?</w:t>
      </w:r>
    </w:p>
    <w:p w:rsidR="00B26FC4" w:rsidRDefault="00B26FC4" w:rsidP="000D056C">
      <w:pPr>
        <w:pStyle w:val="ListParagraph"/>
        <w:numPr>
          <w:ilvl w:val="0"/>
          <w:numId w:val="9"/>
        </w:numPr>
      </w:pPr>
      <w:r>
        <w:t>Reflektör   B) Sis lambası    C)  Dönüş ışıkları ( Sinyaller)  D) Ön park lambası</w:t>
      </w:r>
    </w:p>
    <w:p w:rsidR="00B26FC4" w:rsidRDefault="00B26FC4" w:rsidP="000D056C">
      <w:r>
        <w:t>10- Bariyer bulunmayan demiryolu geçitlerine ……………………… demiryolu geçidi denir. Tamamlayınız.</w:t>
      </w:r>
    </w:p>
    <w:p w:rsidR="00B26FC4" w:rsidRDefault="00B26FC4" w:rsidP="00697E96">
      <w:pPr>
        <w:pStyle w:val="ListParagraph"/>
        <w:numPr>
          <w:ilvl w:val="0"/>
          <w:numId w:val="10"/>
        </w:numPr>
      </w:pPr>
      <w:r>
        <w:t>Kontrolsüz     B) Kontrollü    C) Üst geçit   D) Demiryolu kavşağı.</w:t>
      </w:r>
    </w:p>
    <w:p w:rsidR="00B26FC4" w:rsidRDefault="00B26FC4" w:rsidP="00697E96">
      <w:r>
        <w:t>11- WHO ‘nun araştırmalarına göre iki tekerli ulaşım araçlarıyla yapılan kazalardaki ölüm oranı diğer taşıtlarla yapılan kazalardaki ölüm oranından ……………………. Kat fazladır. Tamamlayınız.</w:t>
      </w:r>
    </w:p>
    <w:p w:rsidR="00B26FC4" w:rsidRDefault="00B26FC4" w:rsidP="00697E96">
      <w:pPr>
        <w:pStyle w:val="ListParagraph"/>
        <w:numPr>
          <w:ilvl w:val="0"/>
          <w:numId w:val="12"/>
        </w:numPr>
      </w:pPr>
      <w:r>
        <w:t>20              B)  30        C)   40              D) 5</w:t>
      </w:r>
    </w:p>
    <w:p w:rsidR="00B26FC4" w:rsidRDefault="00B26FC4" w:rsidP="00697E96">
      <w:r>
        <w:t>12- Motosiklet sürücüleri hangilerini kullanmak zorundadır?</w:t>
      </w:r>
    </w:p>
    <w:p w:rsidR="00B26FC4" w:rsidRDefault="00B26FC4" w:rsidP="00697E96">
      <w:pPr>
        <w:pStyle w:val="ListParagraph"/>
        <w:numPr>
          <w:ilvl w:val="0"/>
          <w:numId w:val="14"/>
        </w:numPr>
      </w:pPr>
      <w:r>
        <w:t>Kask ve koruma gözlüğü    B) Dizlik      C)Telsiz        D) Tekmelik</w:t>
      </w:r>
    </w:p>
    <w:p w:rsidR="00B26FC4" w:rsidRPr="00D722DE" w:rsidRDefault="00B26FC4" w:rsidP="006709E3">
      <w:r>
        <w:t xml:space="preserve">Not: İlk dört soru beş  diğerleri 10 ‘ ar puandır. Başarılar.      </w:t>
      </w:r>
    </w:p>
    <w:sectPr w:rsidR="00B26FC4" w:rsidRPr="00D722DE" w:rsidSect="00686E95">
      <w:pgSz w:w="11906" w:h="16838"/>
      <w:pgMar w:top="851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2604"/>
    <w:multiLevelType w:val="hybridMultilevel"/>
    <w:tmpl w:val="05142876"/>
    <w:lvl w:ilvl="0" w:tplc="5462AD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030228"/>
    <w:multiLevelType w:val="hybridMultilevel"/>
    <w:tmpl w:val="161CACE6"/>
    <w:lvl w:ilvl="0" w:tplc="41D61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F68E9"/>
    <w:multiLevelType w:val="hybridMultilevel"/>
    <w:tmpl w:val="4F06F61E"/>
    <w:lvl w:ilvl="0" w:tplc="5462AD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514B15"/>
    <w:multiLevelType w:val="hybridMultilevel"/>
    <w:tmpl w:val="135E8002"/>
    <w:lvl w:ilvl="0" w:tplc="3990A5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C21D6"/>
    <w:multiLevelType w:val="hybridMultilevel"/>
    <w:tmpl w:val="4C42065E"/>
    <w:lvl w:ilvl="0" w:tplc="B40EE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D35A0"/>
    <w:multiLevelType w:val="hybridMultilevel"/>
    <w:tmpl w:val="BABC3490"/>
    <w:lvl w:ilvl="0" w:tplc="17243982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80" w:hanging="360"/>
      </w:pPr>
    </w:lvl>
    <w:lvl w:ilvl="2" w:tplc="041F001B">
      <w:start w:val="1"/>
      <w:numFmt w:val="lowerRoman"/>
      <w:lvlText w:val="%3."/>
      <w:lvlJc w:val="right"/>
      <w:pPr>
        <w:ind w:left="2400" w:hanging="180"/>
      </w:pPr>
    </w:lvl>
    <w:lvl w:ilvl="3" w:tplc="041F000F">
      <w:start w:val="1"/>
      <w:numFmt w:val="decimal"/>
      <w:lvlText w:val="%4."/>
      <w:lvlJc w:val="left"/>
      <w:pPr>
        <w:ind w:left="3120" w:hanging="360"/>
      </w:pPr>
    </w:lvl>
    <w:lvl w:ilvl="4" w:tplc="041F0019">
      <w:start w:val="1"/>
      <w:numFmt w:val="lowerLetter"/>
      <w:lvlText w:val="%5."/>
      <w:lvlJc w:val="left"/>
      <w:pPr>
        <w:ind w:left="3840" w:hanging="360"/>
      </w:pPr>
    </w:lvl>
    <w:lvl w:ilvl="5" w:tplc="041F001B">
      <w:start w:val="1"/>
      <w:numFmt w:val="lowerRoman"/>
      <w:lvlText w:val="%6."/>
      <w:lvlJc w:val="right"/>
      <w:pPr>
        <w:ind w:left="4560" w:hanging="180"/>
      </w:pPr>
    </w:lvl>
    <w:lvl w:ilvl="6" w:tplc="041F000F">
      <w:start w:val="1"/>
      <w:numFmt w:val="decimal"/>
      <w:lvlText w:val="%7."/>
      <w:lvlJc w:val="left"/>
      <w:pPr>
        <w:ind w:left="5280" w:hanging="360"/>
      </w:pPr>
    </w:lvl>
    <w:lvl w:ilvl="7" w:tplc="041F0019">
      <w:start w:val="1"/>
      <w:numFmt w:val="lowerLetter"/>
      <w:lvlText w:val="%8."/>
      <w:lvlJc w:val="left"/>
      <w:pPr>
        <w:ind w:left="6000" w:hanging="360"/>
      </w:pPr>
    </w:lvl>
    <w:lvl w:ilvl="8" w:tplc="041F001B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3E8B1BB8"/>
    <w:multiLevelType w:val="hybridMultilevel"/>
    <w:tmpl w:val="2D9AB4EC"/>
    <w:lvl w:ilvl="0" w:tplc="5AA03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13556E"/>
    <w:multiLevelType w:val="hybridMultilevel"/>
    <w:tmpl w:val="CD525B40"/>
    <w:lvl w:ilvl="0" w:tplc="5462AD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0C0258"/>
    <w:multiLevelType w:val="hybridMultilevel"/>
    <w:tmpl w:val="48381098"/>
    <w:lvl w:ilvl="0" w:tplc="78ACF3EC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>
      <w:start w:val="1"/>
      <w:numFmt w:val="lowerRoman"/>
      <w:lvlText w:val="%3."/>
      <w:lvlJc w:val="right"/>
      <w:pPr>
        <w:ind w:left="2145" w:hanging="180"/>
      </w:pPr>
    </w:lvl>
    <w:lvl w:ilvl="3" w:tplc="041F000F">
      <w:start w:val="1"/>
      <w:numFmt w:val="decimal"/>
      <w:lvlText w:val="%4."/>
      <w:lvlJc w:val="left"/>
      <w:pPr>
        <w:ind w:left="2865" w:hanging="360"/>
      </w:pPr>
    </w:lvl>
    <w:lvl w:ilvl="4" w:tplc="041F0019">
      <w:start w:val="1"/>
      <w:numFmt w:val="lowerLetter"/>
      <w:lvlText w:val="%5."/>
      <w:lvlJc w:val="left"/>
      <w:pPr>
        <w:ind w:left="3585" w:hanging="360"/>
      </w:pPr>
    </w:lvl>
    <w:lvl w:ilvl="5" w:tplc="041F001B">
      <w:start w:val="1"/>
      <w:numFmt w:val="lowerRoman"/>
      <w:lvlText w:val="%6."/>
      <w:lvlJc w:val="right"/>
      <w:pPr>
        <w:ind w:left="4305" w:hanging="180"/>
      </w:pPr>
    </w:lvl>
    <w:lvl w:ilvl="6" w:tplc="041F000F">
      <w:start w:val="1"/>
      <w:numFmt w:val="decimal"/>
      <w:lvlText w:val="%7."/>
      <w:lvlJc w:val="left"/>
      <w:pPr>
        <w:ind w:left="5025" w:hanging="360"/>
      </w:pPr>
    </w:lvl>
    <w:lvl w:ilvl="7" w:tplc="041F0019">
      <w:start w:val="1"/>
      <w:numFmt w:val="lowerLetter"/>
      <w:lvlText w:val="%8."/>
      <w:lvlJc w:val="left"/>
      <w:pPr>
        <w:ind w:left="5745" w:hanging="360"/>
      </w:pPr>
    </w:lvl>
    <w:lvl w:ilvl="8" w:tplc="041F001B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518C1ECC"/>
    <w:multiLevelType w:val="hybridMultilevel"/>
    <w:tmpl w:val="4956BF30"/>
    <w:lvl w:ilvl="0" w:tplc="5462AD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9C5F68"/>
    <w:multiLevelType w:val="hybridMultilevel"/>
    <w:tmpl w:val="322C4F64"/>
    <w:lvl w:ilvl="0" w:tplc="5AA03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F13C71"/>
    <w:multiLevelType w:val="hybridMultilevel"/>
    <w:tmpl w:val="69D0D8B4"/>
    <w:lvl w:ilvl="0" w:tplc="5AA03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83C40"/>
    <w:multiLevelType w:val="hybridMultilevel"/>
    <w:tmpl w:val="0F7C6F82"/>
    <w:lvl w:ilvl="0" w:tplc="5AA03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E71AE"/>
    <w:multiLevelType w:val="hybridMultilevel"/>
    <w:tmpl w:val="80D02BCE"/>
    <w:lvl w:ilvl="0" w:tplc="5462AD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1"/>
  </w:num>
  <w:num w:numId="5">
    <w:abstractNumId w:val="12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7"/>
  </w:num>
  <w:num w:numId="11">
    <w:abstractNumId w:val="4"/>
  </w:num>
  <w:num w:numId="12">
    <w:abstractNumId w:val="13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2DE"/>
    <w:rsid w:val="00064F49"/>
    <w:rsid w:val="00094ED8"/>
    <w:rsid w:val="000D056C"/>
    <w:rsid w:val="000F784E"/>
    <w:rsid w:val="00207CBE"/>
    <w:rsid w:val="00245D0A"/>
    <w:rsid w:val="003F62B5"/>
    <w:rsid w:val="005C0470"/>
    <w:rsid w:val="006709E3"/>
    <w:rsid w:val="00686E95"/>
    <w:rsid w:val="00697E96"/>
    <w:rsid w:val="006E621D"/>
    <w:rsid w:val="009635B1"/>
    <w:rsid w:val="00AE75B6"/>
    <w:rsid w:val="00AF637E"/>
    <w:rsid w:val="00B26FC4"/>
    <w:rsid w:val="00B30158"/>
    <w:rsid w:val="00BA7B23"/>
    <w:rsid w:val="00BD51D4"/>
    <w:rsid w:val="00D72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F4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722D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709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09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339</Words>
  <Characters>1934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ATATÜRK LİSESİ</dc:creator>
  <cp:keywords/>
  <dc:description/>
  <cp:lastModifiedBy>edanur</cp:lastModifiedBy>
  <cp:revision>2</cp:revision>
  <cp:lastPrinted>2016-12-23T12:34:00Z</cp:lastPrinted>
  <dcterms:created xsi:type="dcterms:W3CDTF">2016-12-26T16:48:00Z</dcterms:created>
  <dcterms:modified xsi:type="dcterms:W3CDTF">2016-12-26T16:48:00Z</dcterms:modified>
</cp:coreProperties>
</file>