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324" w:tblpY="1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73"/>
        <w:gridCol w:w="2308"/>
      </w:tblGrid>
      <w:tr w:rsidR="007D416A" w:rsidRPr="009B2C83">
        <w:trPr>
          <w:trHeight w:val="700"/>
        </w:trPr>
        <w:tc>
          <w:tcPr>
            <w:tcW w:w="10881" w:type="dxa"/>
            <w:gridSpan w:val="2"/>
          </w:tcPr>
          <w:p w:rsidR="007D416A" w:rsidRPr="009B2C83" w:rsidRDefault="007D416A" w:rsidP="009B2C83">
            <w:pPr>
              <w:spacing w:after="0" w:line="240" w:lineRule="auto"/>
              <w:ind w:left="-284"/>
              <w:jc w:val="center"/>
              <w:rPr>
                <w:rFonts w:ascii="Arial Black" w:hAnsi="Arial Black" w:cs="Arial Black"/>
              </w:rPr>
            </w:pPr>
            <w:r>
              <w:rPr>
                <w:rFonts w:ascii="Arial Black" w:hAnsi="Arial Black" w:cs="Arial Black"/>
              </w:rPr>
              <w:t xml:space="preserve">2016-2017 </w:t>
            </w:r>
            <w:r w:rsidRPr="009B2C83">
              <w:rPr>
                <w:rFonts w:ascii="Arial Black" w:hAnsi="Arial Black" w:cs="Arial Black"/>
              </w:rPr>
              <w:t xml:space="preserve"> EĞİTİM ÖĞRETİM </w:t>
            </w:r>
            <w:r>
              <w:rPr>
                <w:rFonts w:ascii="Arial Black" w:hAnsi="Arial Black" w:cs="Arial Black"/>
              </w:rPr>
              <w:t>…….</w:t>
            </w:r>
            <w:r w:rsidRPr="009B2C83">
              <w:rPr>
                <w:rFonts w:ascii="Arial Black" w:hAnsi="Arial Black" w:cs="Arial Black"/>
              </w:rPr>
              <w:t xml:space="preserve"> FEN LİSESİ</w:t>
            </w:r>
          </w:p>
          <w:p w:rsidR="007D416A" w:rsidRPr="009B2C83" w:rsidRDefault="007D416A" w:rsidP="009B2C83">
            <w:pPr>
              <w:spacing w:after="0" w:line="240" w:lineRule="auto"/>
              <w:jc w:val="center"/>
              <w:rPr>
                <w:rFonts w:ascii="Arial Black" w:hAnsi="Arial Black" w:cs="Arial Black"/>
              </w:rPr>
            </w:pPr>
            <w:r w:rsidRPr="009B2C83">
              <w:rPr>
                <w:rFonts w:ascii="Arial Black" w:hAnsi="Arial Black" w:cs="Arial Black"/>
              </w:rPr>
              <w:t>12. SINIFLAR BİYOLOJİ DERSİ I. DÖNEM I. YAZILI</w:t>
            </w:r>
          </w:p>
        </w:tc>
      </w:tr>
      <w:tr w:rsidR="007D416A" w:rsidRPr="009B2C83">
        <w:tc>
          <w:tcPr>
            <w:tcW w:w="8573" w:type="dxa"/>
          </w:tcPr>
          <w:p w:rsidR="007D416A" w:rsidRPr="009B2C83" w:rsidRDefault="007D416A" w:rsidP="009B2C83">
            <w:pPr>
              <w:spacing w:after="0" w:line="240" w:lineRule="auto"/>
            </w:pPr>
            <w:r w:rsidRPr="009B2C83">
              <w:t>ADI SOYADI:                                                                                                              TARİH: 25.11.201</w:t>
            </w:r>
            <w:r>
              <w:t>6</w:t>
            </w:r>
          </w:p>
          <w:p w:rsidR="007D416A" w:rsidRPr="009B2C83" w:rsidRDefault="007D416A" w:rsidP="009B2C83">
            <w:pPr>
              <w:spacing w:after="0" w:line="240" w:lineRule="auto"/>
            </w:pPr>
            <w:r w:rsidRPr="009B2C83">
              <w:t>NUMARA    :</w:t>
            </w:r>
          </w:p>
          <w:p w:rsidR="007D416A" w:rsidRPr="009B2C83" w:rsidRDefault="007D416A" w:rsidP="009B2C83">
            <w:pPr>
              <w:spacing w:after="0" w:line="240" w:lineRule="auto"/>
            </w:pPr>
            <w:r w:rsidRPr="009B2C83">
              <w:t>SINIF            :</w:t>
            </w:r>
          </w:p>
        </w:tc>
        <w:tc>
          <w:tcPr>
            <w:tcW w:w="2308" w:type="dxa"/>
          </w:tcPr>
          <w:p w:rsidR="007D416A" w:rsidRPr="009B2C83" w:rsidRDefault="007D416A" w:rsidP="009B2C83">
            <w:pPr>
              <w:spacing w:after="0" w:line="240" w:lineRule="auto"/>
              <w:jc w:val="center"/>
            </w:pPr>
            <w:r w:rsidRPr="009B2C83">
              <w:t>PUAN</w:t>
            </w:r>
          </w:p>
        </w:tc>
      </w:tr>
    </w:tbl>
    <w:p w:rsidR="007D416A" w:rsidRDefault="007D416A" w:rsidP="00614500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5pt;margin-top:84.8pt;width:564.75pt;height:173.25pt;z-index:251651584;mso-position-horizontal-relative:text;mso-position-vertical-relative:text" strokeweight="1.5pt">
            <v:textbox>
              <w:txbxContent>
                <w:p w:rsidR="007D416A" w:rsidRPr="00607061" w:rsidRDefault="007D416A" w:rsidP="00607061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1.)</w:t>
                  </w:r>
                  <w:r w:rsidRPr="00607061">
                    <w:rPr>
                      <w:b/>
                      <w:bCs/>
                    </w:rPr>
                    <w:t>Aşağıdaki tabloda sindirim sisteminde görev alan bazı enzimler verilmiştir. Bu enzimlerin salgılandıkları organları, çalıştıkları organları ve görevlerini  yazınız.</w:t>
                  </w:r>
                  <w:r>
                    <w:rPr>
                      <w:b/>
                      <w:bCs/>
                    </w:rPr>
                    <w:t>(15p)</w:t>
                  </w:r>
                </w:p>
                <w:p w:rsidR="007D416A" w:rsidRPr="00607061" w:rsidRDefault="007D416A" w:rsidP="00607061">
                  <w:pPr>
                    <w:pStyle w:val="ListParagraph"/>
                    <w:spacing w:after="0" w:line="240" w:lineRule="auto"/>
                    <w:rPr>
                      <w:b/>
                      <w:bCs/>
                    </w:rPr>
                  </w:pPr>
                </w:p>
                <w:tbl>
                  <w:tblPr>
                    <w:tblW w:w="0" w:type="auto"/>
                    <w:tblInd w:w="-10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519"/>
                    <w:gridCol w:w="2764"/>
                    <w:gridCol w:w="2368"/>
                    <w:gridCol w:w="2190"/>
                  </w:tblGrid>
                  <w:tr w:rsidR="007D416A" w:rsidRPr="009B2C83">
                    <w:trPr>
                      <w:trHeight w:val="652"/>
                    </w:trPr>
                    <w:tc>
                      <w:tcPr>
                        <w:tcW w:w="2519" w:type="dxa"/>
                        <w:vAlign w:val="center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ENZİMLER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Salgılandığı organlar</w:t>
                        </w:r>
                      </w:p>
                    </w:tc>
                    <w:tc>
                      <w:tcPr>
                        <w:tcW w:w="2368" w:type="dxa"/>
                        <w:vAlign w:val="center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Çalıştığı organlar</w:t>
                        </w:r>
                      </w:p>
                    </w:tc>
                    <w:tc>
                      <w:tcPr>
                        <w:tcW w:w="2190" w:type="dxa"/>
                        <w:vAlign w:val="center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Görevi</w:t>
                        </w:r>
                      </w:p>
                    </w:tc>
                  </w:tr>
                  <w:tr w:rsidR="007D416A" w:rsidRPr="009B2C83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Maltaz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368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90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</w:tr>
                  <w:tr w:rsidR="007D416A" w:rsidRPr="009B2C83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Tripsin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368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90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</w:tr>
                  <w:tr w:rsidR="007D416A" w:rsidRPr="009B2C83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DNA 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368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90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</w:tr>
                  <w:tr w:rsidR="007D416A" w:rsidRPr="009B2C83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Aminopeptidaz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368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90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</w:tr>
                  <w:tr w:rsidR="007D416A" w:rsidRPr="009B2C83">
                    <w:trPr>
                      <w:trHeight w:val="354"/>
                    </w:trPr>
                    <w:tc>
                      <w:tcPr>
                        <w:tcW w:w="2519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9B2C83">
                          <w:rPr>
                            <w:b/>
                            <w:bCs/>
                          </w:rPr>
                          <w:t>Karboksipeptidaz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368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90" w:type="dxa"/>
                      </w:tcPr>
                      <w:p w:rsidR="007D416A" w:rsidRPr="009B2C83" w:rsidRDefault="007D416A" w:rsidP="009B2C83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7D416A" w:rsidRDefault="007D416A"/>
              </w:txbxContent>
            </v:textbox>
          </v:shape>
        </w:pict>
      </w:r>
      <w:r>
        <w:t xml:space="preserve">                                                                      </w:t>
      </w: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  <w:r>
        <w:rPr>
          <w:noProof/>
          <w:lang w:eastAsia="tr-TR"/>
        </w:rPr>
        <w:pict>
          <v:shape id="_x0000_s1027" type="#_x0000_t202" style="position:absolute;margin-left:1.55pt;margin-top:1.4pt;width:564.75pt;height:199.5pt;z-index:251652608" strokeweight="1.5pt">
            <v:textbox style="mso-next-textbox:#_x0000_s1027">
              <w:txbxContent>
                <w:p w:rsidR="007D416A" w:rsidRDefault="007D416A" w:rsidP="00607061">
                  <w:pPr>
                    <w:spacing w:after="0" w:line="240" w:lineRule="auto"/>
                  </w:pPr>
                  <w:r w:rsidRPr="000602CE">
                    <w:rPr>
                      <w:b/>
                      <w:bCs/>
                    </w:rPr>
                    <w:t xml:space="preserve">2.)  İncebağırsak villuslarından emilen </w:t>
                  </w:r>
                  <w:r w:rsidRPr="000602CE">
                    <w:rPr>
                      <w:b/>
                      <w:bCs/>
                      <w:u w:val="single"/>
                    </w:rPr>
                    <w:t>Glikoz</w:t>
                  </w:r>
                  <w:r w:rsidRPr="000602CE">
                    <w:rPr>
                      <w:b/>
                      <w:bCs/>
                    </w:rPr>
                    <w:t xml:space="preserve"> ve </w:t>
                  </w:r>
                  <w:r w:rsidRPr="000602CE">
                    <w:rPr>
                      <w:b/>
                      <w:bCs/>
                      <w:u w:val="single"/>
                    </w:rPr>
                    <w:t>A vitamini</w:t>
                  </w:r>
                  <w:r w:rsidRPr="000602CE">
                    <w:rPr>
                      <w:b/>
                      <w:bCs/>
                    </w:rPr>
                    <w:t xml:space="preserve"> için verilen ifadelerden doğru olanları “D” yanlış olanları “Y” harfi ile işaretleyiniz</w:t>
                  </w:r>
                  <w:r w:rsidRPr="0053323A">
                    <w:rPr>
                      <w:b/>
                      <w:bCs/>
                    </w:rPr>
                    <w:t>.(5p)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   (….) Glikoz molekülüne ilk rastlanacak damar Kapı Toplar Damarıdır.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   (….) A vitamine ilk rastlanacak kan damarı Sağ Köprücükaltı Toplar Damarıdır.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   (….) Glikozun karaciğerde depolanmadığı düşünülürse iki maddenin ilk birlikte bulunacağı yer kalbin Sol kulakçığıdır.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   (….) A vitaminin emilimi, glikoz emiliminden önce tamamlanır.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   (….) Her ikisinin emiliminde de ATP harcanabilir.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</w:p>
                <w:p w:rsidR="007D416A" w:rsidRDefault="007D416A" w:rsidP="00607061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t xml:space="preserve">      </w:t>
                  </w:r>
                  <w:r w:rsidRPr="000602CE">
                    <w:rPr>
                      <w:b/>
                      <w:bCs/>
                    </w:rPr>
                    <w:t>Aşağıda sindirim sistemi ile ilgili verilen kavramları açıklayınız.</w:t>
                  </w:r>
                  <w:r>
                    <w:rPr>
                      <w:b/>
                      <w:bCs/>
                    </w:rPr>
                    <w:t xml:space="preserve"> (5p)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rPr>
                      <w:b/>
                      <w:bCs/>
                    </w:rPr>
                    <w:t xml:space="preserve">   </w:t>
                  </w:r>
                  <w:r>
                    <w:t>Mekanik sindirim……………………………………………………………………………………………………………………………………………………………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Tam sindirim sistemi……………………………………………………………………………………………………………………………………………………….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İnaktif enzim…………………………………………………………………………………………………………………………………………………………………..</w:t>
                  </w:r>
                </w:p>
                <w:p w:rsidR="007D416A" w:rsidRDefault="007D416A" w:rsidP="00607061">
                  <w:pPr>
                    <w:spacing w:after="0" w:line="240" w:lineRule="auto"/>
                  </w:pPr>
                  <w:r>
                    <w:t xml:space="preserve">   Kimyasal sindirim…………………………………………………………………………………………………………………………………………………………….</w:t>
                  </w:r>
                </w:p>
                <w:p w:rsidR="007D416A" w:rsidRPr="000602CE" w:rsidRDefault="007D416A" w:rsidP="00607061">
                  <w:pPr>
                    <w:spacing w:after="0" w:line="240" w:lineRule="auto"/>
                  </w:pPr>
                  <w:r>
                    <w:t xml:space="preserve">   Eksik sindirim 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  <w:r>
        <w:rPr>
          <w:noProof/>
          <w:lang w:eastAsia="tr-TR"/>
        </w:rPr>
        <w:pict>
          <v:shape id="_x0000_s1028" type="#_x0000_t202" style="position:absolute;margin-left:1.55pt;margin-top:2.55pt;width:564.75pt;height:162.75pt;z-index:251653632" strokeweight="1.5pt">
            <v:textbox style="mso-next-textbox:#_x0000_s1028">
              <w:txbxContent>
                <w:p w:rsidR="007D416A" w:rsidRPr="00337EAC" w:rsidRDefault="007D416A">
                  <w:pPr>
                    <w:rPr>
                      <w:b/>
                      <w:bCs/>
                    </w:rPr>
                  </w:pPr>
                  <w:r>
                    <w:t>3</w:t>
                  </w:r>
                  <w:r w:rsidRPr="00337EAC">
                    <w:rPr>
                      <w:b/>
                      <w:bCs/>
                    </w:rPr>
                    <w:t>.) İnsanının sindirim sisteminde, Protein sindiriminde görev alan organları, bu organlarda gerçekleşen kimyasal reaksiyonları  ve bu reaksiyonları katalizleyen enzimleri ile birlikte basamak halinde yazınız.</w:t>
                  </w:r>
                  <w:r>
                    <w:rPr>
                      <w:b/>
                      <w:bCs/>
                    </w:rPr>
                    <w:t>(15p)</w:t>
                  </w:r>
                </w:p>
              </w:txbxContent>
            </v:textbox>
          </v:shape>
        </w:pict>
      </w: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  <w:r>
        <w:rPr>
          <w:noProof/>
          <w:lang w:eastAsia="tr-TR"/>
        </w:rPr>
        <w:pict>
          <v:shape id="_x0000_s1029" type="#_x0000_t202" style="position:absolute;margin-left:1.55pt;margin-top:12.4pt;width:564.75pt;height:158.65pt;z-index:251654656" strokeweight="1.5pt">
            <v:textbox style="mso-next-textbox:#_x0000_s1029">
              <w:txbxContent>
                <w:p w:rsidR="007D416A" w:rsidRDefault="007D416A" w:rsidP="00337EAC">
                  <w:pPr>
                    <w:spacing w:after="0"/>
                    <w:rPr>
                      <w:b/>
                      <w:bCs/>
                    </w:rPr>
                  </w:pPr>
                  <w:r w:rsidRPr="00337EAC">
                    <w:rPr>
                      <w:b/>
                      <w:bCs/>
                    </w:rPr>
                    <w:t>4.) Canlılarda bulunan solunum organlarının ortak özelliklerini yazınız.</w:t>
                  </w:r>
                  <w:r>
                    <w:rPr>
                      <w:b/>
                      <w:bCs/>
                    </w:rPr>
                    <w:t>(4p)</w:t>
                  </w:r>
                </w:p>
                <w:p w:rsidR="007D416A" w:rsidRDefault="007D416A" w:rsidP="00337EAC">
                  <w:pPr>
                    <w:spacing w:after="0"/>
                    <w:rPr>
                      <w:b/>
                      <w:bCs/>
                    </w:rPr>
                  </w:pPr>
                </w:p>
                <w:p w:rsidR="007D416A" w:rsidRPr="00337EAC" w:rsidRDefault="007D416A" w:rsidP="00337EAC">
                  <w:pPr>
                    <w:spacing w:after="0" w:line="360" w:lineRule="auto"/>
                  </w:pPr>
                  <w:r w:rsidRPr="00337EAC">
                    <w:t xml:space="preserve">            1. ………………………………….                                                    </w:t>
                  </w:r>
                  <w:r>
                    <w:t xml:space="preserve"> </w:t>
                  </w:r>
                  <w:r w:rsidRPr="00337EAC">
                    <w:t>2. ………………………………………..</w:t>
                  </w:r>
                </w:p>
                <w:p w:rsidR="007D416A" w:rsidRDefault="007D416A" w:rsidP="00337EAC">
                  <w:pPr>
                    <w:spacing w:after="0" w:line="360" w:lineRule="auto"/>
                  </w:pPr>
                  <w:r w:rsidRPr="00337EAC">
                    <w:t xml:space="preserve">            3. ………………………………….</w:t>
                  </w:r>
                  <w:r w:rsidRPr="00337EAC">
                    <w:tab/>
                  </w:r>
                  <w:r w:rsidRPr="00337EAC">
                    <w:tab/>
                  </w:r>
                  <w:r w:rsidRPr="00337EAC">
                    <w:tab/>
                    <w:t xml:space="preserve">           4. …………………………………………</w:t>
                  </w:r>
                </w:p>
                <w:p w:rsidR="007D416A" w:rsidRDefault="007D416A" w:rsidP="00337EAC">
                  <w:pPr>
                    <w:spacing w:after="0" w:line="360" w:lineRule="auto"/>
                    <w:rPr>
                      <w:b/>
                      <w:bCs/>
                    </w:rPr>
                  </w:pPr>
                  <w:r w:rsidRPr="00337EAC">
                    <w:rPr>
                      <w:b/>
                      <w:bCs/>
                    </w:rPr>
                    <w:t xml:space="preserve">     </w:t>
                  </w:r>
                </w:p>
                <w:p w:rsidR="007D416A" w:rsidRDefault="007D416A" w:rsidP="00337EAC">
                  <w:pPr>
                    <w:spacing w:after="0"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</w:t>
                  </w:r>
                  <w:r w:rsidRPr="00337EAC">
                    <w:rPr>
                      <w:b/>
                      <w:bCs/>
                    </w:rPr>
                    <w:t xml:space="preserve"> İnsanda burundan alınan hava sırasıyla hangi yapılardan geçerek kana karışır.</w:t>
                  </w:r>
                  <w:r>
                    <w:rPr>
                      <w:b/>
                      <w:bCs/>
                    </w:rPr>
                    <w:t>(6p)</w:t>
                  </w:r>
                </w:p>
                <w:p w:rsidR="007D416A" w:rsidRDefault="007D416A" w:rsidP="00337EAC">
                  <w:pPr>
                    <w:spacing w:after="0" w:line="360" w:lineRule="auto"/>
                    <w:rPr>
                      <w:b/>
                      <w:bCs/>
                    </w:rPr>
                  </w:pPr>
                </w:p>
                <w:p w:rsidR="007D416A" w:rsidRPr="00337EAC" w:rsidRDefault="007D416A" w:rsidP="00337EAC">
                  <w:pPr>
                    <w:spacing w:after="0" w:line="360" w:lineRule="auto"/>
                  </w:pPr>
                  <w:r>
                    <w:t>Burun         ………….……        ……………….….         ………………..…         ……………….……        ..…………..……….         ……..……………..</w:t>
                  </w:r>
                </w:p>
                <w:p w:rsidR="007D416A" w:rsidRDefault="007D416A"/>
              </w:txbxContent>
            </v:textbox>
          </v:shape>
        </w:pict>
      </w: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  <w:r>
        <w:rPr>
          <w:noProof/>
          <w:lang w:eastAsia="tr-TR"/>
        </w:rPr>
        <w:pict>
          <v:group id="_x0000_s1030" style="position:absolute;margin-left:39.8pt;margin-top:62.4pt;width:420pt;height:0;z-index:251655680" coordorigin="945,16245" coordsize="8400,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945;top:16245;width:375;height:0" o:connectortype="straight">
              <v:stroke endarrow="block"/>
            </v:shape>
            <v:shape id="_x0000_s1032" type="#_x0000_t32" style="position:absolute;left:2340;top:16245;width:375;height:0" o:connectortype="straight">
              <v:stroke endarrow="block"/>
            </v:shape>
            <v:shape id="_x0000_s1033" type="#_x0000_t32" style="position:absolute;left:3885;top:16245;width:375;height:0" o:connectortype="straight">
              <v:stroke endarrow="block"/>
            </v:shape>
            <v:shape id="_x0000_s1034" type="#_x0000_t32" style="position:absolute;left:5535;top:16245;width:375;height:0" o:connectortype="straight">
              <v:stroke endarrow="block"/>
            </v:shape>
            <v:shape id="_x0000_s1035" type="#_x0000_t32" style="position:absolute;left:7230;top:16245;width:375;height:0" o:connectortype="straight">
              <v:stroke endarrow="block"/>
            </v:shape>
            <v:shape id="_x0000_s1036" type="#_x0000_t32" style="position:absolute;left:8970;top:16245;width:375;height:0" o:connectortype="straight">
              <v:stroke endarrow="block"/>
            </v:shape>
          </v:group>
        </w:pict>
      </w:r>
    </w:p>
    <w:p w:rsidR="007D416A" w:rsidRDefault="007D416A" w:rsidP="00916AB8">
      <w:pPr>
        <w:spacing w:after="0" w:line="240" w:lineRule="auto"/>
      </w:pPr>
      <w:r>
        <w:rPr>
          <w:noProof/>
          <w:lang w:eastAsia="tr-TR"/>
        </w:rPr>
        <w:pict>
          <v:shape id="_x0000_s1037" type="#_x0000_t202" style="position:absolute;margin-left:2.3pt;margin-top:.8pt;width:563.25pt;height:105.75pt;z-index:251656704" strokeweight="1.5pt">
            <v:textbox>
              <w:txbxContent>
                <w:p w:rsidR="007D416A" w:rsidRDefault="007D416A">
                  <w:r w:rsidRPr="000A40F5">
                    <w:rPr>
                      <w:b/>
                      <w:bCs/>
                    </w:rPr>
                    <w:t xml:space="preserve">5.) Aşağıda verilen soruları </w:t>
                  </w:r>
                  <w:r>
                    <w:rPr>
                      <w:b/>
                      <w:bCs/>
                    </w:rPr>
                    <w:t xml:space="preserve">karşılarına </w:t>
                  </w:r>
                  <w:r w:rsidRPr="000A40F5">
                    <w:rPr>
                      <w:b/>
                      <w:bCs/>
                    </w:rPr>
                    <w:t>cevaplayınız.</w:t>
                  </w:r>
                  <w:r>
                    <w:rPr>
                      <w:b/>
                      <w:bCs/>
                    </w:rPr>
                    <w:t>(10p)</w:t>
                  </w:r>
                </w:p>
                <w:p w:rsidR="007D416A" w:rsidRDefault="007D416A" w:rsidP="000A40F5">
                  <w:pPr>
                    <w:spacing w:after="0" w:line="240" w:lineRule="auto"/>
                  </w:pPr>
                  <w:r>
                    <w:t>a)Kimyasal sindirim için gereken H</w:t>
                  </w:r>
                  <w:r w:rsidRPr="000A40F5">
                    <w:rPr>
                      <w:vertAlign w:val="subscript"/>
                    </w:rPr>
                    <w:t>2</w:t>
                  </w:r>
                  <w:r>
                    <w:t>O , neden gereklidir?..................................................................................................</w:t>
                  </w:r>
                </w:p>
                <w:p w:rsidR="007D416A" w:rsidRDefault="007D416A" w:rsidP="000A40F5">
                  <w:pPr>
                    <w:spacing w:after="0" w:line="240" w:lineRule="auto"/>
                  </w:pPr>
                  <w:r>
                    <w:t>b)Wirsung kanalının görevini yazınız. ……………………………………………………………………………………………………………………………………</w:t>
                  </w:r>
                </w:p>
                <w:p w:rsidR="007D416A" w:rsidRDefault="007D416A" w:rsidP="000A40F5">
                  <w:pPr>
                    <w:spacing w:after="0" w:line="240" w:lineRule="auto"/>
                  </w:pPr>
                  <w:r>
                    <w:t>c)Koledok kanalı tıkanan bir insanda sindirimi aksayabilecek besinleri yazınız. ……………………………………………………………………..</w:t>
                  </w:r>
                </w:p>
                <w:p w:rsidR="007D416A" w:rsidRDefault="007D416A" w:rsidP="000A40F5">
                  <w:pPr>
                    <w:spacing w:after="0" w:line="240" w:lineRule="auto"/>
                  </w:pPr>
                  <w:r>
                    <w:t>d)Kalın bağırsakta emilimi devam eden maddeleri yazınız. ……………………………………………………………………………………………………</w:t>
                  </w:r>
                </w:p>
                <w:p w:rsidR="007D416A" w:rsidRPr="000A40F5" w:rsidRDefault="007D416A" w:rsidP="000A40F5">
                  <w:pPr>
                    <w:spacing w:after="0" w:line="240" w:lineRule="auto"/>
                  </w:pPr>
                  <w:r>
                    <w:t>e) Sindirim sisteminde görevli olan hormonları yazınız. 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</w:p>
    <w:p w:rsidR="007D416A" w:rsidRDefault="007D416A" w:rsidP="00614500">
      <w:pPr>
        <w:spacing w:after="0" w:line="240" w:lineRule="auto"/>
      </w:pPr>
      <w:r>
        <w:rPr>
          <w:noProof/>
          <w:lang w:eastAsia="tr-TR"/>
        </w:rPr>
        <w:pict>
          <v:shape id="_x0000_s1038" type="#_x0000_t202" style="position:absolute;margin-left:2.3pt;margin-top:691pt;width:563.25pt;height:81pt;z-index:251663872" stroked="f">
            <v:textbox>
              <w:txbxContent>
                <w:p w:rsidR="007D416A" w:rsidRDefault="007D416A" w:rsidP="00A7663B">
                  <w:pPr>
                    <w:spacing w:after="0" w:line="240" w:lineRule="auto"/>
                    <w:ind w:left="7788" w:firstLine="708"/>
                  </w:pPr>
                  <w:r>
                    <w:t>SELAHATTİN KARACAN</w:t>
                  </w:r>
                </w:p>
                <w:p w:rsidR="007D416A" w:rsidRDefault="007D416A" w:rsidP="00A7663B">
                  <w:pPr>
                    <w:spacing w:after="0" w:line="240" w:lineRule="auto"/>
                    <w:ind w:left="8496"/>
                  </w:pPr>
                  <w:r>
                    <w:t xml:space="preserve"> BİYOLOJİ ÖĞRETMENİ</w:t>
                  </w:r>
                </w:p>
                <w:p w:rsidR="007D416A" w:rsidRDefault="007D416A" w:rsidP="00AE7E75"/>
                <w:p w:rsidR="007D416A" w:rsidRPr="00AE7E75" w:rsidRDefault="007D416A" w:rsidP="00AE7E75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t xml:space="preserve">                                                                                           </w:t>
                  </w:r>
                  <w:r w:rsidRPr="00AE7E75">
                    <w:rPr>
                      <w:b/>
                      <w:bCs/>
                      <w:sz w:val="24"/>
                      <w:szCs w:val="24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.3pt;margin-top:191.5pt;width:563.25pt;height:153pt;z-index:251660800" strokeweight="1.5pt">
            <v:textbox>
              <w:txbxContent>
                <w:p w:rsidR="007D416A" w:rsidRDefault="007D416A">
                  <w:pPr>
                    <w:rPr>
                      <w:b/>
                      <w:bCs/>
                    </w:rPr>
                  </w:pPr>
                  <w:r w:rsidRPr="00CC0257">
                    <w:rPr>
                      <w:b/>
                      <w:bCs/>
                    </w:rPr>
                    <w:t>7. ) İnsanda ödem oluşumuna neden olan faktörleri yazınız.</w:t>
                  </w:r>
                  <w:r>
                    <w:rPr>
                      <w:b/>
                      <w:bCs/>
                    </w:rPr>
                    <w:t>(4p)</w:t>
                  </w:r>
                </w:p>
                <w:p w:rsidR="007D416A" w:rsidRPr="00CC0257" w:rsidRDefault="007D416A">
                  <w:r w:rsidRPr="00CC0257">
                    <w:t xml:space="preserve"> a) ……………………………………….       b) …………………………………….   C) ………………………………..  d)……………………………………..</w:t>
                  </w:r>
                </w:p>
                <w:p w:rsidR="007D416A" w:rsidRDefault="007D416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Aşağıda verilen durum ve olaylar hangi hayvan gruplarına aitti. Karşılarına yazınız.(6p)</w:t>
                  </w:r>
                </w:p>
                <w:p w:rsidR="007D416A" w:rsidRDefault="007D416A" w:rsidP="00CC0257">
                  <w:pPr>
                    <w:spacing w:after="0" w:line="240" w:lineRule="auto"/>
                  </w:pPr>
                  <w:r>
                    <w:t>Kalplerinde kirli ve temiz kan karışmaz, soğuk kanlıdır.                 …………………………………………</w:t>
                  </w:r>
                </w:p>
                <w:p w:rsidR="007D416A" w:rsidRDefault="007D416A" w:rsidP="00CC0257">
                  <w:pPr>
                    <w:spacing w:after="0" w:line="240" w:lineRule="auto"/>
                  </w:pPr>
                  <w:r>
                    <w:t>Küçük kan dolaşım sistemine sahip değildir.                                    …………………………………………</w:t>
                  </w:r>
                </w:p>
                <w:p w:rsidR="007D416A" w:rsidRDefault="007D416A" w:rsidP="00CC0257">
                  <w:pPr>
                    <w:spacing w:after="0" w:line="240" w:lineRule="auto"/>
                  </w:pPr>
                  <w:r>
                    <w:t>Kalpleri 3 odalıdır, karıncık perdesi yoktur.                                       …………………………………………</w:t>
                  </w:r>
                </w:p>
                <w:p w:rsidR="007D416A" w:rsidRDefault="007D416A" w:rsidP="00CC0257">
                  <w:pPr>
                    <w:spacing w:after="0" w:line="240" w:lineRule="auto"/>
                  </w:pPr>
                  <w:r>
                    <w:t>Kanlarının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ve CO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taşıma görevi yoktur.                                        …………………………………………</w:t>
                  </w:r>
                </w:p>
                <w:p w:rsidR="007D416A" w:rsidRPr="00CC0257" w:rsidRDefault="007D416A" w:rsidP="00CC0257">
                  <w:pPr>
                    <w:spacing w:after="0" w:line="240" w:lineRule="auto"/>
                  </w:pPr>
                  <w:r>
                    <w:t>Atmosfer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>inden en fazla oranda yararlanan canlı grubudur .   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.3pt;margin-top:72.25pt;width:563.25pt;height:113.25pt;z-index:251657728" strokeweight="1.5pt">
            <v:textbox>
              <w:txbxContent>
                <w:p w:rsidR="007D416A" w:rsidRPr="00F00010" w:rsidRDefault="007D416A">
                  <w:pPr>
                    <w:rPr>
                      <w:b/>
                      <w:bCs/>
                    </w:rPr>
                  </w:pPr>
                  <w:r w:rsidRPr="00F00010">
                    <w:rPr>
                      <w:b/>
                      <w:bCs/>
                    </w:rPr>
                    <w:t>6.) İnsanda solunum gazlarının kanda taşınma şekillerini yazınız.</w:t>
                  </w:r>
                  <w:r>
                    <w:rPr>
                      <w:b/>
                      <w:bCs/>
                    </w:rPr>
                    <w:t>(5p)</w:t>
                  </w:r>
                </w:p>
                <w:p w:rsidR="007D416A" w:rsidRPr="00F00010" w:rsidRDefault="007D416A">
                  <w:r>
                    <w:t xml:space="preserve">                            CO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t xml:space="preserve"> Taşınımı                                                                                 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 Taşınımı</w:t>
                  </w:r>
                </w:p>
                <w:p w:rsidR="007D416A" w:rsidRDefault="007D416A" w:rsidP="00F00010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………………………………………………………………                        1)    ………………………………………………………</w:t>
                  </w:r>
                </w:p>
                <w:p w:rsidR="007D416A" w:rsidRDefault="007D416A" w:rsidP="00F00010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………………………………………………………………                        2)    ……………………………………………………….</w:t>
                  </w:r>
                </w:p>
                <w:p w:rsidR="007D416A" w:rsidRPr="00F00010" w:rsidRDefault="007D416A" w:rsidP="00F00010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41" style="position:absolute;margin-left:2.3pt;margin-top:499.75pt;width:563.25pt;height:177.75pt;z-index:251662848" coordorigin="330,11085" coordsize="11265,3555">
            <v:shape id="_x0000_s1042" type="#_x0000_t202" style="position:absolute;left:330;top:11085;width:11265;height:3555" strokeweight="1.5pt">
              <v:textbox style="mso-next-textbox:#_x0000_s1042">
                <w:txbxContent>
                  <w:p w:rsidR="007D416A" w:rsidRDefault="007D416A" w:rsidP="00032466">
                    <w:pPr>
                      <w:spacing w:after="0" w:line="240" w:lineRule="auto"/>
                      <w:jc w:val="both"/>
                      <w:rPr>
                        <w:b/>
                        <w:bCs/>
                      </w:rPr>
                    </w:pPr>
                    <w:r w:rsidRPr="0066343E">
                      <w:rPr>
                        <w:b/>
                        <w:bCs/>
                      </w:rPr>
                      <w:t xml:space="preserve">9.) İnsan dolaşım sisteminde Böbrek Toplar Damarına bırakılan </w:t>
                    </w:r>
                    <w:r>
                      <w:rPr>
                        <w:b/>
                        <w:bCs/>
                      </w:rPr>
                      <w:t xml:space="preserve">   10. ) Kalbin farklı odaları ile bağlantısı olan damarları  </w:t>
                    </w:r>
                  </w:p>
                  <w:p w:rsidR="007D416A" w:rsidRDefault="007D416A" w:rsidP="00032466">
                    <w:pPr>
                      <w:spacing w:after="0" w:line="240" w:lineRule="auto"/>
                      <w:jc w:val="both"/>
                      <w:rPr>
                        <w:b/>
                        <w:bCs/>
                      </w:rPr>
                    </w:pPr>
                    <w:r w:rsidRPr="0066343E">
                      <w:rPr>
                        <w:b/>
                        <w:bCs/>
                      </w:rPr>
                      <w:t xml:space="preserve">işaretli alyuvar, Böbrek Atar damarına gelinceye kadar </w:t>
                    </w:r>
                    <w:r>
                      <w:rPr>
                        <w:b/>
                        <w:bCs/>
                      </w:rPr>
                      <w:t>kanın         ve bu damarların istisnai özelliklerini yazınız.(10p)</w:t>
                    </w:r>
                  </w:p>
                  <w:p w:rsidR="007D416A" w:rsidRDefault="007D416A" w:rsidP="00032466">
                    <w:pPr>
                      <w:spacing w:after="0" w:line="240" w:lineRule="auto"/>
                      <w:jc w:val="both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doğal akış yönü doğrultusunda </w:t>
                    </w:r>
                    <w:r w:rsidRPr="0066343E">
                      <w:rPr>
                        <w:b/>
                        <w:bCs/>
                      </w:rPr>
                      <w:t>takip edilmiştir. Alyuvarın dola</w:t>
                    </w:r>
                    <w:r>
                      <w:rPr>
                        <w:b/>
                        <w:bCs/>
                      </w:rPr>
                      <w:t>-</w:t>
                    </w:r>
                  </w:p>
                  <w:p w:rsidR="007D416A" w:rsidRDefault="007D416A" w:rsidP="00032466">
                    <w:pPr>
                      <w:spacing w:after="0" w:line="240" w:lineRule="auto"/>
                      <w:jc w:val="both"/>
                      <w:rPr>
                        <w:b/>
                        <w:bCs/>
                      </w:rPr>
                    </w:pPr>
                    <w:r w:rsidRPr="0066343E">
                      <w:rPr>
                        <w:b/>
                        <w:bCs/>
                      </w:rPr>
                      <w:t xml:space="preserve">şım sistemi içindeki geçiş yolları ile ilgili verilen ifadelerden </w:t>
                    </w:r>
                  </w:p>
                  <w:p w:rsidR="007D416A" w:rsidRDefault="007D416A" w:rsidP="00032466">
                    <w:pPr>
                      <w:spacing w:after="0" w:line="240" w:lineRule="auto"/>
                      <w:jc w:val="both"/>
                      <w:rPr>
                        <w:b/>
                        <w:bCs/>
                      </w:rPr>
                    </w:pPr>
                    <w:r w:rsidRPr="0066343E">
                      <w:rPr>
                        <w:b/>
                        <w:bCs/>
                      </w:rPr>
                      <w:t>doğru olanları “D” yanlış olanları “Y” harfi ile işaretleyiniz.</w:t>
                    </w:r>
                    <w:r>
                      <w:rPr>
                        <w:b/>
                        <w:bCs/>
                      </w:rPr>
                      <w:t>(5p)</w:t>
                    </w:r>
                  </w:p>
                  <w:p w:rsidR="007D416A" w:rsidRDefault="007D416A" w:rsidP="00032466">
                    <w:pPr>
                      <w:spacing w:after="0" w:line="240" w:lineRule="auto"/>
                    </w:pPr>
                    <w:r>
                      <w:t xml:space="preserve">      </w:t>
                    </w:r>
                  </w:p>
                  <w:p w:rsidR="007D416A" w:rsidRDefault="007D416A" w:rsidP="00032466">
                    <w:pPr>
                      <w:spacing w:after="0" w:line="240" w:lineRule="auto"/>
                    </w:pPr>
                    <w:r>
                      <w:t xml:space="preserve">      (….) Kalpten 2 defa geçer.</w:t>
                    </w:r>
                  </w:p>
                  <w:p w:rsidR="007D416A" w:rsidRDefault="007D416A" w:rsidP="00032466">
                    <w:pPr>
                      <w:spacing w:after="0" w:line="240" w:lineRule="auto"/>
                    </w:pPr>
                    <w:r>
                      <w:t xml:space="preserve">      (….) Kalp  Kılcal Damarlarından geçer.</w:t>
                    </w:r>
                  </w:p>
                  <w:p w:rsidR="007D416A" w:rsidRDefault="007D416A" w:rsidP="00032466">
                    <w:pPr>
                      <w:spacing w:after="0" w:line="240" w:lineRule="auto"/>
                    </w:pPr>
                    <w:r>
                      <w:t xml:space="preserve">      (….) Kapı Toplar Damarından geçer.</w:t>
                    </w:r>
                  </w:p>
                  <w:p w:rsidR="007D416A" w:rsidRDefault="007D416A" w:rsidP="00032466">
                    <w:pPr>
                      <w:spacing w:after="0" w:line="240" w:lineRule="auto"/>
                    </w:pPr>
                    <w:r>
                      <w:t xml:space="preserve">      (….)Alveol Kılcal Damarlarından geçer.</w:t>
                    </w:r>
                  </w:p>
                  <w:p w:rsidR="007D416A" w:rsidRDefault="007D416A" w:rsidP="00032466">
                    <w:pPr>
                      <w:spacing w:after="0" w:line="240" w:lineRule="auto"/>
                    </w:pPr>
                    <w:r>
                      <w:t xml:space="preserve">      (….)Üst Ana Toplar Damarından geçer.</w:t>
                    </w:r>
                  </w:p>
                  <w:p w:rsidR="007D416A" w:rsidRPr="0066343E" w:rsidRDefault="007D416A" w:rsidP="00032466">
                    <w:pPr>
                      <w:jc w:val="both"/>
                      <w:rPr>
                        <w:b/>
                        <w:bCs/>
                      </w:rPr>
                    </w:pPr>
                  </w:p>
                  <w:p w:rsidR="007D416A" w:rsidRPr="00032466" w:rsidRDefault="007D416A" w:rsidP="00032466"/>
                </w:txbxContent>
              </v:textbox>
            </v:shape>
            <v:shape id="_x0000_s1043" type="#_x0000_t32" style="position:absolute;left:6300;top:11085;width:0;height:3555" o:connectortype="straight"/>
          </v:group>
        </w:pict>
      </w:r>
      <w:r>
        <w:rPr>
          <w:noProof/>
          <w:lang w:eastAsia="tr-TR"/>
        </w:rPr>
        <w:pict>
          <v:shape id="_x0000_s1044" type="#_x0000_t202" style="position:absolute;margin-left:2.3pt;margin-top:349pt;width:563.25pt;height:146.25pt;z-index:251661824" strokeweight="1.5pt">
            <v:textbox>
              <w:txbxContent>
                <w:p w:rsidR="007D416A" w:rsidRPr="0066343E" w:rsidRDefault="007D416A">
                  <w:pPr>
                    <w:rPr>
                      <w:b/>
                      <w:bCs/>
                    </w:rPr>
                  </w:pPr>
                  <w:r w:rsidRPr="0066343E">
                    <w:rPr>
                      <w:b/>
                      <w:bCs/>
                    </w:rPr>
                    <w:t>8.) Toplar damarlarda kanın hareketi sağlayan faktörleri yazınız.</w:t>
                  </w:r>
                  <w:r>
                    <w:rPr>
                      <w:b/>
                      <w:bCs/>
                    </w:rPr>
                    <w:t>(6p)</w:t>
                  </w:r>
                </w:p>
                <w:p w:rsidR="007D416A" w:rsidRDefault="007D416A" w:rsidP="0066343E">
                  <w:pPr>
                    <w:spacing w:after="0" w:line="240" w:lineRule="auto"/>
                  </w:pPr>
                  <w:r>
                    <w:t>a) ………………………………………………….   b)……………………………..………………………    c)…………………………………………………………</w:t>
                  </w:r>
                </w:p>
                <w:p w:rsidR="007D416A" w:rsidRDefault="007D416A" w:rsidP="0066343E">
                  <w:pPr>
                    <w:spacing w:after="0" w:line="240" w:lineRule="auto"/>
                  </w:pPr>
                  <w:r>
                    <w:t>d) ………………………………………………….   e) …………………………………………………….    d)…………………………………………………………</w:t>
                  </w:r>
                </w:p>
                <w:p w:rsidR="007D416A" w:rsidRDefault="007D416A" w:rsidP="0066343E">
                  <w:pPr>
                    <w:spacing w:after="0" w:line="240" w:lineRule="auto"/>
                  </w:pPr>
                </w:p>
                <w:p w:rsidR="007D416A" w:rsidRDefault="007D416A" w:rsidP="0066343E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6343E">
                    <w:rPr>
                      <w:b/>
                      <w:bCs/>
                    </w:rPr>
                    <w:t>Aşağıda görevi verilen proteinlerin tanımlayınız.</w:t>
                  </w:r>
                  <w:r>
                    <w:rPr>
                      <w:b/>
                      <w:bCs/>
                    </w:rPr>
                    <w:t>(4p)</w:t>
                  </w:r>
                </w:p>
                <w:p w:rsidR="007D416A" w:rsidRDefault="007D416A" w:rsidP="0066343E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7D416A" w:rsidRPr="0066343E" w:rsidRDefault="007D416A" w:rsidP="0066343E">
                  <w:pPr>
                    <w:spacing w:after="0" w:line="240" w:lineRule="auto"/>
                  </w:pPr>
                  <w:r w:rsidRPr="0066343E">
                    <w:t>Kan osmotik basıncını ayarlayan proteinler .            ……………………………………………………………………………………………….</w:t>
                  </w:r>
                </w:p>
                <w:p w:rsidR="007D416A" w:rsidRPr="0066343E" w:rsidRDefault="007D416A" w:rsidP="0066343E">
                  <w:pPr>
                    <w:spacing w:after="0" w:line="240" w:lineRule="auto"/>
                  </w:pPr>
                  <w:r w:rsidRPr="0066343E">
                    <w:t>Gaz taşınımın sağlayan protein.                                   ……………………………………………………….………………………………………</w:t>
                  </w:r>
                </w:p>
                <w:p w:rsidR="007D416A" w:rsidRPr="0066343E" w:rsidRDefault="007D416A" w:rsidP="0066343E">
                  <w:pPr>
                    <w:spacing w:after="0" w:line="240" w:lineRule="auto"/>
                  </w:pPr>
                  <w:r w:rsidRPr="0066343E">
                    <w:t>Pıhtılaşmayı sağlayan protein.                                     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32" style="position:absolute;margin-left:327.8pt;margin-top:116.5pt;width:79.5pt;height:0;z-index:25165977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63.05pt;margin-top:116.5pt;width:79.5pt;height:0;z-index:251658752" o:connectortype="straight"/>
        </w:pict>
      </w:r>
    </w:p>
    <w:sectPr w:rsidR="007D416A" w:rsidSect="00614500">
      <w:pgSz w:w="11906" w:h="16838"/>
      <w:pgMar w:top="284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16A" w:rsidRDefault="007D416A" w:rsidP="00AE7E75">
      <w:pPr>
        <w:spacing w:after="0" w:line="240" w:lineRule="auto"/>
      </w:pPr>
      <w:r>
        <w:separator/>
      </w:r>
    </w:p>
  </w:endnote>
  <w:endnote w:type="continuationSeparator" w:id="1">
    <w:p w:rsidR="007D416A" w:rsidRDefault="007D416A" w:rsidP="00AE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16A" w:rsidRDefault="007D416A" w:rsidP="00AE7E75">
      <w:pPr>
        <w:spacing w:after="0" w:line="240" w:lineRule="auto"/>
      </w:pPr>
      <w:r>
        <w:separator/>
      </w:r>
    </w:p>
  </w:footnote>
  <w:footnote w:type="continuationSeparator" w:id="1">
    <w:p w:rsidR="007D416A" w:rsidRDefault="007D416A" w:rsidP="00AE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3681"/>
    <w:multiLevelType w:val="hybridMultilevel"/>
    <w:tmpl w:val="ADDAF0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E1E50"/>
    <w:multiLevelType w:val="hybridMultilevel"/>
    <w:tmpl w:val="2B804A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31800"/>
    <w:multiLevelType w:val="hybridMultilevel"/>
    <w:tmpl w:val="041E3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500"/>
    <w:rsid w:val="00032466"/>
    <w:rsid w:val="000602CE"/>
    <w:rsid w:val="000A40F5"/>
    <w:rsid w:val="001A71C5"/>
    <w:rsid w:val="002510EF"/>
    <w:rsid w:val="00337EAC"/>
    <w:rsid w:val="003C198D"/>
    <w:rsid w:val="003F5790"/>
    <w:rsid w:val="004667BF"/>
    <w:rsid w:val="00481978"/>
    <w:rsid w:val="004945FB"/>
    <w:rsid w:val="0053323A"/>
    <w:rsid w:val="00607061"/>
    <w:rsid w:val="00614500"/>
    <w:rsid w:val="0066343E"/>
    <w:rsid w:val="007B30A5"/>
    <w:rsid w:val="007D3CD6"/>
    <w:rsid w:val="007D416A"/>
    <w:rsid w:val="00857AD2"/>
    <w:rsid w:val="00857CDD"/>
    <w:rsid w:val="008A49E5"/>
    <w:rsid w:val="00916AB8"/>
    <w:rsid w:val="009A1110"/>
    <w:rsid w:val="009B2C83"/>
    <w:rsid w:val="00A7663B"/>
    <w:rsid w:val="00AA2218"/>
    <w:rsid w:val="00AE7E75"/>
    <w:rsid w:val="00B073D1"/>
    <w:rsid w:val="00B130C3"/>
    <w:rsid w:val="00C87C77"/>
    <w:rsid w:val="00CC0257"/>
    <w:rsid w:val="00D55219"/>
    <w:rsid w:val="00D77257"/>
    <w:rsid w:val="00DB222B"/>
    <w:rsid w:val="00EA5D4D"/>
    <w:rsid w:val="00F00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21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450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07061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7E75"/>
  </w:style>
  <w:style w:type="paragraph" w:styleId="Footer">
    <w:name w:val="footer"/>
    <w:basedOn w:val="Normal"/>
    <w:link w:val="FooterChar"/>
    <w:uiPriority w:val="99"/>
    <w:semiHidden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7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2</Pages>
  <Words>60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ÖĞRETMEN PC</dc:creator>
  <cp:keywords>sorubak.com</cp:keywords>
  <dc:description/>
  <cp:lastModifiedBy>edanur</cp:lastModifiedBy>
  <cp:revision>19</cp:revision>
  <cp:lastPrinted>2015-11-20T09:24:00Z</cp:lastPrinted>
  <dcterms:created xsi:type="dcterms:W3CDTF">2015-11-19T07:49:00Z</dcterms:created>
  <dcterms:modified xsi:type="dcterms:W3CDTF">2016-11-14T16:18:00Z</dcterms:modified>
  <cp:category>sorubak.com</cp:category>
</cp:coreProperties>
</file>