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73" w:rsidRPr="00C85D88" w:rsidRDefault="00954173" w:rsidP="00162374">
      <w:pPr>
        <w:tabs>
          <w:tab w:val="left" w:pos="945"/>
        </w:tabs>
        <w:rPr>
          <w:rFonts w:ascii="Tahoma" w:hAnsi="Tahoma" w:cs="Tahoma"/>
          <w:i/>
          <w:iCs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s1026" type="#_x0000_t75" style="position:absolute;margin-left:-9.2pt;margin-top:-4.6pt;width:84.3pt;height:80.05pt;z-index:-251658240;visibility:visible">
            <v:imagedata r:id="rId5" o:title=""/>
          </v:shape>
        </w:pict>
      </w:r>
      <w:r w:rsidRPr="00C85D88">
        <w:rPr>
          <w:rFonts w:ascii="Tahoma" w:hAnsi="Tahoma" w:cs="Tahoma"/>
          <w:i/>
          <w:iCs/>
          <w:sz w:val="20"/>
          <w:szCs w:val="20"/>
        </w:rPr>
        <w:t xml:space="preserve">                                            </w:t>
      </w:r>
      <w:r>
        <w:rPr>
          <w:rFonts w:ascii="Tahoma" w:hAnsi="Tahoma" w:cs="Tahoma"/>
          <w:i/>
          <w:iCs/>
          <w:sz w:val="20"/>
          <w:szCs w:val="20"/>
        </w:rPr>
        <w:t xml:space="preserve"> İNEGÖL DÖRTÇELİK MESLEKİ VE TEKNİK ANADOLU </w:t>
      </w:r>
      <w:r w:rsidRPr="00C85D88">
        <w:rPr>
          <w:rFonts w:ascii="Tahoma" w:hAnsi="Tahoma" w:cs="Tahoma"/>
          <w:i/>
          <w:iCs/>
          <w:sz w:val="20"/>
          <w:szCs w:val="20"/>
        </w:rPr>
        <w:t xml:space="preserve">LİSESİ                                                               </w:t>
      </w:r>
    </w:p>
    <w:p w:rsidR="00954173" w:rsidRPr="00C85D88" w:rsidRDefault="00954173" w:rsidP="007E5676">
      <w:pPr>
        <w:tabs>
          <w:tab w:val="left" w:pos="1620"/>
        </w:tabs>
        <w:rPr>
          <w:rFonts w:ascii="Tahoma" w:hAnsi="Tahoma" w:cs="Tahoma"/>
          <w:i/>
          <w:iCs/>
          <w:sz w:val="20"/>
          <w:szCs w:val="20"/>
        </w:rPr>
      </w:pPr>
      <w:r w:rsidRPr="00C85D88">
        <w:rPr>
          <w:rFonts w:ascii="Tahoma" w:hAnsi="Tahoma" w:cs="Tahoma"/>
          <w:i/>
          <w:iCs/>
          <w:sz w:val="20"/>
          <w:szCs w:val="20"/>
        </w:rPr>
        <w:tab/>
        <w:t xml:space="preserve"> </w:t>
      </w:r>
      <w:r>
        <w:rPr>
          <w:rFonts w:ascii="Tahoma" w:hAnsi="Tahoma" w:cs="Tahoma"/>
          <w:i/>
          <w:iCs/>
          <w:sz w:val="20"/>
          <w:szCs w:val="20"/>
        </w:rPr>
        <w:t>2016 – 2017</w:t>
      </w:r>
      <w:r w:rsidRPr="00C85D88">
        <w:rPr>
          <w:rFonts w:ascii="Tahoma" w:hAnsi="Tahoma" w:cs="Tahoma"/>
          <w:i/>
          <w:iCs/>
          <w:sz w:val="20"/>
          <w:szCs w:val="20"/>
        </w:rPr>
        <w:t xml:space="preserve"> EĞİTİM-ÖĞRETİM YILI </w:t>
      </w:r>
      <w:r>
        <w:rPr>
          <w:rFonts w:ascii="Tahoma" w:hAnsi="Tahoma" w:cs="Tahoma"/>
          <w:i/>
          <w:iCs/>
          <w:sz w:val="20"/>
          <w:szCs w:val="20"/>
        </w:rPr>
        <w:t>12</w:t>
      </w:r>
      <w:r w:rsidRPr="00C85D88">
        <w:rPr>
          <w:rFonts w:ascii="Tahoma" w:hAnsi="Tahoma" w:cs="Tahoma"/>
          <w:i/>
          <w:iCs/>
          <w:sz w:val="20"/>
          <w:szCs w:val="20"/>
        </w:rPr>
        <w:t xml:space="preserve">. SINIF MATEMATİK DERSİ 2.DÖNEM </w:t>
      </w:r>
      <w:r>
        <w:rPr>
          <w:rFonts w:ascii="Tahoma" w:hAnsi="Tahoma" w:cs="Tahoma"/>
          <w:i/>
          <w:iCs/>
          <w:sz w:val="20"/>
          <w:szCs w:val="20"/>
        </w:rPr>
        <w:t>2</w:t>
      </w:r>
      <w:r w:rsidRPr="00C85D88">
        <w:rPr>
          <w:rFonts w:ascii="Tahoma" w:hAnsi="Tahoma" w:cs="Tahoma"/>
          <w:i/>
          <w:iCs/>
          <w:sz w:val="20"/>
          <w:szCs w:val="20"/>
        </w:rPr>
        <w:t>.YAZILI SORULARI</w:t>
      </w:r>
    </w:p>
    <w:p w:rsidR="00954173" w:rsidRPr="00C85D88" w:rsidRDefault="00954173" w:rsidP="003552BC">
      <w:pPr>
        <w:tabs>
          <w:tab w:val="left" w:pos="1005"/>
        </w:tabs>
        <w:rPr>
          <w:rFonts w:ascii="Tahoma" w:hAnsi="Tahoma" w:cs="Tahoma"/>
          <w:i/>
          <w:iCs/>
          <w:sz w:val="20"/>
          <w:szCs w:val="20"/>
        </w:rPr>
      </w:pPr>
      <w:r w:rsidRPr="00C85D88">
        <w:rPr>
          <w:rFonts w:ascii="Tahoma" w:hAnsi="Tahoma" w:cs="Tahoma"/>
          <w:i/>
          <w:iCs/>
          <w:sz w:val="20"/>
          <w:szCs w:val="20"/>
        </w:rPr>
        <w:tab/>
        <w:t xml:space="preserve">             Adı:………………………Soyadı :………………….</w:t>
      </w:r>
    </w:p>
    <w:p w:rsidR="00954173" w:rsidRPr="00C85D88" w:rsidRDefault="00954173" w:rsidP="007E5676">
      <w:pPr>
        <w:tabs>
          <w:tab w:val="left" w:pos="1005"/>
        </w:tabs>
        <w:rPr>
          <w:rFonts w:ascii="Tahoma" w:hAnsi="Tahoma" w:cs="Tahoma"/>
          <w:i/>
          <w:iCs/>
          <w:sz w:val="20"/>
          <w:szCs w:val="20"/>
        </w:rPr>
      </w:pPr>
      <w:r w:rsidRPr="00C85D88">
        <w:rPr>
          <w:rFonts w:ascii="Tahoma" w:hAnsi="Tahoma" w:cs="Tahoma"/>
          <w:i/>
          <w:iCs/>
          <w:sz w:val="20"/>
          <w:szCs w:val="20"/>
        </w:rPr>
        <w:t xml:space="preserve">                             Sınıf :……. /………….  N o :……………………..                </w:t>
      </w:r>
    </w:p>
    <w:p w:rsidR="00954173" w:rsidRPr="00C85D88" w:rsidRDefault="00954173" w:rsidP="009113A2">
      <w:pPr>
        <w:rPr>
          <w:i/>
          <w:iCs/>
        </w:rPr>
      </w:pP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 xml:space="preserve">           A</w:t>
      </w:r>
    </w:p>
    <w:p w:rsidR="00954173" w:rsidRPr="00C85D88" w:rsidRDefault="00954173" w:rsidP="00FD43E5">
      <w:pPr>
        <w:rPr>
          <w:i/>
          <w:iCs/>
        </w:rPr>
      </w:pPr>
      <w:r w:rsidRPr="00C85D88">
        <w:rPr>
          <w:i/>
          <w:iCs/>
        </w:rPr>
        <w:tab/>
      </w:r>
      <w:r w:rsidRPr="00C85D88">
        <w:rPr>
          <w:i/>
          <w:iCs/>
        </w:rPr>
        <w:tab/>
      </w:r>
      <w:r w:rsidRPr="00C85D88">
        <w:rPr>
          <w:i/>
          <w:iCs/>
        </w:rPr>
        <w:tab/>
      </w:r>
      <w:r w:rsidRPr="00C85D88">
        <w:rPr>
          <w:i/>
          <w:iCs/>
        </w:rPr>
        <w:tab/>
      </w:r>
      <w:r w:rsidRPr="00C85D88">
        <w:rPr>
          <w:i/>
          <w:iCs/>
        </w:rPr>
        <w:tab/>
      </w:r>
      <w:r w:rsidRPr="00C85D88">
        <w:rPr>
          <w:i/>
          <w:iCs/>
        </w:rPr>
        <w:tab/>
      </w:r>
      <w:r w:rsidRPr="00C85D88">
        <w:rPr>
          <w:i/>
          <w:iCs/>
        </w:rPr>
        <w:tab/>
      </w:r>
      <w:r w:rsidRPr="00C85D88">
        <w:rPr>
          <w:i/>
          <w:iCs/>
        </w:rPr>
        <w:tab/>
      </w:r>
      <w:r w:rsidRPr="00C85D88">
        <w:rPr>
          <w:i/>
          <w:iCs/>
        </w:rPr>
        <w:tab/>
      </w:r>
      <w:r w:rsidRPr="00C85D88">
        <w:rPr>
          <w:i/>
          <w:iCs/>
        </w:rPr>
        <w:tab/>
      </w:r>
      <w:r w:rsidRPr="00C85D88">
        <w:rPr>
          <w:i/>
          <w:iCs/>
        </w:rPr>
        <w:tab/>
      </w:r>
      <w:r w:rsidRPr="00C85D88">
        <w:rPr>
          <w:i/>
          <w:iCs/>
        </w:rPr>
        <w:tab/>
        <w:t xml:space="preserve">  Aldığı Puan:</w:t>
      </w:r>
    </w:p>
    <w:p w:rsidR="00954173" w:rsidRPr="00B42FE9" w:rsidRDefault="00954173" w:rsidP="00FD43E5">
      <w:r w:rsidRPr="00B42FE9">
        <w:t>---------------------------------------------------------------------------------------------------------------------------------</w:t>
      </w:r>
    </w:p>
    <w:p w:rsidR="00954173" w:rsidRPr="00B42FE9" w:rsidRDefault="00954173" w:rsidP="007E5676">
      <w:pPr>
        <w:ind w:firstLine="708"/>
        <w:sectPr w:rsidR="00954173" w:rsidRPr="00B42FE9" w:rsidSect="00610A07">
          <w:pgSz w:w="11906" w:h="16838"/>
          <w:pgMar w:top="426" w:right="849" w:bottom="709" w:left="709" w:header="708" w:footer="708" w:gutter="0"/>
          <w:cols w:space="708"/>
          <w:docGrid w:linePitch="360"/>
        </w:sectPr>
      </w:pPr>
    </w:p>
    <w:tbl>
      <w:tblPr>
        <w:tblW w:w="1077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4678"/>
        <w:gridCol w:w="567"/>
        <w:gridCol w:w="4961"/>
      </w:tblGrid>
      <w:tr w:rsidR="00954173" w:rsidRPr="00733A2A">
        <w:trPr>
          <w:trHeight w:val="2173"/>
        </w:trPr>
        <w:tc>
          <w:tcPr>
            <w:tcW w:w="568" w:type="dxa"/>
          </w:tcPr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  <w:r w:rsidRPr="00B02D81">
              <w:rPr>
                <w:b/>
                <w:bCs/>
                <w:sz w:val="22"/>
                <w:szCs w:val="22"/>
              </w:rPr>
              <w:t>1)</w:t>
            </w:r>
          </w:p>
        </w:tc>
        <w:tc>
          <w:tcPr>
            <w:tcW w:w="4678" w:type="dxa"/>
          </w:tcPr>
          <w:p w:rsidR="00954173" w:rsidRPr="00B02D81" w:rsidRDefault="00954173" w:rsidP="00837D50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>Parabolün odak noktası  F ( 6,0) ise doğrultmanı nedir?</w:t>
            </w:r>
          </w:p>
          <w:p w:rsidR="00954173" w:rsidRPr="00B02D81" w:rsidRDefault="00954173" w:rsidP="00837D50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 xml:space="preserve">A) x =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25" type="#_x0000_t75" style="width:15.75pt;height:11.25pt">
                  <v:imagedata r:id="rId6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26" type="#_x0000_t75" style="width:15.75pt;height:11.25pt">
                  <v:imagedata r:id="rId6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>6</w:t>
            </w:r>
          </w:p>
          <w:p w:rsidR="00954173" w:rsidRPr="00B02D81" w:rsidRDefault="00954173" w:rsidP="00837D50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 xml:space="preserve">B) x = 6                              </w:t>
            </w:r>
          </w:p>
          <w:p w:rsidR="00954173" w:rsidRPr="00B02D81" w:rsidRDefault="00954173" w:rsidP="00837D50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 xml:space="preserve">C) y = 6 </w:t>
            </w:r>
          </w:p>
          <w:p w:rsidR="00954173" w:rsidRPr="00B02D81" w:rsidRDefault="00954173" w:rsidP="00837D50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 xml:space="preserve">D) y =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27" type="#_x0000_t75" style="width:15.75pt;height:11.25pt">
                  <v:imagedata r:id="rId6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28" type="#_x0000_t75" style="width:15.75pt;height:11.25pt">
                  <v:imagedata r:id="rId6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6                          </w:t>
            </w:r>
          </w:p>
          <w:p w:rsidR="00954173" w:rsidRPr="00C06915" w:rsidRDefault="00954173" w:rsidP="0075356B">
            <w:pPr>
              <w:rPr>
                <w:noProof/>
              </w:rPr>
            </w:pPr>
            <w:r w:rsidRPr="00B02D81">
              <w:rPr>
                <w:sz w:val="22"/>
                <w:szCs w:val="22"/>
              </w:rPr>
              <w:t>E) x = 0</w:t>
            </w:r>
          </w:p>
        </w:tc>
        <w:tc>
          <w:tcPr>
            <w:tcW w:w="567" w:type="dxa"/>
          </w:tcPr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  <w:r w:rsidRPr="00B02D81">
              <w:rPr>
                <w:b/>
                <w:bCs/>
                <w:sz w:val="22"/>
                <w:szCs w:val="22"/>
              </w:rPr>
              <w:t>7)</w:t>
            </w:r>
          </w:p>
        </w:tc>
        <w:tc>
          <w:tcPr>
            <w:tcW w:w="4961" w:type="dxa"/>
          </w:tcPr>
          <w:p w:rsidR="00954173" w:rsidRPr="00B02D81" w:rsidRDefault="00954173" w:rsidP="00F22F83">
            <w:pPr>
              <w:rPr>
                <w:sz w:val="22"/>
                <w:szCs w:val="22"/>
              </w:rPr>
            </w:pP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29" type="#_x0000_t75" style="width:7.5pt;height:13.5pt">
                  <v:imagedata r:id="rId7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30" type="#_x0000_t75" style="width:7.5pt;height:13.5pt">
                  <v:imagedata r:id="rId7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= ( 7,8 ) ve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31" type="#_x0000_t75" style="width:7.5pt;height:15.75pt">
                  <v:imagedata r:id="rId8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32" type="#_x0000_t75" style="width:7.5pt;height:15.75pt">
                  <v:imagedata r:id="rId8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= ( 3,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33" type="#_x0000_t75" style="width:15pt;height:13.5pt">
                  <v:imagedata r:id="rId9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34" type="#_x0000_t75" style="width:15pt;height:13.5pt">
                  <v:imagedata r:id="rId9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>5) vektörlerini iç çarpımı nedir?</w:t>
            </w:r>
          </w:p>
          <w:p w:rsidR="00954173" w:rsidRPr="00B02D81" w:rsidRDefault="00954173" w:rsidP="00F80C60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 xml:space="preserve">A) 19        B)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35" type="#_x0000_t75" style="width:12.75pt;height:11.25pt">
                  <v:imagedata r:id="rId10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36" type="#_x0000_t75" style="width:12.75pt;height:11.25pt">
                  <v:imagedata r:id="rId10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19    C)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37" type="#_x0000_t75" style="width:12.75pt;height:11.25pt">
                  <v:imagedata r:id="rId10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38" type="#_x0000_t75" style="width:12.75pt;height:11.25pt">
                  <v:imagedata r:id="rId10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41     D) 41      E) 56</w:t>
            </w:r>
          </w:p>
          <w:p w:rsidR="00954173" w:rsidRPr="00B02D81" w:rsidRDefault="00954173" w:rsidP="00F22F83">
            <w:pPr>
              <w:rPr>
                <w:sz w:val="22"/>
                <w:szCs w:val="22"/>
              </w:rPr>
            </w:pPr>
          </w:p>
        </w:tc>
      </w:tr>
      <w:tr w:rsidR="00954173" w:rsidRPr="00733A2A">
        <w:trPr>
          <w:trHeight w:val="1889"/>
        </w:trPr>
        <w:tc>
          <w:tcPr>
            <w:tcW w:w="568" w:type="dxa"/>
          </w:tcPr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  <w:r w:rsidRPr="00B02D81">
              <w:rPr>
                <w:b/>
                <w:bCs/>
                <w:sz w:val="22"/>
                <w:szCs w:val="22"/>
              </w:rPr>
              <w:t>2)</w:t>
            </w:r>
          </w:p>
        </w:tc>
        <w:tc>
          <w:tcPr>
            <w:tcW w:w="4678" w:type="dxa"/>
          </w:tcPr>
          <w:p w:rsidR="00954173" w:rsidRPr="00B02D81" w:rsidRDefault="00954173" w:rsidP="007305DE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>Odak noktası  F ( 2,0) olan merkezcil parabolün denklemi aşağıdakilerden hangisidir?</w:t>
            </w:r>
          </w:p>
          <w:p w:rsidR="00954173" w:rsidRPr="00B02D81" w:rsidRDefault="00954173" w:rsidP="007305DE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>A)  y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= 4x</w:t>
            </w:r>
          </w:p>
          <w:p w:rsidR="00954173" w:rsidRPr="00B02D81" w:rsidRDefault="00954173" w:rsidP="007305DE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>B)  y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=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39" type="#_x0000_t75" style="width:15.75pt;height:11.25pt">
                  <v:imagedata r:id="rId6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40" type="#_x0000_t75" style="width:15.75pt;height:11.25pt">
                  <v:imagedata r:id="rId6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>2x</w:t>
            </w:r>
          </w:p>
          <w:p w:rsidR="00954173" w:rsidRPr="00B02D81" w:rsidRDefault="00954173" w:rsidP="007305DE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>C)  y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= 2x</w:t>
            </w:r>
          </w:p>
          <w:p w:rsidR="00954173" w:rsidRPr="00B02D81" w:rsidRDefault="00954173" w:rsidP="007305DE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>D)  y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= 8x</w:t>
            </w:r>
          </w:p>
          <w:p w:rsidR="00954173" w:rsidRPr="00B02D81" w:rsidRDefault="00954173" w:rsidP="007305DE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>E)  y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=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41" type="#_x0000_t75" style="width:15.75pt;height:11.25pt">
                  <v:imagedata r:id="rId6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42" type="#_x0000_t75" style="width:15.75pt;height:11.25pt">
                  <v:imagedata r:id="rId6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>8x</w:t>
            </w:r>
          </w:p>
          <w:p w:rsidR="00954173" w:rsidRPr="00B02D81" w:rsidRDefault="00954173" w:rsidP="00F22F83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  <w:r w:rsidRPr="00B02D81">
              <w:rPr>
                <w:b/>
                <w:bCs/>
                <w:sz w:val="22"/>
                <w:szCs w:val="22"/>
              </w:rPr>
              <w:t>8)</w:t>
            </w:r>
          </w:p>
        </w:tc>
        <w:tc>
          <w:tcPr>
            <w:tcW w:w="4961" w:type="dxa"/>
          </w:tcPr>
          <w:p w:rsidR="00954173" w:rsidRPr="00B02D81" w:rsidRDefault="00954173" w:rsidP="00601554">
            <w:pPr>
              <w:rPr>
                <w:sz w:val="22"/>
                <w:szCs w:val="22"/>
              </w:rPr>
            </w:pP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43" type="#_x0000_t75" style="width:9pt;height:15.75pt">
                  <v:imagedata r:id="rId11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44" type="#_x0000_t75" style="width:9pt;height:15.75pt">
                  <v:imagedata r:id="rId11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= ( 2,k ) ve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45" type="#_x0000_t75" style="width:11.25pt;height:15.75pt">
                  <v:imagedata r:id="rId12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46" type="#_x0000_t75" style="width:11.25pt;height:15.75pt">
                  <v:imagedata r:id="rId12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= ( 6,</w:t>
            </w:r>
            <w:r>
              <w:t xml:space="preserve">) </w:t>
            </w:r>
            <w:r w:rsidRPr="00B02D81">
              <w:rPr>
                <w:sz w:val="22"/>
                <w:szCs w:val="22"/>
              </w:rPr>
              <w:t>vektörlerinin iç çarpımı 24 ise k değeri kaçtır?</w:t>
            </w:r>
          </w:p>
          <w:p w:rsidR="00954173" w:rsidRPr="00B02D81" w:rsidRDefault="00954173" w:rsidP="00601554">
            <w:pPr>
              <w:rPr>
                <w:sz w:val="22"/>
                <w:szCs w:val="22"/>
              </w:rPr>
            </w:pPr>
          </w:p>
          <w:p w:rsidR="00954173" w:rsidRPr="00B02D81" w:rsidRDefault="00954173" w:rsidP="00601554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>A) 2         B) 3           C) 4           D) 5         E) 6</w:t>
            </w:r>
          </w:p>
          <w:p w:rsidR="00954173" w:rsidRPr="00733A2A" w:rsidRDefault="00954173" w:rsidP="00601554"/>
        </w:tc>
      </w:tr>
      <w:tr w:rsidR="00954173" w:rsidRPr="00733A2A">
        <w:trPr>
          <w:trHeight w:val="1889"/>
        </w:trPr>
        <w:tc>
          <w:tcPr>
            <w:tcW w:w="568" w:type="dxa"/>
          </w:tcPr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  <w:r w:rsidRPr="00B02D81">
              <w:rPr>
                <w:b/>
                <w:bCs/>
                <w:sz w:val="22"/>
                <w:szCs w:val="22"/>
              </w:rPr>
              <w:t>3)</w:t>
            </w:r>
          </w:p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</w:p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</w:p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</w:p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</w:p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</w:p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</w:p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</w:tcPr>
          <w:p w:rsidR="00954173" w:rsidRPr="00B02D81" w:rsidRDefault="00954173" w:rsidP="00643C35">
            <w:pPr>
              <w:rPr>
                <w:sz w:val="20"/>
                <w:szCs w:val="20"/>
              </w:rPr>
            </w:pPr>
            <w:r w:rsidRPr="00B02D81">
              <w:rPr>
                <w:sz w:val="22"/>
                <w:szCs w:val="22"/>
              </w:rPr>
              <w:t xml:space="preserve"> </w:t>
            </w:r>
            <w:r>
              <w:rPr>
                <w:noProof/>
              </w:rPr>
              <w:pict>
                <v:group id="_x0000_s1027" editas="canvas" style="position:absolute;margin-left:4.4pt;margin-top:.35pt;width:123.7pt;height:97.6pt;z-index:-251657216;mso-position-horizontal-relative:text;mso-position-vertical-relative:text" coordorigin="1188,6997" coordsize="2474,1952">
                  <o:lock v:ext="edit" aspectratio="t"/>
                  <v:shape id="_x0000_s1028" type="#_x0000_t75" style="position:absolute;left:1188;top:6997;width:2474;height:1952" o:preferrelative="f">
                    <v:fill o:detectmouseclick="t"/>
                    <v:path o:extrusionok="t" o:connecttype="none"/>
                    <o:lock v:ext="edit" text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9" type="#_x0000_t202" style="position:absolute;left:2484;top:8051;width:315;height:234" stroked="f">
                    <v:textbox style="mso-next-textbox:#_x0000_s1029" inset=".91197mm,.45597mm,.91197mm,.45597mm">
                      <w:txbxContent>
                        <w:p w:rsidR="00954173" w:rsidRPr="00C875A9" w:rsidRDefault="00954173" w:rsidP="00C875A9">
                          <w:pPr>
                            <w:rPr>
                              <w:sz w:val="8"/>
                              <w:szCs w:val="8"/>
                            </w:rPr>
                          </w:pPr>
                        </w:p>
                      </w:txbxContent>
                    </v:textbox>
                  </v:shape>
                  <v:oval id="_x0000_s1030" style="position:absolute;left:2620;top:8034;width:26;height:25" fillcolor="black"/>
                  <v:oval id="_x0000_s1031" style="position:absolute;left:1890;top:8031;width:26;height:26" fillcolor="black"/>
                  <v:shape id="_x0000_s1032" type="#_x0000_t202" style="position:absolute;left:1775;top:8054;width:376;height:235" stroked="f">
                    <v:textbox style="mso-next-textbox:#_x0000_s1032" inset=".91197mm,.45597mm,.91197mm,.45597mm">
                      <w:txbxContent>
                        <w:p w:rsidR="00954173" w:rsidRPr="00C875A9" w:rsidRDefault="00954173" w:rsidP="00C875A9">
                          <w:pPr>
                            <w:rPr>
                              <w:sz w:val="8"/>
                              <w:szCs w:val="8"/>
                            </w:rPr>
                          </w:pPr>
                        </w:p>
                      </w:txbxContent>
                    </v:textbox>
                  </v:shape>
                  <v:shape id="_x0000_s1033" type="#_x0000_t202" style="position:absolute;left:2309;top:6997;width:152;height:234" stroked="f">
                    <v:textbox style="mso-next-textbox:#_x0000_s1033" inset=".91197mm,.45597mm,.91197mm,.45597mm">
                      <w:txbxContent>
                        <w:p w:rsidR="00954173" w:rsidRPr="00C875A9" w:rsidRDefault="00954173" w:rsidP="00C875A9">
                          <w:pPr>
                            <w:rPr>
                              <w:sz w:val="8"/>
                              <w:szCs w:val="8"/>
                            </w:rPr>
                          </w:pPr>
                          <w:r w:rsidRPr="00C875A9">
                            <w:rPr>
                              <w:sz w:val="8"/>
                              <w:szCs w:val="8"/>
                            </w:rPr>
                            <w:t>y</w:t>
                          </w:r>
                        </w:p>
                      </w:txbxContent>
                    </v:textbox>
                  </v:shape>
                  <v:shape id="_x0000_s1034" type="#_x0000_t202" style="position:absolute;left:3509;top:8059;width:153;height:235" stroked="f">
                    <v:textbox style="mso-next-textbox:#_x0000_s1034" inset=".91197mm,.45597mm,.91197mm,.45597mm">
                      <w:txbxContent>
                        <w:p w:rsidR="00954173" w:rsidRPr="00C875A9" w:rsidRDefault="00954173" w:rsidP="00C875A9">
                          <w:pPr>
                            <w:rPr>
                              <w:sz w:val="8"/>
                              <w:szCs w:val="8"/>
                            </w:rPr>
                          </w:pPr>
                          <w:r w:rsidRPr="00C875A9">
                            <w:rPr>
                              <w:sz w:val="8"/>
                              <w:szCs w:val="8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035" type="#_x0000_t202" style="position:absolute;left:2959;top:8040;width:371;height:145" stroked="f">
                    <v:textbox style="mso-next-textbox:#_x0000_s1035" inset=".91197mm,.45597mm,.91197mm,.45597mm">
                      <w:txbxContent>
                        <w:p w:rsidR="00954173" w:rsidRPr="00C875A9" w:rsidRDefault="00954173" w:rsidP="00C875A9">
                          <w:pPr>
                            <w:rPr>
                              <w:sz w:val="8"/>
                              <w:szCs w:val="8"/>
                            </w:rPr>
                          </w:pPr>
                          <w:r w:rsidRPr="00C875A9">
                            <w:rPr>
                              <w:sz w:val="8"/>
                              <w:szCs w:val="8"/>
                            </w:rPr>
                            <w:t>10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36" type="#_x0000_t32" style="position:absolute;left:1191;top:8045;width:2444;height:1" o:connectortype="straight">
                    <v:stroke startarrow="block" endarrow="block"/>
                  </v:shape>
                  <v:shape id="_x0000_s1037" type="#_x0000_t202" style="position:absolute;left:1244;top:8050;width:411;height:144" stroked="f">
                    <v:textbox style="mso-next-textbox:#_x0000_s1037" inset=".91197mm,.45597mm,.91197mm,.45597mm">
                      <w:txbxContent>
                        <w:p w:rsidR="00954173" w:rsidRPr="00C875A9" w:rsidRDefault="00954173" w:rsidP="00C875A9">
                          <w:pPr>
                            <w:rPr>
                              <w:sz w:val="8"/>
                              <w:szCs w:val="8"/>
                            </w:rPr>
                          </w:pPr>
                          <w:r>
                            <w:rPr>
                              <w:sz w:val="8"/>
                              <w:szCs w:val="8"/>
                            </w:rPr>
                            <w:t xml:space="preserve">      </w:t>
                          </w:r>
                          <w:r w:rsidRPr="00C875A9">
                            <w:rPr>
                              <w:sz w:val="8"/>
                              <w:szCs w:val="8"/>
                            </w:rPr>
                            <w:t>─10</w:t>
                          </w:r>
                        </w:p>
                      </w:txbxContent>
                    </v:textbox>
                  </v:shape>
                  <v:shape id="_x0000_s1038" type="#_x0000_t202" style="position:absolute;left:2263;top:7472;width:313;height:144" stroked="f">
                    <v:textbox style="mso-next-textbox:#_x0000_s1038" inset=".91197mm,.45597mm,.91197mm,.45597mm">
                      <w:txbxContent>
                        <w:p w:rsidR="00954173" w:rsidRPr="00C875A9" w:rsidRDefault="00954173" w:rsidP="00C875A9">
                          <w:pPr>
                            <w:rPr>
                              <w:sz w:val="8"/>
                              <w:szCs w:val="8"/>
                            </w:rPr>
                          </w:pPr>
                          <w:r w:rsidRPr="00C875A9">
                            <w:rPr>
                              <w:sz w:val="8"/>
                              <w:szCs w:val="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39" type="#_x0000_t202" style="position:absolute;left:2252;top:8468;width:394;height:144" stroked="f">
                    <v:textbox style="mso-next-textbox:#_x0000_s1039" inset=".91197mm,.45597mm,.91197mm,.45597mm">
                      <w:txbxContent>
                        <w:p w:rsidR="00954173" w:rsidRPr="00C875A9" w:rsidRDefault="00954173" w:rsidP="00C875A9">
                          <w:pPr>
                            <w:rPr>
                              <w:sz w:val="8"/>
                              <w:szCs w:val="8"/>
                            </w:rPr>
                          </w:pPr>
                          <w:r w:rsidRPr="00C875A9">
                            <w:rPr>
                              <w:sz w:val="8"/>
                              <w:szCs w:val="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40" type="#_x0000_t32" style="position:absolute;left:2290;top:7044;width:0;height:1902" o:connectortype="straight">
                    <v:stroke startarrow="block" endarrow="block"/>
                  </v:shape>
                  <v:oval id="_x0000_s1041" style="position:absolute;left:1574;top:7607;width:1431;height:865" filled="f"/>
                  <v:shape id="_x0000_s1042" type="#_x0000_t202" style="position:absolute;left:2131;top:8060;width:134;height:148" stroked="f">
                    <v:textbox style="mso-next-textbox:#_x0000_s1042" inset=".91197mm,.45597mm,.91197mm,.45597mm">
                      <w:txbxContent>
                        <w:p w:rsidR="00954173" w:rsidRPr="00C875A9" w:rsidRDefault="00954173" w:rsidP="00C875A9">
                          <w:pPr>
                            <w:rPr>
                              <w:sz w:val="8"/>
                              <w:szCs w:val="8"/>
                            </w:rPr>
                          </w:pPr>
                          <w:r w:rsidRPr="00C875A9">
                            <w:rPr>
                              <w:sz w:val="8"/>
                              <w:szCs w:val="8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</w:pict>
            </w:r>
            <w:r w:rsidRPr="00B02D81">
              <w:rPr>
                <w:sz w:val="22"/>
                <w:szCs w:val="22"/>
              </w:rPr>
              <w:t xml:space="preserve">                                                 Şekildeki elipsin</w:t>
            </w:r>
          </w:p>
          <w:p w:rsidR="00954173" w:rsidRPr="00B02D81" w:rsidRDefault="00954173" w:rsidP="00643C35">
            <w:pPr>
              <w:rPr>
                <w:position w:val="-10"/>
                <w:sz w:val="20"/>
                <w:szCs w:val="20"/>
              </w:rPr>
            </w:pPr>
            <w:r w:rsidRPr="00B02D81">
              <w:rPr>
                <w:position w:val="-10"/>
                <w:sz w:val="20"/>
                <w:szCs w:val="20"/>
              </w:rPr>
              <w:t xml:space="preserve">                                                     odak noktalarından </w:t>
            </w:r>
          </w:p>
          <w:p w:rsidR="00954173" w:rsidRPr="00B02D81" w:rsidRDefault="00954173" w:rsidP="00643C35">
            <w:pPr>
              <w:rPr>
                <w:position w:val="-10"/>
                <w:sz w:val="20"/>
                <w:szCs w:val="20"/>
              </w:rPr>
            </w:pPr>
            <w:r w:rsidRPr="00B02D81">
              <w:rPr>
                <w:position w:val="-10"/>
                <w:sz w:val="20"/>
                <w:szCs w:val="20"/>
              </w:rPr>
              <w:t xml:space="preserve">                                                     biri aşağıdakilerden </w:t>
            </w:r>
          </w:p>
          <w:p w:rsidR="00954173" w:rsidRPr="00B02D81" w:rsidRDefault="00954173" w:rsidP="00643C35">
            <w:pPr>
              <w:rPr>
                <w:position w:val="-10"/>
                <w:sz w:val="20"/>
                <w:szCs w:val="20"/>
              </w:rPr>
            </w:pPr>
            <w:r w:rsidRPr="00B02D81">
              <w:rPr>
                <w:position w:val="-10"/>
                <w:sz w:val="20"/>
                <w:szCs w:val="20"/>
              </w:rPr>
              <w:t xml:space="preserve">                                                     hangisidir? </w:t>
            </w:r>
          </w:p>
          <w:p w:rsidR="00954173" w:rsidRPr="00B02D81" w:rsidRDefault="00954173" w:rsidP="00643C35">
            <w:pPr>
              <w:rPr>
                <w:position w:val="-10"/>
                <w:sz w:val="20"/>
                <w:szCs w:val="20"/>
              </w:rPr>
            </w:pPr>
          </w:p>
          <w:p w:rsidR="00954173" w:rsidRPr="00B02D81" w:rsidRDefault="00954173" w:rsidP="00643C35">
            <w:pPr>
              <w:rPr>
                <w:sz w:val="22"/>
                <w:szCs w:val="22"/>
              </w:rPr>
            </w:pPr>
            <w:r w:rsidRPr="00B02D81">
              <w:rPr>
                <w:sz w:val="20"/>
                <w:szCs w:val="20"/>
              </w:rPr>
              <w:t xml:space="preserve">                                                     A) </w:t>
            </w:r>
            <w:r w:rsidRPr="00B02D81">
              <w:rPr>
                <w:sz w:val="22"/>
                <w:szCs w:val="22"/>
              </w:rPr>
              <w:t>F(10,0)</w:t>
            </w:r>
          </w:p>
          <w:p w:rsidR="00954173" w:rsidRPr="00B02D81" w:rsidRDefault="00954173" w:rsidP="00643C35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 xml:space="preserve">                                               </w:t>
            </w:r>
            <w:r w:rsidRPr="00B02D81">
              <w:rPr>
                <w:sz w:val="20"/>
                <w:szCs w:val="20"/>
              </w:rPr>
              <w:t xml:space="preserve"> B)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47" type="#_x0000_t75" style="width:1in;height:63pt">
                  <v:imagedata r:id="rId13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48" type="#_x0000_t75" style="width:1in;height:63pt">
                  <v:imagedata r:id="rId13" o:title="" chromakey="white"/>
                </v:shape>
              </w:pict>
            </w:r>
            <w:r w:rsidRPr="00B02D81">
              <w:fldChar w:fldCharType="end"/>
            </w:r>
          </w:p>
          <w:p w:rsidR="00954173" w:rsidRPr="00B02D81" w:rsidRDefault="00954173" w:rsidP="00643C35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 xml:space="preserve">                                                </w:t>
            </w:r>
            <w:r w:rsidRPr="00B02D81">
              <w:rPr>
                <w:sz w:val="20"/>
                <w:szCs w:val="20"/>
              </w:rPr>
              <w:t xml:space="preserve">C) </w:t>
            </w:r>
            <w:r w:rsidRPr="00B02D81">
              <w:rPr>
                <w:sz w:val="22"/>
                <w:szCs w:val="22"/>
              </w:rPr>
              <w:t>F (0,8)</w:t>
            </w:r>
          </w:p>
          <w:p w:rsidR="00954173" w:rsidRPr="00B02D81" w:rsidRDefault="00954173" w:rsidP="00643C35">
            <w:pPr>
              <w:rPr>
                <w:sz w:val="20"/>
                <w:szCs w:val="20"/>
              </w:rPr>
            </w:pPr>
            <w:r w:rsidRPr="00B02D81">
              <w:rPr>
                <w:sz w:val="22"/>
                <w:szCs w:val="22"/>
              </w:rPr>
              <w:t xml:space="preserve">                                                </w:t>
            </w:r>
            <w:r w:rsidRPr="00B02D81">
              <w:rPr>
                <w:sz w:val="20"/>
                <w:szCs w:val="20"/>
              </w:rPr>
              <w:t xml:space="preserve">D) </w:t>
            </w:r>
            <w:r w:rsidRPr="00B02D81">
              <w:rPr>
                <w:sz w:val="22"/>
                <w:szCs w:val="22"/>
              </w:rPr>
              <w:t xml:space="preserve">F (6,0) </w:t>
            </w:r>
            <w:r w:rsidRPr="00B02D81">
              <w:rPr>
                <w:sz w:val="20"/>
                <w:szCs w:val="20"/>
              </w:rPr>
              <w:t xml:space="preserve">     </w:t>
            </w:r>
          </w:p>
          <w:p w:rsidR="00954173" w:rsidRPr="00B02D81" w:rsidRDefault="00954173" w:rsidP="00643C35">
            <w:pPr>
              <w:rPr>
                <w:sz w:val="20"/>
                <w:szCs w:val="20"/>
              </w:rPr>
            </w:pPr>
            <w:r w:rsidRPr="00B02D81">
              <w:rPr>
                <w:sz w:val="20"/>
                <w:szCs w:val="20"/>
              </w:rPr>
              <w:t xml:space="preserve">                                                     E)  </w:t>
            </w:r>
            <w:r w:rsidRPr="00B02D81">
              <w:rPr>
                <w:sz w:val="22"/>
                <w:szCs w:val="22"/>
              </w:rPr>
              <w:t xml:space="preserve">F (8,0)       </w:t>
            </w:r>
          </w:p>
          <w:p w:rsidR="00954173" w:rsidRPr="00B02D81" w:rsidRDefault="00954173" w:rsidP="00622A3A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567" w:type="dxa"/>
          </w:tcPr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  <w:r w:rsidRPr="00B02D81">
              <w:rPr>
                <w:b/>
                <w:bCs/>
                <w:sz w:val="22"/>
                <w:szCs w:val="22"/>
              </w:rPr>
              <w:t>9)</w:t>
            </w:r>
          </w:p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:rsidR="00954173" w:rsidRPr="00B02D81" w:rsidRDefault="00954173" w:rsidP="00B5658D">
            <w:pPr>
              <w:rPr>
                <w:sz w:val="22"/>
                <w:szCs w:val="22"/>
              </w:rPr>
            </w:pPr>
            <w:r>
              <w:rPr>
                <w:noProof/>
              </w:rPr>
              <w:pict>
                <v:group id="_x0000_s1043" editas="canvas" style="position:absolute;margin-left:.7pt;margin-top:.1pt;width:116.7pt;height:89.75pt;z-index:-251656192;mso-position-horizontal-relative:text;mso-position-vertical-relative:text" coordorigin="1427,11683" coordsize="4084,3140">
                  <o:lock v:ext="edit" aspectratio="t"/>
                  <v:shape id="_x0000_s1044" type="#_x0000_t75" style="position:absolute;left:1427;top:11683;width:4084;height:3140" o:preferrelative="f">
                    <v:fill o:detectmouseclick="t"/>
                    <v:path o:extrusionok="t" o:connecttype="none"/>
                    <o:lock v:ext="edit" text="t"/>
                  </v:shape>
                  <v:shape id="_x0000_s1045" type="#_x0000_t75" style="position:absolute;left:1738;top:12101;width:3276;height:2473">
                    <v:imagedata r:id="rId14" o:title=""/>
                  </v:shape>
                  <v:shape id="_x0000_s1046" type="#_x0000_t32" style="position:absolute;left:3380;top:11739;width:0;height:3070" o:connectortype="straight" strokeweight="1.5pt">
                    <v:stroke startarrow="block" endarrow="block"/>
                  </v:shape>
                  <v:shape id="_x0000_s1047" type="#_x0000_t32" style="position:absolute;left:1441;top:13465;width:3706;height:9;flip:y" o:connectortype="straight" strokeweight="1.5pt">
                    <v:stroke startarrow="block" endarrow="block"/>
                  </v:shape>
                  <v:shape id="_x0000_s1048" type="#_x0000_t202" style="position:absolute;left:3398;top:11683;width:363;height:427" filled="f" stroked="f">
                    <v:textbox style="mso-next-textbox:#_x0000_s1048" inset="1.2017mm,.60083mm,1.2017mm,.60083mm">
                      <w:txbxContent>
                        <w:p w:rsidR="00954173" w:rsidRPr="0044009F" w:rsidRDefault="00954173" w:rsidP="0044009F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44009F">
                            <w:rPr>
                              <w:sz w:val="10"/>
                              <w:szCs w:val="10"/>
                            </w:rPr>
                            <w:t>y</w:t>
                          </w:r>
                        </w:p>
                      </w:txbxContent>
                    </v:textbox>
                  </v:shape>
                  <v:shape id="_x0000_s1049" type="#_x0000_t202" style="position:absolute;left:5147;top:13296;width:364;height:427" filled="f" stroked="f">
                    <v:textbox style="mso-next-textbox:#_x0000_s1049" inset="1.2017mm,.60083mm,1.2017mm,.60083mm">
                      <w:txbxContent>
                        <w:p w:rsidR="00954173" w:rsidRPr="0044009F" w:rsidRDefault="00954173" w:rsidP="0044009F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44009F">
                            <w:rPr>
                              <w:sz w:val="10"/>
                              <w:szCs w:val="10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050" type="#_x0000_t202" style="position:absolute;left:3876;top:12944;width:238;height:294" filled="f" stroked="f">
                    <v:textbox inset="1.2017mm,.60083mm,1.2017mm,.60083mm">
                      <w:txbxContent>
                        <w:p w:rsidR="00954173" w:rsidRPr="0044009F" w:rsidRDefault="00954173" w:rsidP="0044009F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B02D81">
                            <w:pict>
                              <v:shape id="_x0000_i1050" type="#_x0000_t75" style="width:4.5pt;height:12.75pt">
                                <v:imagedata r:id="rId15" o:title="" chromakey="white"/>
                              </v:shape>
                            </w:pict>
                          </w:r>
                        </w:p>
                      </w:txbxContent>
                    </v:textbox>
                  </v:shape>
                  <v:shape id="_x0000_s1051" type="#_x0000_t32" style="position:absolute;left:3292;top:13216;width:910;height:258;flip:y" o:connectortype="straight" strokeweight="1.25pt">
                    <v:stroke endarrow="block"/>
                  </v:shape>
                  <v:shape id="_x0000_s1052" type="#_x0000_t32" style="position:absolute;left:2555;top:13474;width:824;height:491;flip:x" o:connectortype="straight" strokeweight="1.25pt">
                    <v:stroke endarrow="block"/>
                  </v:shape>
                  <v:shape id="_x0000_s1053" type="#_x0000_t202" style="position:absolute;left:2798;top:13704;width:238;height:358" filled="f" stroked="f">
                    <v:textbox inset="1.2017mm,.60083mm,1.2017mm,.60083mm">
                      <w:txbxContent>
                        <w:p w:rsidR="00954173" w:rsidRPr="0044009F" w:rsidRDefault="00954173" w:rsidP="0044009F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B02D81">
                            <w:pict>
                              <v:shape id="_x0000_i1052" type="#_x0000_t75" style="width:4.5pt;height:12.75pt">
                                <v:imagedata r:id="rId16" o:title="" chromakey="white"/>
                              </v:shape>
                            </w:pict>
                          </w:r>
                        </w:p>
                      </w:txbxContent>
                    </v:textbox>
                  </v:shape>
                  <v:shape id="_x0000_s1054" type="#_x0000_t32" style="position:absolute;left:2842;top:12657;width:522;height:749;flip:x y" o:connectortype="straight" strokeweight="1.25pt">
                    <v:stroke endarrow="block"/>
                  </v:shape>
                  <v:shape id="_x0000_s1055" type="#_x0000_t202" style="position:absolute;left:2774;top:12921;width:238;height:358" filled="f" stroked="f">
                    <v:textbox inset="1.2017mm,.60083mm,1.2017mm,.60083mm">
                      <w:txbxContent>
                        <w:p w:rsidR="00954173" w:rsidRPr="0044009F" w:rsidRDefault="00954173" w:rsidP="0044009F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B02D81">
                            <w:pict>
                              <v:shape id="_x0000_i1054" type="#_x0000_t75" style="width:3.75pt;height:12.75pt">
                                <v:imagedata r:id="rId17" o:title="" chromakey="white"/>
                              </v:shape>
                            </w:pict>
                          </w:r>
                        </w:p>
                      </w:txbxContent>
                    </v:textbox>
                  </v:shape>
                </v:group>
              </w:pict>
            </w:r>
            <w:r w:rsidRPr="00B02D81">
              <w:rPr>
                <w:sz w:val="22"/>
                <w:szCs w:val="22"/>
              </w:rPr>
              <w:t xml:space="preserve">                                              Şekildeki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55" type="#_x0000_t75" style="width:6.75pt;height:13.5pt">
                  <v:imagedata r:id="rId18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56" type="#_x0000_t75" style="width:6.75pt;height:13.5pt">
                  <v:imagedata r:id="rId18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vektörünün </w:t>
            </w:r>
          </w:p>
          <w:p w:rsidR="00954173" w:rsidRPr="00B02D81" w:rsidRDefault="00954173" w:rsidP="00B5658D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 xml:space="preserve">                                             lineer   bileşenli</w:t>
            </w:r>
          </w:p>
          <w:p w:rsidR="00954173" w:rsidRPr="00B02D81" w:rsidRDefault="00954173" w:rsidP="00B5658D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 xml:space="preserve">                                             yazılışı nasıldır?</w:t>
            </w:r>
          </w:p>
          <w:p w:rsidR="00954173" w:rsidRPr="00B02D81" w:rsidRDefault="00954173" w:rsidP="0044009F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 xml:space="preserve">                                             </w:t>
            </w:r>
            <w:r w:rsidRPr="00B02D81">
              <w:rPr>
                <w:sz w:val="20"/>
                <w:szCs w:val="20"/>
              </w:rPr>
              <w:t xml:space="preserve">A)  </w:t>
            </w:r>
            <w:r>
              <w:t>2e</w:t>
            </w:r>
            <w:r w:rsidRPr="00B02D81">
              <w:rPr>
                <w:sz w:val="22"/>
                <w:szCs w:val="22"/>
                <w:vertAlign w:val="subscript"/>
              </w:rPr>
              <w:t>1</w:t>
            </w:r>
            <w:r w:rsidRPr="00B02D81">
              <w:rPr>
                <w:sz w:val="22"/>
                <w:szCs w:val="22"/>
              </w:rPr>
              <w:t xml:space="preserve"> + 2e</w:t>
            </w:r>
            <w:r w:rsidRPr="00B02D81">
              <w:rPr>
                <w:sz w:val="22"/>
                <w:szCs w:val="22"/>
                <w:vertAlign w:val="subscript"/>
              </w:rPr>
              <w:t>2</w:t>
            </w:r>
          </w:p>
          <w:p w:rsidR="00954173" w:rsidRPr="00B02D81" w:rsidRDefault="00954173" w:rsidP="0044009F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 xml:space="preserve">                                             </w:t>
            </w:r>
            <w:r w:rsidRPr="00B02D81">
              <w:rPr>
                <w:sz w:val="20"/>
                <w:szCs w:val="20"/>
              </w:rPr>
              <w:t>B)</w:t>
            </w:r>
            <w:r>
              <w:t>2</w:t>
            </w:r>
            <w:r w:rsidRPr="00B02D81">
              <w:rPr>
                <w:sz w:val="22"/>
                <w:szCs w:val="22"/>
              </w:rPr>
              <w:t>e</w:t>
            </w:r>
            <w:r w:rsidRPr="00B02D81">
              <w:rPr>
                <w:sz w:val="22"/>
                <w:szCs w:val="22"/>
                <w:vertAlign w:val="subscript"/>
              </w:rPr>
              <w:t>1</w:t>
            </w:r>
            <w:r w:rsidRPr="00B02D81">
              <w:rPr>
                <w:sz w:val="22"/>
                <w:szCs w:val="22"/>
              </w:rPr>
              <w:t xml:space="preserve"> + 3e</w:t>
            </w:r>
            <w:r w:rsidRPr="00B02D81">
              <w:rPr>
                <w:sz w:val="22"/>
                <w:szCs w:val="22"/>
                <w:vertAlign w:val="subscript"/>
              </w:rPr>
              <w:t>2</w:t>
            </w:r>
          </w:p>
          <w:p w:rsidR="00954173" w:rsidRPr="00B02D81" w:rsidRDefault="00954173" w:rsidP="0044009F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 xml:space="preserve">                                             </w:t>
            </w:r>
            <w:r w:rsidRPr="00B02D81">
              <w:rPr>
                <w:sz w:val="20"/>
                <w:szCs w:val="20"/>
              </w:rPr>
              <w:t xml:space="preserve">C) </w:t>
            </w:r>
            <w:r>
              <w:t>e</w:t>
            </w:r>
            <w:r w:rsidRPr="00B02D81">
              <w:rPr>
                <w:sz w:val="22"/>
                <w:szCs w:val="22"/>
                <w:vertAlign w:val="subscript"/>
              </w:rPr>
              <w:t>1</w:t>
            </w:r>
            <w:r w:rsidRPr="00B02D81">
              <w:rPr>
                <w:sz w:val="22"/>
                <w:szCs w:val="22"/>
              </w:rPr>
              <w:t xml:space="preserve"> + 2e</w:t>
            </w:r>
            <w:r w:rsidRPr="00B02D81">
              <w:rPr>
                <w:sz w:val="22"/>
                <w:szCs w:val="22"/>
                <w:vertAlign w:val="subscript"/>
              </w:rPr>
              <w:t>2</w:t>
            </w:r>
          </w:p>
          <w:p w:rsidR="00954173" w:rsidRPr="00B02D81" w:rsidRDefault="00954173" w:rsidP="0044009F">
            <w:pPr>
              <w:rPr>
                <w:sz w:val="20"/>
                <w:szCs w:val="20"/>
              </w:rPr>
            </w:pPr>
            <w:r w:rsidRPr="00B02D81">
              <w:rPr>
                <w:sz w:val="22"/>
                <w:szCs w:val="22"/>
              </w:rPr>
              <w:t xml:space="preserve">                                             </w:t>
            </w:r>
            <w:r w:rsidRPr="00B02D81">
              <w:rPr>
                <w:sz w:val="20"/>
                <w:szCs w:val="20"/>
              </w:rPr>
              <w:t xml:space="preserve">D) </w:t>
            </w:r>
            <w:r>
              <w:t>2e</w:t>
            </w:r>
            <w:r w:rsidRPr="00B02D81">
              <w:rPr>
                <w:sz w:val="22"/>
                <w:szCs w:val="22"/>
                <w:vertAlign w:val="subscript"/>
              </w:rPr>
              <w:t>1</w:t>
            </w:r>
            <w:r w:rsidRPr="00B02D81">
              <w:rPr>
                <w:sz w:val="22"/>
                <w:szCs w:val="22"/>
              </w:rPr>
              <w:t xml:space="preserve"> + 3e</w:t>
            </w:r>
            <w:r w:rsidRPr="00B02D81">
              <w:rPr>
                <w:sz w:val="22"/>
                <w:szCs w:val="22"/>
                <w:vertAlign w:val="subscript"/>
              </w:rPr>
              <w:t>2</w:t>
            </w:r>
          </w:p>
          <w:p w:rsidR="00954173" w:rsidRPr="00B02D81" w:rsidRDefault="00954173" w:rsidP="0044009F">
            <w:pPr>
              <w:rPr>
                <w:sz w:val="20"/>
                <w:szCs w:val="20"/>
              </w:rPr>
            </w:pPr>
            <w:r w:rsidRPr="00B02D81">
              <w:rPr>
                <w:sz w:val="20"/>
                <w:szCs w:val="20"/>
              </w:rPr>
              <w:t xml:space="preserve">                                                  E)  3</w:t>
            </w:r>
            <w:r w:rsidRPr="00B02D81">
              <w:rPr>
                <w:sz w:val="22"/>
                <w:szCs w:val="22"/>
              </w:rPr>
              <w:t>e</w:t>
            </w:r>
            <w:r w:rsidRPr="00B02D81">
              <w:rPr>
                <w:sz w:val="22"/>
                <w:szCs w:val="22"/>
                <w:vertAlign w:val="subscript"/>
              </w:rPr>
              <w:t>1</w:t>
            </w:r>
            <w:r w:rsidRPr="00B02D81">
              <w:rPr>
                <w:sz w:val="22"/>
                <w:szCs w:val="22"/>
              </w:rPr>
              <w:t xml:space="preserve"> + 2e</w:t>
            </w:r>
            <w:r w:rsidRPr="00B02D81">
              <w:rPr>
                <w:sz w:val="22"/>
                <w:szCs w:val="22"/>
                <w:vertAlign w:val="subscript"/>
              </w:rPr>
              <w:t>2</w:t>
            </w:r>
          </w:p>
          <w:p w:rsidR="00954173" w:rsidRPr="00B02D81" w:rsidRDefault="00954173" w:rsidP="00B5658D">
            <w:pPr>
              <w:rPr>
                <w:sz w:val="22"/>
                <w:szCs w:val="22"/>
              </w:rPr>
            </w:pPr>
          </w:p>
        </w:tc>
      </w:tr>
      <w:tr w:rsidR="00954173" w:rsidRPr="00733A2A">
        <w:trPr>
          <w:trHeight w:val="1889"/>
        </w:trPr>
        <w:tc>
          <w:tcPr>
            <w:tcW w:w="568" w:type="dxa"/>
          </w:tcPr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  <w:r w:rsidRPr="00B02D81">
              <w:rPr>
                <w:b/>
                <w:bCs/>
                <w:sz w:val="22"/>
                <w:szCs w:val="22"/>
              </w:rPr>
              <w:t>4)</w:t>
            </w:r>
          </w:p>
        </w:tc>
        <w:tc>
          <w:tcPr>
            <w:tcW w:w="4678" w:type="dxa"/>
          </w:tcPr>
          <w:p w:rsidR="00954173" w:rsidRPr="00B02D81" w:rsidRDefault="00954173" w:rsidP="00F22F83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 xml:space="preserve">Denklemi 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57" type="#_x0000_t75" style="width:64.5pt;height:24pt">
                  <v:imagedata r:id="rId19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58" type="#_x0000_t75" style="width:64.5pt;height:24pt">
                  <v:imagedata r:id="rId19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olan elipsin asal eksen uzunluğu nedir?</w:t>
            </w:r>
          </w:p>
          <w:p w:rsidR="00954173" w:rsidRPr="00B02D81" w:rsidRDefault="00954173" w:rsidP="00F22F83">
            <w:pPr>
              <w:rPr>
                <w:sz w:val="22"/>
                <w:szCs w:val="22"/>
              </w:rPr>
            </w:pPr>
          </w:p>
          <w:p w:rsidR="00954173" w:rsidRPr="00B02D81" w:rsidRDefault="00954173" w:rsidP="002522EA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>A) 5        B)  7      C)  14      D) 10      E) 25</w:t>
            </w:r>
          </w:p>
          <w:p w:rsidR="00954173" w:rsidRPr="00B02D81" w:rsidRDefault="00954173" w:rsidP="002522EA">
            <w:pPr>
              <w:rPr>
                <w:sz w:val="22"/>
                <w:szCs w:val="22"/>
              </w:rPr>
            </w:pPr>
          </w:p>
          <w:p w:rsidR="00954173" w:rsidRPr="00B02D81" w:rsidRDefault="00954173" w:rsidP="002522EA">
            <w:pPr>
              <w:rPr>
                <w:sz w:val="22"/>
                <w:szCs w:val="22"/>
              </w:rPr>
            </w:pPr>
          </w:p>
          <w:p w:rsidR="00954173" w:rsidRPr="00B02D81" w:rsidRDefault="00954173" w:rsidP="002522EA">
            <w:pPr>
              <w:rPr>
                <w:sz w:val="22"/>
                <w:szCs w:val="22"/>
              </w:rPr>
            </w:pPr>
          </w:p>
          <w:p w:rsidR="00954173" w:rsidRPr="00B02D81" w:rsidRDefault="00954173" w:rsidP="002522E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  <w:r w:rsidRPr="00B02D81">
              <w:rPr>
                <w:b/>
                <w:bCs/>
                <w:sz w:val="22"/>
                <w:szCs w:val="22"/>
              </w:rPr>
              <w:t>10)</w:t>
            </w:r>
          </w:p>
        </w:tc>
        <w:tc>
          <w:tcPr>
            <w:tcW w:w="4961" w:type="dxa"/>
          </w:tcPr>
          <w:p w:rsidR="00954173" w:rsidRPr="00B02D81" w:rsidRDefault="00954173" w:rsidP="00B5658D">
            <w:pPr>
              <w:rPr>
                <w:sz w:val="22"/>
                <w:szCs w:val="22"/>
              </w:rPr>
            </w:pP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59" type="#_x0000_t75" style="width:13.5pt;height:14.25pt">
                  <v:imagedata r:id="rId20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60" type="#_x0000_t75" style="width:13.5pt;height:14.25pt">
                  <v:imagedata r:id="rId20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= 7 ve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61" type="#_x0000_t75" style="width:13.5pt;height:18.75pt">
                  <v:imagedata r:id="rId21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62" type="#_x0000_t75" style="width:13.5pt;height:18.75pt">
                  <v:imagedata r:id="rId21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= 4   olan   vektörlerinin   arasındaki </w:t>
            </w:r>
          </w:p>
          <w:p w:rsidR="00954173" w:rsidRPr="00B02D81" w:rsidRDefault="00954173" w:rsidP="00B5658D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>açı 60</w:t>
            </w:r>
            <w:r w:rsidRPr="00B02D81">
              <w:rPr>
                <w:sz w:val="22"/>
                <w:szCs w:val="22"/>
                <w:vertAlign w:val="superscript"/>
              </w:rPr>
              <w:t>0</w:t>
            </w:r>
            <w:r w:rsidRPr="00B02D81">
              <w:rPr>
                <w:sz w:val="22"/>
                <w:szCs w:val="22"/>
              </w:rPr>
              <w:t xml:space="preserve"> dir.Buna göre &lt;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63" type="#_x0000_t75" style="width:7.5pt;height:13.5pt">
                  <v:imagedata r:id="rId7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64" type="#_x0000_t75" style="width:7.5pt;height:13.5pt">
                  <v:imagedata r:id="rId7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,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65" type="#_x0000_t75" style="width:7.5pt;height:15.75pt">
                  <v:imagedata r:id="rId8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66" type="#_x0000_t75" style="width:7.5pt;height:15.75pt">
                  <v:imagedata r:id="rId8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&gt; iç çarpımı nedir?</w:t>
            </w:r>
          </w:p>
          <w:p w:rsidR="00954173" w:rsidRPr="00B02D81" w:rsidRDefault="00954173" w:rsidP="00B5658D">
            <w:pPr>
              <w:rPr>
                <w:sz w:val="22"/>
                <w:szCs w:val="22"/>
              </w:rPr>
            </w:pPr>
          </w:p>
          <w:p w:rsidR="00954173" w:rsidRPr="00B02D81" w:rsidRDefault="00954173" w:rsidP="00B5658D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>A) 14         B) 28          C) 22           D) 11         E) 7</w:t>
            </w:r>
          </w:p>
          <w:p w:rsidR="00954173" w:rsidRPr="00B02D81" w:rsidRDefault="00954173" w:rsidP="00F22F83">
            <w:pPr>
              <w:rPr>
                <w:sz w:val="22"/>
                <w:szCs w:val="22"/>
              </w:rPr>
            </w:pPr>
          </w:p>
        </w:tc>
      </w:tr>
      <w:tr w:rsidR="00954173" w:rsidRPr="00733A2A">
        <w:trPr>
          <w:trHeight w:val="1889"/>
        </w:trPr>
        <w:tc>
          <w:tcPr>
            <w:tcW w:w="568" w:type="dxa"/>
          </w:tcPr>
          <w:p w:rsidR="00954173" w:rsidRPr="00B02D81" w:rsidRDefault="00954173" w:rsidP="00DE0CCD">
            <w:pPr>
              <w:rPr>
                <w:b/>
                <w:bCs/>
                <w:sz w:val="22"/>
                <w:szCs w:val="22"/>
              </w:rPr>
            </w:pPr>
            <w:r w:rsidRPr="00B02D81">
              <w:rPr>
                <w:b/>
                <w:bCs/>
                <w:sz w:val="22"/>
                <w:szCs w:val="22"/>
              </w:rPr>
              <w:t>5)</w:t>
            </w:r>
          </w:p>
        </w:tc>
        <w:tc>
          <w:tcPr>
            <w:tcW w:w="4678" w:type="dxa"/>
          </w:tcPr>
          <w:p w:rsidR="00954173" w:rsidRPr="00B02D81" w:rsidRDefault="00954173" w:rsidP="002522EA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 xml:space="preserve">Denklemi 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67" type="#_x0000_t75" style="width:62.25pt;height:24pt">
                  <v:imagedata r:id="rId22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68" type="#_x0000_t75" style="width:62.25pt;height:24pt">
                  <v:imagedata r:id="rId22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olan hiperbolun yedek eksen  uzunluğu nedir?</w:t>
            </w:r>
          </w:p>
          <w:p w:rsidR="00954173" w:rsidRPr="00B02D81" w:rsidRDefault="00954173" w:rsidP="00DB21AE">
            <w:pPr>
              <w:rPr>
                <w:sz w:val="20"/>
                <w:szCs w:val="20"/>
              </w:rPr>
            </w:pPr>
          </w:p>
          <w:p w:rsidR="00954173" w:rsidRPr="00B02D81" w:rsidRDefault="00954173" w:rsidP="00DB21AE">
            <w:pPr>
              <w:rPr>
                <w:sz w:val="22"/>
                <w:szCs w:val="22"/>
              </w:rPr>
            </w:pPr>
            <w:r w:rsidRPr="00B02D81">
              <w:rPr>
                <w:sz w:val="20"/>
                <w:szCs w:val="20"/>
              </w:rPr>
              <w:t xml:space="preserve">A) </w:t>
            </w:r>
            <w:r w:rsidRPr="00643C35">
              <w:rPr>
                <w:sz w:val="20"/>
                <w:szCs w:val="20"/>
              </w:rPr>
              <w:t xml:space="preserve">  </w:t>
            </w:r>
            <w:r w:rsidRPr="00B02D81">
              <w:rPr>
                <w:sz w:val="20"/>
                <w:szCs w:val="20"/>
              </w:rPr>
              <w:t xml:space="preserve">     B)</w:t>
            </w:r>
            <w:r w:rsidRPr="00643C35">
              <w:rPr>
                <w:sz w:val="20"/>
                <w:szCs w:val="20"/>
              </w:rPr>
              <w:t xml:space="preserve"> </w:t>
            </w:r>
            <w:r w:rsidRPr="00B02D81">
              <w:rPr>
                <w:sz w:val="20"/>
                <w:szCs w:val="20"/>
              </w:rPr>
              <w:t xml:space="preserve">       C) 5         D) 3         E)  25 </w:t>
            </w:r>
            <w:r w:rsidRPr="00B02D81">
              <w:rPr>
                <w:sz w:val="22"/>
                <w:szCs w:val="22"/>
              </w:rPr>
              <w:t xml:space="preserve">      </w:t>
            </w:r>
          </w:p>
          <w:p w:rsidR="00954173" w:rsidRPr="00B02D81" w:rsidRDefault="00954173" w:rsidP="00F22F83">
            <w:pPr>
              <w:rPr>
                <w:sz w:val="22"/>
                <w:szCs w:val="22"/>
              </w:rPr>
            </w:pPr>
          </w:p>
          <w:p w:rsidR="00954173" w:rsidRPr="00B02D81" w:rsidRDefault="00954173" w:rsidP="00F22F83">
            <w:pPr>
              <w:rPr>
                <w:sz w:val="22"/>
                <w:szCs w:val="22"/>
              </w:rPr>
            </w:pPr>
          </w:p>
          <w:p w:rsidR="00954173" w:rsidRPr="00B02D81" w:rsidRDefault="00954173" w:rsidP="00F22F83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  <w:r w:rsidRPr="00B02D81">
              <w:rPr>
                <w:b/>
                <w:bCs/>
                <w:sz w:val="22"/>
                <w:szCs w:val="22"/>
              </w:rPr>
              <w:t>11)</w:t>
            </w:r>
          </w:p>
        </w:tc>
        <w:tc>
          <w:tcPr>
            <w:tcW w:w="4961" w:type="dxa"/>
          </w:tcPr>
          <w:p w:rsidR="00954173" w:rsidRPr="00B02D81" w:rsidRDefault="00954173" w:rsidP="007141C4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 xml:space="preserve"> Merkezi ( 5,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69" type="#_x0000_t75" style="width:12.75pt;height:11.25pt">
                  <v:imagedata r:id="rId10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70" type="#_x0000_t75" style="width:12.75pt;height:11.25pt">
                  <v:imagedata r:id="rId10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6) olan yarıçapı 3 olan çemberin standart denklemi  nedir?</w:t>
            </w:r>
          </w:p>
          <w:p w:rsidR="00954173" w:rsidRPr="00B02D81" w:rsidRDefault="00954173" w:rsidP="00A70769">
            <w:pPr>
              <w:rPr>
                <w:sz w:val="22"/>
                <w:szCs w:val="22"/>
              </w:rPr>
            </w:pPr>
            <w:r w:rsidRPr="00B02D81">
              <w:rPr>
                <w:sz w:val="20"/>
                <w:szCs w:val="20"/>
              </w:rPr>
              <w:t xml:space="preserve">A) </w:t>
            </w:r>
            <w:r w:rsidRPr="00B02D81">
              <w:rPr>
                <w:sz w:val="22"/>
                <w:szCs w:val="22"/>
              </w:rPr>
              <w:t>( x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71" type="#_x0000_t75" style="width:12.75pt;height:11.25pt">
                  <v:imagedata r:id="rId10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72" type="#_x0000_t75" style="width:12.75pt;height:11.25pt">
                  <v:imagedata r:id="rId10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5)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+ ( y </w:t>
            </w:r>
            <w:r>
              <w:t xml:space="preserve"> </w:t>
            </w:r>
            <w:r w:rsidRPr="00B02D81">
              <w:rPr>
                <w:sz w:val="22"/>
                <w:szCs w:val="22"/>
              </w:rPr>
              <w:t>6 )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= 3</w:t>
            </w:r>
          </w:p>
          <w:p w:rsidR="00954173" w:rsidRPr="00B02D81" w:rsidRDefault="00954173" w:rsidP="00A70769">
            <w:pPr>
              <w:rPr>
                <w:sz w:val="22"/>
                <w:szCs w:val="22"/>
              </w:rPr>
            </w:pPr>
            <w:r w:rsidRPr="00B02D81">
              <w:rPr>
                <w:sz w:val="20"/>
                <w:szCs w:val="20"/>
              </w:rPr>
              <w:t xml:space="preserve">B) </w:t>
            </w:r>
            <w:r w:rsidRPr="00B02D81">
              <w:rPr>
                <w:sz w:val="22"/>
                <w:szCs w:val="22"/>
              </w:rPr>
              <w:t>( x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73" type="#_x0000_t75" style="width:12.75pt;height:11.25pt">
                  <v:imagedata r:id="rId10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74" type="#_x0000_t75" style="width:12.75pt;height:11.25pt">
                  <v:imagedata r:id="rId10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5)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+ ( y </w:t>
            </w:r>
            <w:r>
              <w:t xml:space="preserve"> </w:t>
            </w:r>
            <w:r w:rsidRPr="00B02D81">
              <w:rPr>
                <w:sz w:val="22"/>
                <w:szCs w:val="22"/>
              </w:rPr>
              <w:t>6 )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= 3</w:t>
            </w:r>
          </w:p>
          <w:p w:rsidR="00954173" w:rsidRPr="00B02D81" w:rsidRDefault="00954173" w:rsidP="00A70769">
            <w:pPr>
              <w:rPr>
                <w:sz w:val="22"/>
                <w:szCs w:val="22"/>
              </w:rPr>
            </w:pPr>
            <w:r w:rsidRPr="00B02D81">
              <w:rPr>
                <w:sz w:val="20"/>
                <w:szCs w:val="20"/>
              </w:rPr>
              <w:t xml:space="preserve">C) </w:t>
            </w:r>
            <w:r w:rsidRPr="00B02D81">
              <w:rPr>
                <w:sz w:val="22"/>
                <w:szCs w:val="22"/>
              </w:rPr>
              <w:t>( x</w:t>
            </w:r>
            <w:r>
              <w:t xml:space="preserve"> </w:t>
            </w:r>
            <w:r w:rsidRPr="00B02D81">
              <w:rPr>
                <w:sz w:val="22"/>
                <w:szCs w:val="22"/>
              </w:rPr>
              <w:t>5)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+ ( y </w:t>
            </w:r>
            <w:r>
              <w:t xml:space="preserve"> </w:t>
            </w:r>
            <w:r w:rsidRPr="00B02D81">
              <w:rPr>
                <w:sz w:val="22"/>
                <w:szCs w:val="22"/>
              </w:rPr>
              <w:t>6 )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= 9</w:t>
            </w:r>
          </w:p>
          <w:p w:rsidR="00954173" w:rsidRPr="00B02D81" w:rsidRDefault="00954173" w:rsidP="00A70769">
            <w:pPr>
              <w:rPr>
                <w:sz w:val="22"/>
                <w:szCs w:val="22"/>
              </w:rPr>
            </w:pPr>
            <w:r w:rsidRPr="00B02D81">
              <w:rPr>
                <w:sz w:val="20"/>
                <w:szCs w:val="20"/>
              </w:rPr>
              <w:t xml:space="preserve">D) </w:t>
            </w:r>
            <w:r w:rsidRPr="00B02D81">
              <w:rPr>
                <w:sz w:val="22"/>
                <w:szCs w:val="22"/>
              </w:rPr>
              <w:t>( x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75" type="#_x0000_t75" style="width:12.75pt;height:11.25pt">
                  <v:imagedata r:id="rId10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76" type="#_x0000_t75" style="width:12.75pt;height:11.25pt">
                  <v:imagedata r:id="rId10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5)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+ ( y </w:t>
            </w:r>
            <w:r>
              <w:t xml:space="preserve"> </w:t>
            </w:r>
            <w:r w:rsidRPr="00B02D81">
              <w:rPr>
                <w:sz w:val="22"/>
                <w:szCs w:val="22"/>
              </w:rPr>
              <w:t>6 )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= 9</w:t>
            </w:r>
          </w:p>
          <w:p w:rsidR="00954173" w:rsidRPr="00B02D81" w:rsidRDefault="00954173" w:rsidP="00A70769">
            <w:pPr>
              <w:rPr>
                <w:sz w:val="20"/>
                <w:szCs w:val="20"/>
              </w:rPr>
            </w:pPr>
            <w:r w:rsidRPr="00B02D81">
              <w:rPr>
                <w:sz w:val="20"/>
                <w:szCs w:val="20"/>
              </w:rPr>
              <w:t xml:space="preserve">E)  </w:t>
            </w:r>
            <w:r w:rsidRPr="00B02D81">
              <w:rPr>
                <w:sz w:val="22"/>
                <w:szCs w:val="22"/>
              </w:rPr>
              <w:t>( x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77" type="#_x0000_t75" style="width:12.75pt;height:11.25pt">
                  <v:imagedata r:id="rId10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78" type="#_x0000_t75" style="width:12.75pt;height:11.25pt">
                  <v:imagedata r:id="rId10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5)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+ ( y </w:t>
            </w:r>
            <w:r>
              <w:t xml:space="preserve"> </w:t>
            </w:r>
            <w:r w:rsidRPr="00B02D81">
              <w:rPr>
                <w:sz w:val="22"/>
                <w:szCs w:val="22"/>
              </w:rPr>
              <w:t>6 )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= 9</w:t>
            </w:r>
          </w:p>
          <w:p w:rsidR="00954173" w:rsidRPr="00B02D81" w:rsidRDefault="00954173" w:rsidP="007141C4">
            <w:pPr>
              <w:rPr>
                <w:sz w:val="22"/>
                <w:szCs w:val="22"/>
              </w:rPr>
            </w:pPr>
          </w:p>
        </w:tc>
      </w:tr>
      <w:tr w:rsidR="00954173" w:rsidRPr="00733A2A">
        <w:trPr>
          <w:trHeight w:val="1889"/>
        </w:trPr>
        <w:tc>
          <w:tcPr>
            <w:tcW w:w="568" w:type="dxa"/>
          </w:tcPr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  <w:r w:rsidRPr="00B02D81">
              <w:rPr>
                <w:b/>
                <w:bCs/>
                <w:sz w:val="22"/>
                <w:szCs w:val="22"/>
              </w:rPr>
              <w:t>6)</w:t>
            </w:r>
          </w:p>
        </w:tc>
        <w:tc>
          <w:tcPr>
            <w:tcW w:w="4678" w:type="dxa"/>
          </w:tcPr>
          <w:p w:rsidR="00954173" w:rsidRPr="00B02D81" w:rsidRDefault="00954173" w:rsidP="00E66C6B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 xml:space="preserve">Denklemi 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79" type="#_x0000_t75" style="width:62.25pt;height:24pt">
                  <v:imagedata r:id="rId23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80" type="#_x0000_t75" style="width:62.25pt;height:24pt">
                  <v:imagedata r:id="rId23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olan hiperbolun odak noktalarından  biri aşağıdakilerden hangisidir?</w:t>
            </w:r>
          </w:p>
          <w:p w:rsidR="00954173" w:rsidRPr="00B02D81" w:rsidRDefault="00954173" w:rsidP="00E66C6B">
            <w:pPr>
              <w:rPr>
                <w:sz w:val="22"/>
                <w:szCs w:val="22"/>
              </w:rPr>
            </w:pPr>
            <w:r w:rsidRPr="00B02D81">
              <w:rPr>
                <w:sz w:val="20"/>
                <w:szCs w:val="20"/>
              </w:rPr>
              <w:t xml:space="preserve">A) </w:t>
            </w:r>
            <w:r w:rsidRPr="00B02D81">
              <w:rPr>
                <w:sz w:val="22"/>
                <w:szCs w:val="22"/>
              </w:rPr>
              <w:t>F(8,0)</w:t>
            </w:r>
          </w:p>
          <w:p w:rsidR="00954173" w:rsidRPr="00B02D81" w:rsidRDefault="00954173" w:rsidP="00E66C6B">
            <w:pPr>
              <w:rPr>
                <w:sz w:val="22"/>
                <w:szCs w:val="22"/>
              </w:rPr>
            </w:pPr>
            <w:r w:rsidRPr="00B02D81">
              <w:rPr>
                <w:sz w:val="20"/>
                <w:szCs w:val="20"/>
              </w:rPr>
              <w:t>B)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Pr="00B02D81">
              <w:pict>
                <v:shape id="_x0000_i1081" type="#_x0000_t75" style="width:1in;height:63pt">
                  <v:imagedata r:id="rId24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pict>
                <v:shape id="_x0000_i1082" type="#_x0000_t75" style="width:1in;height:63pt">
                  <v:imagedata r:id="rId24" o:title="" chromakey="white"/>
                </v:shape>
              </w:pict>
            </w:r>
            <w:r w:rsidRPr="00B02D81">
              <w:fldChar w:fldCharType="end"/>
            </w:r>
          </w:p>
          <w:p w:rsidR="00954173" w:rsidRPr="00B02D81" w:rsidRDefault="00954173" w:rsidP="00E66C6B">
            <w:pPr>
              <w:rPr>
                <w:sz w:val="22"/>
                <w:szCs w:val="22"/>
              </w:rPr>
            </w:pPr>
            <w:r w:rsidRPr="00B02D81">
              <w:rPr>
                <w:sz w:val="20"/>
                <w:szCs w:val="20"/>
              </w:rPr>
              <w:t xml:space="preserve">C) </w:t>
            </w:r>
            <w:r w:rsidRPr="00B02D81">
              <w:rPr>
                <w:sz w:val="22"/>
                <w:szCs w:val="22"/>
              </w:rPr>
              <w:t>F (0,10)</w:t>
            </w:r>
          </w:p>
          <w:p w:rsidR="00954173" w:rsidRPr="00B02D81" w:rsidRDefault="00954173" w:rsidP="00E66C6B">
            <w:pPr>
              <w:rPr>
                <w:sz w:val="22"/>
                <w:szCs w:val="22"/>
              </w:rPr>
            </w:pPr>
            <w:r w:rsidRPr="00B02D81">
              <w:rPr>
                <w:sz w:val="20"/>
                <w:szCs w:val="20"/>
              </w:rPr>
              <w:t xml:space="preserve">D) </w:t>
            </w:r>
            <w:r w:rsidRPr="00B02D81">
              <w:rPr>
                <w:sz w:val="22"/>
                <w:szCs w:val="22"/>
              </w:rPr>
              <w:t xml:space="preserve">F (10,0) </w:t>
            </w:r>
            <w:r w:rsidRPr="00B02D81">
              <w:rPr>
                <w:sz w:val="20"/>
                <w:szCs w:val="20"/>
              </w:rPr>
              <w:t xml:space="preserve">     </w:t>
            </w:r>
          </w:p>
          <w:p w:rsidR="00954173" w:rsidRPr="00B02D81" w:rsidRDefault="00954173" w:rsidP="00E66C6B">
            <w:pPr>
              <w:rPr>
                <w:sz w:val="20"/>
                <w:szCs w:val="20"/>
              </w:rPr>
            </w:pPr>
            <w:r w:rsidRPr="00B02D81">
              <w:rPr>
                <w:sz w:val="20"/>
                <w:szCs w:val="20"/>
              </w:rPr>
              <w:t xml:space="preserve">E)  </w:t>
            </w:r>
            <w:r w:rsidRPr="00B02D81">
              <w:rPr>
                <w:sz w:val="22"/>
                <w:szCs w:val="22"/>
              </w:rPr>
              <w:t xml:space="preserve">F (0,8)       </w:t>
            </w:r>
          </w:p>
          <w:p w:rsidR="00954173" w:rsidRPr="00B02D81" w:rsidRDefault="00954173" w:rsidP="00F22F83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  <w:r w:rsidRPr="00B02D81">
              <w:rPr>
                <w:b/>
                <w:bCs/>
                <w:sz w:val="22"/>
                <w:szCs w:val="22"/>
              </w:rPr>
              <w:t>12)</w:t>
            </w:r>
          </w:p>
        </w:tc>
        <w:tc>
          <w:tcPr>
            <w:tcW w:w="4961" w:type="dxa"/>
          </w:tcPr>
          <w:p w:rsidR="00954173" w:rsidRPr="00B02D81" w:rsidRDefault="00954173" w:rsidP="00F22F83">
            <w:pPr>
              <w:rPr>
                <w:sz w:val="22"/>
                <w:szCs w:val="22"/>
              </w:rPr>
            </w:pPr>
          </w:p>
          <w:p w:rsidR="00954173" w:rsidRPr="00B02D81" w:rsidRDefault="00954173" w:rsidP="00F22F83">
            <w:pPr>
              <w:rPr>
                <w:sz w:val="22"/>
                <w:szCs w:val="22"/>
              </w:rPr>
            </w:pPr>
          </w:p>
        </w:tc>
      </w:tr>
      <w:tr w:rsidR="00954173" w:rsidRPr="00733A2A">
        <w:trPr>
          <w:trHeight w:val="1889"/>
        </w:trPr>
        <w:tc>
          <w:tcPr>
            <w:tcW w:w="568" w:type="dxa"/>
          </w:tcPr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  <w:r w:rsidRPr="00B02D81">
              <w:rPr>
                <w:b/>
                <w:bCs/>
                <w:sz w:val="22"/>
                <w:szCs w:val="22"/>
              </w:rPr>
              <w:t>13)</w:t>
            </w:r>
          </w:p>
        </w:tc>
        <w:tc>
          <w:tcPr>
            <w:tcW w:w="4678" w:type="dxa"/>
          </w:tcPr>
          <w:p w:rsidR="00954173" w:rsidRDefault="00954173" w:rsidP="00A73664">
            <w:pPr>
              <w:rPr>
                <w:noProof/>
              </w:rPr>
            </w:pPr>
            <w:r w:rsidRPr="00B02D81">
              <w:rPr>
                <w:sz w:val="22"/>
                <w:szCs w:val="22"/>
              </w:rPr>
              <w:t xml:space="preserve"> </w:t>
            </w:r>
          </w:p>
          <w:p w:rsidR="00954173" w:rsidRDefault="00954173" w:rsidP="00F22F83">
            <w:pPr>
              <w:rPr>
                <w:noProof/>
              </w:rPr>
            </w:pPr>
          </w:p>
          <w:p w:rsidR="00954173" w:rsidRPr="00B04D15" w:rsidRDefault="00954173" w:rsidP="00F22F83">
            <w:pPr>
              <w:rPr>
                <w:noProof/>
              </w:rPr>
            </w:pPr>
          </w:p>
        </w:tc>
        <w:tc>
          <w:tcPr>
            <w:tcW w:w="567" w:type="dxa"/>
          </w:tcPr>
          <w:p w:rsidR="00954173" w:rsidRPr="00B02D81" w:rsidRDefault="00954173" w:rsidP="003709BB">
            <w:pPr>
              <w:rPr>
                <w:b/>
                <w:bCs/>
                <w:sz w:val="22"/>
                <w:szCs w:val="22"/>
              </w:rPr>
            </w:pPr>
            <w:r w:rsidRPr="00B02D81">
              <w:rPr>
                <w:b/>
                <w:bCs/>
                <w:sz w:val="22"/>
                <w:szCs w:val="22"/>
              </w:rPr>
              <w:t>18)</w:t>
            </w:r>
          </w:p>
          <w:p w:rsidR="00954173" w:rsidRPr="00B02D81" w:rsidRDefault="00954173" w:rsidP="003709B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:rsidR="00954173" w:rsidRPr="00733A2A" w:rsidRDefault="00954173" w:rsidP="001E0682">
            <w:pPr>
              <w:rPr>
                <w:noProof/>
              </w:rPr>
            </w:pPr>
            <w:r w:rsidRPr="00B02D81">
              <w:rPr>
                <w:sz w:val="22"/>
                <w:szCs w:val="22"/>
              </w:rPr>
              <w:t xml:space="preserve"> </w:t>
            </w:r>
          </w:p>
        </w:tc>
      </w:tr>
      <w:tr w:rsidR="00954173" w:rsidRPr="00733A2A">
        <w:trPr>
          <w:trHeight w:val="2870"/>
        </w:trPr>
        <w:tc>
          <w:tcPr>
            <w:tcW w:w="568" w:type="dxa"/>
          </w:tcPr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  <w:r w:rsidRPr="00B02D81">
              <w:rPr>
                <w:b/>
                <w:bCs/>
                <w:sz w:val="22"/>
                <w:szCs w:val="22"/>
              </w:rPr>
              <w:t>14)</w:t>
            </w:r>
          </w:p>
        </w:tc>
        <w:tc>
          <w:tcPr>
            <w:tcW w:w="4678" w:type="dxa"/>
          </w:tcPr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</w:p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</w:p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</w:p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</w:p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</w:p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  <w:r w:rsidRPr="00B02D81">
              <w:rPr>
                <w:b/>
                <w:bCs/>
                <w:sz w:val="22"/>
                <w:szCs w:val="22"/>
              </w:rPr>
              <w:t>19)</w:t>
            </w:r>
          </w:p>
        </w:tc>
        <w:tc>
          <w:tcPr>
            <w:tcW w:w="4961" w:type="dxa"/>
          </w:tcPr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 xml:space="preserve"> </w:t>
            </w:r>
          </w:p>
        </w:tc>
      </w:tr>
      <w:tr w:rsidR="00954173" w:rsidRPr="00733A2A">
        <w:trPr>
          <w:trHeight w:val="1889"/>
        </w:trPr>
        <w:tc>
          <w:tcPr>
            <w:tcW w:w="568" w:type="dxa"/>
          </w:tcPr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  <w:r w:rsidRPr="00B02D81">
              <w:rPr>
                <w:b/>
                <w:bCs/>
                <w:sz w:val="22"/>
                <w:szCs w:val="22"/>
              </w:rPr>
              <w:t>15)</w:t>
            </w:r>
          </w:p>
        </w:tc>
        <w:tc>
          <w:tcPr>
            <w:tcW w:w="4678" w:type="dxa"/>
          </w:tcPr>
          <w:p w:rsidR="00954173" w:rsidRPr="00B02D81" w:rsidRDefault="00954173" w:rsidP="00B02D81">
            <w:pPr>
              <w:pStyle w:val="ListParagraph"/>
              <w:numPr>
                <w:ilvl w:val="0"/>
                <w:numId w:val="19"/>
              </w:numPr>
              <w:ind w:left="33" w:hanging="720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54173" w:rsidRPr="00B02D81" w:rsidRDefault="00954173" w:rsidP="003709BB">
            <w:pPr>
              <w:rPr>
                <w:b/>
                <w:bCs/>
                <w:sz w:val="22"/>
                <w:szCs w:val="22"/>
              </w:rPr>
            </w:pPr>
            <w:r w:rsidRPr="00B02D81">
              <w:rPr>
                <w:b/>
                <w:bCs/>
                <w:sz w:val="22"/>
                <w:szCs w:val="22"/>
              </w:rPr>
              <w:t>20)</w:t>
            </w:r>
          </w:p>
        </w:tc>
        <w:tc>
          <w:tcPr>
            <w:tcW w:w="4961" w:type="dxa"/>
          </w:tcPr>
          <w:p w:rsidR="00954173" w:rsidRDefault="00954173" w:rsidP="00FD6052">
            <w:pPr>
              <w:rPr>
                <w:noProof/>
              </w:rPr>
            </w:pPr>
          </w:p>
          <w:p w:rsidR="00954173" w:rsidRDefault="00954173" w:rsidP="00FD6052">
            <w:pPr>
              <w:rPr>
                <w:noProof/>
              </w:rPr>
            </w:pPr>
          </w:p>
          <w:p w:rsidR="00954173" w:rsidRDefault="00954173" w:rsidP="00FD6052">
            <w:pPr>
              <w:rPr>
                <w:noProof/>
              </w:rPr>
            </w:pPr>
          </w:p>
          <w:p w:rsidR="00954173" w:rsidRDefault="00954173" w:rsidP="00FD6052">
            <w:pPr>
              <w:rPr>
                <w:noProof/>
              </w:rPr>
            </w:pPr>
          </w:p>
          <w:p w:rsidR="00954173" w:rsidRPr="00733A2A" w:rsidRDefault="00954173" w:rsidP="00FD6052">
            <w:pPr>
              <w:rPr>
                <w:noProof/>
              </w:rPr>
            </w:pPr>
          </w:p>
        </w:tc>
      </w:tr>
      <w:tr w:rsidR="00954173" w:rsidRPr="00733A2A">
        <w:trPr>
          <w:trHeight w:val="2436"/>
        </w:trPr>
        <w:tc>
          <w:tcPr>
            <w:tcW w:w="568" w:type="dxa"/>
          </w:tcPr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  <w:r w:rsidRPr="00B02D81">
              <w:rPr>
                <w:b/>
                <w:bCs/>
                <w:sz w:val="22"/>
                <w:szCs w:val="22"/>
              </w:rPr>
              <w:t>16)</w:t>
            </w:r>
          </w:p>
        </w:tc>
        <w:tc>
          <w:tcPr>
            <w:tcW w:w="4678" w:type="dxa"/>
          </w:tcPr>
          <w:p w:rsidR="00954173" w:rsidRPr="00B02D81" w:rsidRDefault="00954173" w:rsidP="00F22F83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54173" w:rsidRPr="00B02D81" w:rsidRDefault="00954173" w:rsidP="003709B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  <w:vMerge w:val="restart"/>
          </w:tcPr>
          <w:tbl>
            <w:tblPr>
              <w:tblpPr w:leftFromText="141" w:rightFromText="141" w:vertAnchor="text" w:horzAnchor="margin" w:tblpY="-239"/>
              <w:tblOverlap w:val="never"/>
              <w:tblW w:w="2775" w:type="dxa"/>
              <w:tblLayout w:type="fixed"/>
              <w:tblCellMar>
                <w:left w:w="70" w:type="dxa"/>
                <w:right w:w="70" w:type="dxa"/>
              </w:tblCellMar>
              <w:tblLook w:val="00A0"/>
            </w:tblPr>
            <w:tblGrid>
              <w:gridCol w:w="815"/>
              <w:gridCol w:w="407"/>
              <w:gridCol w:w="386"/>
              <w:gridCol w:w="381"/>
              <w:gridCol w:w="429"/>
              <w:gridCol w:w="357"/>
            </w:tblGrid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4.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5.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6.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7.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8.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9.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10.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11.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12.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57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</w:tbl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Pr="00733A2A" w:rsidRDefault="00954173" w:rsidP="003709BB">
            <w:r>
              <w:t>Aldığı Puan:……</w:t>
            </w:r>
          </w:p>
        </w:tc>
      </w:tr>
      <w:tr w:rsidR="00954173" w:rsidRPr="00733A2A">
        <w:trPr>
          <w:trHeight w:val="1680"/>
        </w:trPr>
        <w:tc>
          <w:tcPr>
            <w:tcW w:w="568" w:type="dxa"/>
          </w:tcPr>
          <w:p w:rsidR="00954173" w:rsidRPr="00B02D81" w:rsidRDefault="00954173" w:rsidP="00F22F83">
            <w:pPr>
              <w:rPr>
                <w:b/>
                <w:bCs/>
                <w:sz w:val="22"/>
                <w:szCs w:val="22"/>
              </w:rPr>
            </w:pPr>
            <w:r w:rsidRPr="00B02D81">
              <w:rPr>
                <w:b/>
                <w:bCs/>
                <w:sz w:val="22"/>
                <w:szCs w:val="22"/>
              </w:rPr>
              <w:t>17)</w:t>
            </w:r>
          </w:p>
        </w:tc>
        <w:tc>
          <w:tcPr>
            <w:tcW w:w="4678" w:type="dxa"/>
          </w:tcPr>
          <w:p w:rsidR="00954173" w:rsidRPr="00B02D81" w:rsidRDefault="00954173" w:rsidP="00F22F83">
            <w:pPr>
              <w:rPr>
                <w:sz w:val="22"/>
                <w:szCs w:val="22"/>
              </w:rPr>
            </w:pPr>
            <w:r w:rsidRPr="00B02D81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</w:tcPr>
          <w:p w:rsidR="00954173" w:rsidRPr="00B02D81" w:rsidRDefault="00954173" w:rsidP="003709B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  <w:vMerge/>
          </w:tcPr>
          <w:p w:rsidR="00954173" w:rsidRPr="00B02D81" w:rsidRDefault="00954173" w:rsidP="003709BB">
            <w:pPr>
              <w:rPr>
                <w:sz w:val="22"/>
                <w:szCs w:val="22"/>
              </w:rPr>
            </w:pPr>
          </w:p>
        </w:tc>
      </w:tr>
      <w:tr w:rsidR="00954173" w:rsidRPr="00B42FE9">
        <w:trPr>
          <w:trHeight w:val="578"/>
        </w:trPr>
        <w:tc>
          <w:tcPr>
            <w:tcW w:w="10774" w:type="dxa"/>
            <w:gridSpan w:val="4"/>
          </w:tcPr>
          <w:p w:rsidR="00954173" w:rsidRPr="00B02D81" w:rsidRDefault="00954173" w:rsidP="00C21D7E">
            <w:pPr>
              <w:rPr>
                <w:noProof/>
                <w:sz w:val="22"/>
                <w:szCs w:val="22"/>
              </w:rPr>
            </w:pPr>
            <w:r w:rsidRPr="00B02D81">
              <w:rPr>
                <w:noProof/>
                <w:sz w:val="22"/>
                <w:szCs w:val="22"/>
              </w:rPr>
              <w:t xml:space="preserve">Süre:40 dakika                                                             Başarılar.                                                 Matematik   Komisyonu   </w:t>
            </w:r>
          </w:p>
          <w:p w:rsidR="00954173" w:rsidRPr="00B02D81" w:rsidRDefault="00954173" w:rsidP="007B440E">
            <w:pPr>
              <w:rPr>
                <w:noProof/>
                <w:sz w:val="22"/>
                <w:szCs w:val="22"/>
              </w:rPr>
            </w:pPr>
            <w:r w:rsidRPr="00B02D81">
              <w:rPr>
                <w:noProof/>
                <w:sz w:val="22"/>
                <w:szCs w:val="22"/>
              </w:rPr>
              <w:t xml:space="preserve">Her soru 5 puandır.                                                                                                                       </w:t>
            </w:r>
          </w:p>
        </w:tc>
      </w:tr>
    </w:tbl>
    <w:p w:rsidR="00954173" w:rsidRDefault="00954173" w:rsidP="00971A6D">
      <w:pPr>
        <w:rPr>
          <w:b/>
          <w:bCs/>
        </w:rPr>
      </w:pPr>
    </w:p>
    <w:p w:rsidR="00954173" w:rsidRDefault="00954173" w:rsidP="00971A6D"/>
    <w:p w:rsidR="00954173" w:rsidRDefault="00954173" w:rsidP="00971A6D"/>
    <w:p w:rsidR="00954173" w:rsidRDefault="00954173" w:rsidP="00971A6D"/>
    <w:p w:rsidR="00954173" w:rsidRDefault="00954173" w:rsidP="00971A6D">
      <w:r w:rsidRPr="007B440E">
        <w:t>Şaban GÖKALP</w:t>
      </w:r>
      <w:r>
        <w:t xml:space="preserve">                      Ayşe AYAR                  Zeynep DENİZ                      Tayyip Ali DEMİR</w:t>
      </w:r>
    </w:p>
    <w:p w:rsidR="00954173" w:rsidRPr="007B440E" w:rsidRDefault="00954173" w:rsidP="00971A6D">
      <w:r>
        <w:t xml:space="preserve">                                                                                                                                         Okul Müdürü     </w:t>
      </w:r>
    </w:p>
    <w:sectPr w:rsidR="00954173" w:rsidRPr="007B440E" w:rsidSect="00B85F41">
      <w:type w:val="continuous"/>
      <w:pgSz w:w="11906" w:h="16838"/>
      <w:pgMar w:top="568" w:right="849" w:bottom="284" w:left="709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50222"/>
    <w:multiLevelType w:val="hybridMultilevel"/>
    <w:tmpl w:val="3D16FF88"/>
    <w:lvl w:ilvl="0" w:tplc="8D600B7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226E6"/>
    <w:multiLevelType w:val="hybridMultilevel"/>
    <w:tmpl w:val="6324FA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A16BC"/>
    <w:multiLevelType w:val="hybridMultilevel"/>
    <w:tmpl w:val="2BC6AE8A"/>
    <w:lvl w:ilvl="0" w:tplc="557607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B667A"/>
    <w:multiLevelType w:val="hybridMultilevel"/>
    <w:tmpl w:val="CF9AD780"/>
    <w:lvl w:ilvl="0" w:tplc="55BC7696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A70424"/>
    <w:multiLevelType w:val="hybridMultilevel"/>
    <w:tmpl w:val="00A2A3C2"/>
    <w:lvl w:ilvl="0" w:tplc="041F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5" w:hanging="360"/>
      </w:pPr>
    </w:lvl>
    <w:lvl w:ilvl="2" w:tplc="041F001B">
      <w:start w:val="1"/>
      <w:numFmt w:val="lowerRoman"/>
      <w:lvlText w:val="%3."/>
      <w:lvlJc w:val="right"/>
      <w:pPr>
        <w:ind w:left="2225" w:hanging="180"/>
      </w:pPr>
    </w:lvl>
    <w:lvl w:ilvl="3" w:tplc="041F000F">
      <w:start w:val="1"/>
      <w:numFmt w:val="decimal"/>
      <w:lvlText w:val="%4."/>
      <w:lvlJc w:val="left"/>
      <w:pPr>
        <w:ind w:left="2945" w:hanging="360"/>
      </w:pPr>
    </w:lvl>
    <w:lvl w:ilvl="4" w:tplc="041F0019">
      <w:start w:val="1"/>
      <w:numFmt w:val="lowerLetter"/>
      <w:lvlText w:val="%5."/>
      <w:lvlJc w:val="left"/>
      <w:pPr>
        <w:ind w:left="3665" w:hanging="360"/>
      </w:pPr>
    </w:lvl>
    <w:lvl w:ilvl="5" w:tplc="041F001B">
      <w:start w:val="1"/>
      <w:numFmt w:val="lowerRoman"/>
      <w:lvlText w:val="%6."/>
      <w:lvlJc w:val="right"/>
      <w:pPr>
        <w:ind w:left="4385" w:hanging="180"/>
      </w:pPr>
    </w:lvl>
    <w:lvl w:ilvl="6" w:tplc="041F000F">
      <w:start w:val="1"/>
      <w:numFmt w:val="decimal"/>
      <w:lvlText w:val="%7."/>
      <w:lvlJc w:val="left"/>
      <w:pPr>
        <w:ind w:left="5105" w:hanging="360"/>
      </w:pPr>
    </w:lvl>
    <w:lvl w:ilvl="7" w:tplc="041F0019">
      <w:start w:val="1"/>
      <w:numFmt w:val="lowerLetter"/>
      <w:lvlText w:val="%8."/>
      <w:lvlJc w:val="left"/>
      <w:pPr>
        <w:ind w:left="5825" w:hanging="360"/>
      </w:pPr>
    </w:lvl>
    <w:lvl w:ilvl="8" w:tplc="041F001B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16944F09"/>
    <w:multiLevelType w:val="hybridMultilevel"/>
    <w:tmpl w:val="BD167186"/>
    <w:lvl w:ilvl="0" w:tplc="EDDCA0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5503C"/>
    <w:multiLevelType w:val="hybridMultilevel"/>
    <w:tmpl w:val="7BB44634"/>
    <w:lvl w:ilvl="0" w:tplc="F2DC8902">
      <w:start w:val="1"/>
      <w:numFmt w:val="upperLetter"/>
      <w:lvlText w:val="%1)"/>
      <w:lvlJc w:val="left"/>
      <w:pPr>
        <w:ind w:left="24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210" w:hanging="360"/>
      </w:pPr>
    </w:lvl>
    <w:lvl w:ilvl="2" w:tplc="041F001B">
      <w:start w:val="1"/>
      <w:numFmt w:val="lowerRoman"/>
      <w:lvlText w:val="%3."/>
      <w:lvlJc w:val="right"/>
      <w:pPr>
        <w:ind w:left="3930" w:hanging="180"/>
      </w:pPr>
    </w:lvl>
    <w:lvl w:ilvl="3" w:tplc="041F000F">
      <w:start w:val="1"/>
      <w:numFmt w:val="decimal"/>
      <w:lvlText w:val="%4."/>
      <w:lvlJc w:val="left"/>
      <w:pPr>
        <w:ind w:left="4650" w:hanging="360"/>
      </w:pPr>
    </w:lvl>
    <w:lvl w:ilvl="4" w:tplc="041F0019">
      <w:start w:val="1"/>
      <w:numFmt w:val="lowerLetter"/>
      <w:lvlText w:val="%5."/>
      <w:lvlJc w:val="left"/>
      <w:pPr>
        <w:ind w:left="5370" w:hanging="360"/>
      </w:pPr>
    </w:lvl>
    <w:lvl w:ilvl="5" w:tplc="041F001B">
      <w:start w:val="1"/>
      <w:numFmt w:val="lowerRoman"/>
      <w:lvlText w:val="%6."/>
      <w:lvlJc w:val="right"/>
      <w:pPr>
        <w:ind w:left="6090" w:hanging="180"/>
      </w:pPr>
    </w:lvl>
    <w:lvl w:ilvl="6" w:tplc="041F000F">
      <w:start w:val="1"/>
      <w:numFmt w:val="decimal"/>
      <w:lvlText w:val="%7."/>
      <w:lvlJc w:val="left"/>
      <w:pPr>
        <w:ind w:left="6810" w:hanging="360"/>
      </w:pPr>
    </w:lvl>
    <w:lvl w:ilvl="7" w:tplc="041F0019">
      <w:start w:val="1"/>
      <w:numFmt w:val="lowerLetter"/>
      <w:lvlText w:val="%8."/>
      <w:lvlJc w:val="left"/>
      <w:pPr>
        <w:ind w:left="7530" w:hanging="360"/>
      </w:pPr>
    </w:lvl>
    <w:lvl w:ilvl="8" w:tplc="041F001B">
      <w:start w:val="1"/>
      <w:numFmt w:val="lowerRoman"/>
      <w:lvlText w:val="%9."/>
      <w:lvlJc w:val="right"/>
      <w:pPr>
        <w:ind w:left="8250" w:hanging="180"/>
      </w:pPr>
    </w:lvl>
  </w:abstractNum>
  <w:abstractNum w:abstractNumId="7">
    <w:nsid w:val="3859754C"/>
    <w:multiLevelType w:val="hybridMultilevel"/>
    <w:tmpl w:val="26FAA3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D057EF"/>
    <w:multiLevelType w:val="hybridMultilevel"/>
    <w:tmpl w:val="561830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D357FB"/>
    <w:multiLevelType w:val="hybridMultilevel"/>
    <w:tmpl w:val="CD6E70DE"/>
    <w:lvl w:ilvl="0" w:tplc="B5FE56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F164E5"/>
    <w:multiLevelType w:val="hybridMultilevel"/>
    <w:tmpl w:val="7BB44634"/>
    <w:lvl w:ilvl="0" w:tplc="F2DC8902">
      <w:start w:val="1"/>
      <w:numFmt w:val="upperLetter"/>
      <w:lvlText w:val="%1)"/>
      <w:lvlJc w:val="left"/>
      <w:pPr>
        <w:ind w:left="24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210" w:hanging="360"/>
      </w:pPr>
    </w:lvl>
    <w:lvl w:ilvl="2" w:tplc="041F001B">
      <w:start w:val="1"/>
      <w:numFmt w:val="lowerRoman"/>
      <w:lvlText w:val="%3."/>
      <w:lvlJc w:val="right"/>
      <w:pPr>
        <w:ind w:left="3930" w:hanging="180"/>
      </w:pPr>
    </w:lvl>
    <w:lvl w:ilvl="3" w:tplc="041F000F">
      <w:start w:val="1"/>
      <w:numFmt w:val="decimal"/>
      <w:lvlText w:val="%4."/>
      <w:lvlJc w:val="left"/>
      <w:pPr>
        <w:ind w:left="4650" w:hanging="360"/>
      </w:pPr>
    </w:lvl>
    <w:lvl w:ilvl="4" w:tplc="041F0019">
      <w:start w:val="1"/>
      <w:numFmt w:val="lowerLetter"/>
      <w:lvlText w:val="%5."/>
      <w:lvlJc w:val="left"/>
      <w:pPr>
        <w:ind w:left="5370" w:hanging="360"/>
      </w:pPr>
    </w:lvl>
    <w:lvl w:ilvl="5" w:tplc="041F001B">
      <w:start w:val="1"/>
      <w:numFmt w:val="lowerRoman"/>
      <w:lvlText w:val="%6."/>
      <w:lvlJc w:val="right"/>
      <w:pPr>
        <w:ind w:left="6090" w:hanging="180"/>
      </w:pPr>
    </w:lvl>
    <w:lvl w:ilvl="6" w:tplc="041F000F">
      <w:start w:val="1"/>
      <w:numFmt w:val="decimal"/>
      <w:lvlText w:val="%7."/>
      <w:lvlJc w:val="left"/>
      <w:pPr>
        <w:ind w:left="6810" w:hanging="360"/>
      </w:pPr>
    </w:lvl>
    <w:lvl w:ilvl="7" w:tplc="041F0019">
      <w:start w:val="1"/>
      <w:numFmt w:val="lowerLetter"/>
      <w:lvlText w:val="%8."/>
      <w:lvlJc w:val="left"/>
      <w:pPr>
        <w:ind w:left="7530" w:hanging="360"/>
      </w:pPr>
    </w:lvl>
    <w:lvl w:ilvl="8" w:tplc="041F001B">
      <w:start w:val="1"/>
      <w:numFmt w:val="lowerRoman"/>
      <w:lvlText w:val="%9."/>
      <w:lvlJc w:val="right"/>
      <w:pPr>
        <w:ind w:left="8250" w:hanging="180"/>
      </w:pPr>
    </w:lvl>
  </w:abstractNum>
  <w:abstractNum w:abstractNumId="11">
    <w:nsid w:val="56F25307"/>
    <w:multiLevelType w:val="hybridMultilevel"/>
    <w:tmpl w:val="B9E648B2"/>
    <w:lvl w:ilvl="0" w:tplc="9D949C60">
      <w:start w:val="16"/>
      <w:numFmt w:val="decimal"/>
      <w:lvlText w:val="%1"/>
      <w:lvlJc w:val="left"/>
      <w:pPr>
        <w:ind w:left="100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25" w:hanging="360"/>
      </w:pPr>
    </w:lvl>
    <w:lvl w:ilvl="2" w:tplc="041F001B">
      <w:start w:val="1"/>
      <w:numFmt w:val="lowerRoman"/>
      <w:lvlText w:val="%3."/>
      <w:lvlJc w:val="right"/>
      <w:pPr>
        <w:ind w:left="2445" w:hanging="180"/>
      </w:pPr>
    </w:lvl>
    <w:lvl w:ilvl="3" w:tplc="041F000F">
      <w:start w:val="1"/>
      <w:numFmt w:val="decimal"/>
      <w:lvlText w:val="%4."/>
      <w:lvlJc w:val="left"/>
      <w:pPr>
        <w:ind w:left="3165" w:hanging="360"/>
      </w:pPr>
    </w:lvl>
    <w:lvl w:ilvl="4" w:tplc="041F0019">
      <w:start w:val="1"/>
      <w:numFmt w:val="lowerLetter"/>
      <w:lvlText w:val="%5."/>
      <w:lvlJc w:val="left"/>
      <w:pPr>
        <w:ind w:left="3885" w:hanging="360"/>
      </w:pPr>
    </w:lvl>
    <w:lvl w:ilvl="5" w:tplc="041F001B">
      <w:start w:val="1"/>
      <w:numFmt w:val="lowerRoman"/>
      <w:lvlText w:val="%6."/>
      <w:lvlJc w:val="right"/>
      <w:pPr>
        <w:ind w:left="4605" w:hanging="180"/>
      </w:pPr>
    </w:lvl>
    <w:lvl w:ilvl="6" w:tplc="041F000F">
      <w:start w:val="1"/>
      <w:numFmt w:val="decimal"/>
      <w:lvlText w:val="%7."/>
      <w:lvlJc w:val="left"/>
      <w:pPr>
        <w:ind w:left="5325" w:hanging="360"/>
      </w:pPr>
    </w:lvl>
    <w:lvl w:ilvl="7" w:tplc="041F0019">
      <w:start w:val="1"/>
      <w:numFmt w:val="lowerLetter"/>
      <w:lvlText w:val="%8."/>
      <w:lvlJc w:val="left"/>
      <w:pPr>
        <w:ind w:left="6045" w:hanging="360"/>
      </w:pPr>
    </w:lvl>
    <w:lvl w:ilvl="8" w:tplc="041F001B">
      <w:start w:val="1"/>
      <w:numFmt w:val="lowerRoman"/>
      <w:lvlText w:val="%9."/>
      <w:lvlJc w:val="right"/>
      <w:pPr>
        <w:ind w:left="6765" w:hanging="180"/>
      </w:pPr>
    </w:lvl>
  </w:abstractNum>
  <w:abstractNum w:abstractNumId="12">
    <w:nsid w:val="5A37479E"/>
    <w:multiLevelType w:val="hybridMultilevel"/>
    <w:tmpl w:val="31E0D5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130BA9"/>
    <w:multiLevelType w:val="hybridMultilevel"/>
    <w:tmpl w:val="6240A1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582367"/>
    <w:multiLevelType w:val="hybridMultilevel"/>
    <w:tmpl w:val="AD3EA7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91701E"/>
    <w:multiLevelType w:val="hybridMultilevel"/>
    <w:tmpl w:val="92FAE5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BF4D65"/>
    <w:multiLevelType w:val="hybridMultilevel"/>
    <w:tmpl w:val="5AE8F004"/>
    <w:lvl w:ilvl="0" w:tplc="5BC89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E1336E"/>
    <w:multiLevelType w:val="hybridMultilevel"/>
    <w:tmpl w:val="234C775C"/>
    <w:lvl w:ilvl="0" w:tplc="B388F5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8B3973"/>
    <w:multiLevelType w:val="hybridMultilevel"/>
    <w:tmpl w:val="D2A6B5C4"/>
    <w:lvl w:ilvl="0" w:tplc="97FAF4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5"/>
  </w:num>
  <w:num w:numId="4">
    <w:abstractNumId w:val="0"/>
  </w:num>
  <w:num w:numId="5">
    <w:abstractNumId w:val="17"/>
  </w:num>
  <w:num w:numId="6">
    <w:abstractNumId w:val="16"/>
  </w:num>
  <w:num w:numId="7">
    <w:abstractNumId w:val="9"/>
  </w:num>
  <w:num w:numId="8">
    <w:abstractNumId w:val="7"/>
  </w:num>
  <w:num w:numId="9">
    <w:abstractNumId w:val="11"/>
  </w:num>
  <w:num w:numId="10">
    <w:abstractNumId w:val="14"/>
  </w:num>
  <w:num w:numId="11">
    <w:abstractNumId w:val="1"/>
  </w:num>
  <w:num w:numId="12">
    <w:abstractNumId w:val="12"/>
  </w:num>
  <w:num w:numId="13">
    <w:abstractNumId w:val="8"/>
  </w:num>
  <w:num w:numId="14">
    <w:abstractNumId w:val="13"/>
  </w:num>
  <w:num w:numId="15">
    <w:abstractNumId w:val="4"/>
  </w:num>
  <w:num w:numId="16">
    <w:abstractNumId w:val="2"/>
  </w:num>
  <w:num w:numId="17">
    <w:abstractNumId w:val="6"/>
  </w:num>
  <w:num w:numId="18">
    <w:abstractNumId w:val="10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5676"/>
    <w:rsid w:val="00000169"/>
    <w:rsid w:val="0001246A"/>
    <w:rsid w:val="0003097C"/>
    <w:rsid w:val="000346C9"/>
    <w:rsid w:val="00054797"/>
    <w:rsid w:val="00057581"/>
    <w:rsid w:val="0006295C"/>
    <w:rsid w:val="00065104"/>
    <w:rsid w:val="00075EB3"/>
    <w:rsid w:val="00091232"/>
    <w:rsid w:val="000A408E"/>
    <w:rsid w:val="000A56C4"/>
    <w:rsid w:val="000A684F"/>
    <w:rsid w:val="000C41E3"/>
    <w:rsid w:val="000D2189"/>
    <w:rsid w:val="000F24B3"/>
    <w:rsid w:val="001030AA"/>
    <w:rsid w:val="0010352B"/>
    <w:rsid w:val="001053B9"/>
    <w:rsid w:val="0010593F"/>
    <w:rsid w:val="00125331"/>
    <w:rsid w:val="0012554B"/>
    <w:rsid w:val="001417D1"/>
    <w:rsid w:val="00144E5B"/>
    <w:rsid w:val="00157E3B"/>
    <w:rsid w:val="00162374"/>
    <w:rsid w:val="001629C5"/>
    <w:rsid w:val="00164F8E"/>
    <w:rsid w:val="001736B8"/>
    <w:rsid w:val="00176035"/>
    <w:rsid w:val="00176487"/>
    <w:rsid w:val="0018071F"/>
    <w:rsid w:val="00196625"/>
    <w:rsid w:val="001A517D"/>
    <w:rsid w:val="001B3851"/>
    <w:rsid w:val="001B604F"/>
    <w:rsid w:val="001B63C1"/>
    <w:rsid w:val="001B6E9D"/>
    <w:rsid w:val="001B7286"/>
    <w:rsid w:val="001B72FA"/>
    <w:rsid w:val="001C3D5E"/>
    <w:rsid w:val="001C52E4"/>
    <w:rsid w:val="001D707B"/>
    <w:rsid w:val="001D7B9D"/>
    <w:rsid w:val="001E0682"/>
    <w:rsid w:val="001F69B5"/>
    <w:rsid w:val="001F77ED"/>
    <w:rsid w:val="0021512E"/>
    <w:rsid w:val="0021734C"/>
    <w:rsid w:val="00222219"/>
    <w:rsid w:val="00227352"/>
    <w:rsid w:val="00234883"/>
    <w:rsid w:val="00245E4D"/>
    <w:rsid w:val="002522EA"/>
    <w:rsid w:val="00256F7E"/>
    <w:rsid w:val="00267AEF"/>
    <w:rsid w:val="00270CC3"/>
    <w:rsid w:val="0028045D"/>
    <w:rsid w:val="00282137"/>
    <w:rsid w:val="00292058"/>
    <w:rsid w:val="00292962"/>
    <w:rsid w:val="00294E99"/>
    <w:rsid w:val="002B6F51"/>
    <w:rsid w:val="002C2D66"/>
    <w:rsid w:val="002C2E9C"/>
    <w:rsid w:val="002C6A25"/>
    <w:rsid w:val="002D0D79"/>
    <w:rsid w:val="002D1FDE"/>
    <w:rsid w:val="002E73A0"/>
    <w:rsid w:val="00302844"/>
    <w:rsid w:val="003107E1"/>
    <w:rsid w:val="003125EA"/>
    <w:rsid w:val="00317588"/>
    <w:rsid w:val="0032396A"/>
    <w:rsid w:val="00325857"/>
    <w:rsid w:val="0033258A"/>
    <w:rsid w:val="00332B97"/>
    <w:rsid w:val="00332D59"/>
    <w:rsid w:val="00336DAD"/>
    <w:rsid w:val="00341E17"/>
    <w:rsid w:val="00343C0B"/>
    <w:rsid w:val="003444D4"/>
    <w:rsid w:val="003549C9"/>
    <w:rsid w:val="003552BC"/>
    <w:rsid w:val="003709BB"/>
    <w:rsid w:val="00380B47"/>
    <w:rsid w:val="00380DA4"/>
    <w:rsid w:val="00381664"/>
    <w:rsid w:val="003A4A0B"/>
    <w:rsid w:val="003B5628"/>
    <w:rsid w:val="003C40D7"/>
    <w:rsid w:val="003C59E1"/>
    <w:rsid w:val="003D2C65"/>
    <w:rsid w:val="00411B5B"/>
    <w:rsid w:val="00420A88"/>
    <w:rsid w:val="0044009F"/>
    <w:rsid w:val="00441C91"/>
    <w:rsid w:val="004637A4"/>
    <w:rsid w:val="00471A6B"/>
    <w:rsid w:val="004800E5"/>
    <w:rsid w:val="004871D2"/>
    <w:rsid w:val="00487A76"/>
    <w:rsid w:val="00490202"/>
    <w:rsid w:val="0049530A"/>
    <w:rsid w:val="004A4F1E"/>
    <w:rsid w:val="004B72C1"/>
    <w:rsid w:val="004C1C0B"/>
    <w:rsid w:val="004C7E2C"/>
    <w:rsid w:val="004D58BE"/>
    <w:rsid w:val="004D6B6D"/>
    <w:rsid w:val="004E10DB"/>
    <w:rsid w:val="004F5A93"/>
    <w:rsid w:val="004F6620"/>
    <w:rsid w:val="005166B0"/>
    <w:rsid w:val="00517EFF"/>
    <w:rsid w:val="00524EA2"/>
    <w:rsid w:val="0052509A"/>
    <w:rsid w:val="0053779A"/>
    <w:rsid w:val="00556C99"/>
    <w:rsid w:val="00583615"/>
    <w:rsid w:val="00593C9E"/>
    <w:rsid w:val="005B68BA"/>
    <w:rsid w:val="005C52D2"/>
    <w:rsid w:val="005D31C7"/>
    <w:rsid w:val="005D3592"/>
    <w:rsid w:val="005D4B0C"/>
    <w:rsid w:val="005D5929"/>
    <w:rsid w:val="005E3046"/>
    <w:rsid w:val="005F2F2B"/>
    <w:rsid w:val="00601554"/>
    <w:rsid w:val="00610A07"/>
    <w:rsid w:val="00613EF0"/>
    <w:rsid w:val="0061635E"/>
    <w:rsid w:val="00622A3A"/>
    <w:rsid w:val="00622A5F"/>
    <w:rsid w:val="006242CA"/>
    <w:rsid w:val="006358F3"/>
    <w:rsid w:val="00643C35"/>
    <w:rsid w:val="0064513D"/>
    <w:rsid w:val="006461B1"/>
    <w:rsid w:val="006467DD"/>
    <w:rsid w:val="00660589"/>
    <w:rsid w:val="00661BBA"/>
    <w:rsid w:val="00662AF7"/>
    <w:rsid w:val="006744C7"/>
    <w:rsid w:val="00680141"/>
    <w:rsid w:val="00683691"/>
    <w:rsid w:val="006872BA"/>
    <w:rsid w:val="006875B4"/>
    <w:rsid w:val="006934EA"/>
    <w:rsid w:val="006A2F5E"/>
    <w:rsid w:val="006B418C"/>
    <w:rsid w:val="006C0345"/>
    <w:rsid w:val="006C619B"/>
    <w:rsid w:val="006C63C5"/>
    <w:rsid w:val="006E1B1D"/>
    <w:rsid w:val="006E3DCE"/>
    <w:rsid w:val="006E401F"/>
    <w:rsid w:val="006F2514"/>
    <w:rsid w:val="006F34A2"/>
    <w:rsid w:val="00702FFF"/>
    <w:rsid w:val="0070444B"/>
    <w:rsid w:val="007141C4"/>
    <w:rsid w:val="007305DE"/>
    <w:rsid w:val="007339E5"/>
    <w:rsid w:val="00733A2A"/>
    <w:rsid w:val="00735912"/>
    <w:rsid w:val="0074454C"/>
    <w:rsid w:val="0075356B"/>
    <w:rsid w:val="0075490A"/>
    <w:rsid w:val="007549F5"/>
    <w:rsid w:val="00774497"/>
    <w:rsid w:val="00775722"/>
    <w:rsid w:val="0078639A"/>
    <w:rsid w:val="007908A5"/>
    <w:rsid w:val="00790ED8"/>
    <w:rsid w:val="007A58DF"/>
    <w:rsid w:val="007A7E46"/>
    <w:rsid w:val="007B440E"/>
    <w:rsid w:val="007C4DB3"/>
    <w:rsid w:val="007D01BE"/>
    <w:rsid w:val="007D178D"/>
    <w:rsid w:val="007D7D18"/>
    <w:rsid w:val="007E0244"/>
    <w:rsid w:val="007E1957"/>
    <w:rsid w:val="007E5676"/>
    <w:rsid w:val="007E7559"/>
    <w:rsid w:val="007F422D"/>
    <w:rsid w:val="00800E59"/>
    <w:rsid w:val="00801A11"/>
    <w:rsid w:val="008023A4"/>
    <w:rsid w:val="00816F67"/>
    <w:rsid w:val="00824774"/>
    <w:rsid w:val="0082656F"/>
    <w:rsid w:val="00836503"/>
    <w:rsid w:val="00837D50"/>
    <w:rsid w:val="00863183"/>
    <w:rsid w:val="00865EA2"/>
    <w:rsid w:val="00866C68"/>
    <w:rsid w:val="0088086B"/>
    <w:rsid w:val="00885161"/>
    <w:rsid w:val="00891247"/>
    <w:rsid w:val="00896A7B"/>
    <w:rsid w:val="008A1FCD"/>
    <w:rsid w:val="008A38BA"/>
    <w:rsid w:val="008A68A9"/>
    <w:rsid w:val="008B42FF"/>
    <w:rsid w:val="008C3F35"/>
    <w:rsid w:val="008C561B"/>
    <w:rsid w:val="008C5D3C"/>
    <w:rsid w:val="008C73BC"/>
    <w:rsid w:val="008F4F50"/>
    <w:rsid w:val="00910EB1"/>
    <w:rsid w:val="009113A2"/>
    <w:rsid w:val="009117DD"/>
    <w:rsid w:val="00912FF2"/>
    <w:rsid w:val="009214DC"/>
    <w:rsid w:val="00925695"/>
    <w:rsid w:val="00954173"/>
    <w:rsid w:val="00954E87"/>
    <w:rsid w:val="00962F04"/>
    <w:rsid w:val="00964557"/>
    <w:rsid w:val="00967E04"/>
    <w:rsid w:val="00970B6A"/>
    <w:rsid w:val="00971A6D"/>
    <w:rsid w:val="00992BEA"/>
    <w:rsid w:val="009A563A"/>
    <w:rsid w:val="009B06F8"/>
    <w:rsid w:val="009B19FE"/>
    <w:rsid w:val="009B3C5B"/>
    <w:rsid w:val="009B5CD4"/>
    <w:rsid w:val="009D0EDB"/>
    <w:rsid w:val="009D2DF3"/>
    <w:rsid w:val="009E569D"/>
    <w:rsid w:val="009E7605"/>
    <w:rsid w:val="00A07ADB"/>
    <w:rsid w:val="00A1045B"/>
    <w:rsid w:val="00A178FE"/>
    <w:rsid w:val="00A17CF3"/>
    <w:rsid w:val="00A20201"/>
    <w:rsid w:val="00A27699"/>
    <w:rsid w:val="00A27943"/>
    <w:rsid w:val="00A36AB5"/>
    <w:rsid w:val="00A50845"/>
    <w:rsid w:val="00A54DD7"/>
    <w:rsid w:val="00A648E7"/>
    <w:rsid w:val="00A65400"/>
    <w:rsid w:val="00A70769"/>
    <w:rsid w:val="00A73664"/>
    <w:rsid w:val="00A9489A"/>
    <w:rsid w:val="00A95006"/>
    <w:rsid w:val="00AA0A09"/>
    <w:rsid w:val="00AC326D"/>
    <w:rsid w:val="00AC401B"/>
    <w:rsid w:val="00AC5927"/>
    <w:rsid w:val="00AD7227"/>
    <w:rsid w:val="00AE1255"/>
    <w:rsid w:val="00AF09F3"/>
    <w:rsid w:val="00AF6F9F"/>
    <w:rsid w:val="00B02D81"/>
    <w:rsid w:val="00B04D15"/>
    <w:rsid w:val="00B0534C"/>
    <w:rsid w:val="00B16087"/>
    <w:rsid w:val="00B33DF2"/>
    <w:rsid w:val="00B4017B"/>
    <w:rsid w:val="00B42FE9"/>
    <w:rsid w:val="00B454AD"/>
    <w:rsid w:val="00B454B5"/>
    <w:rsid w:val="00B45A35"/>
    <w:rsid w:val="00B462D9"/>
    <w:rsid w:val="00B46D09"/>
    <w:rsid w:val="00B52632"/>
    <w:rsid w:val="00B5658D"/>
    <w:rsid w:val="00B57623"/>
    <w:rsid w:val="00B63DE0"/>
    <w:rsid w:val="00B77064"/>
    <w:rsid w:val="00B813A5"/>
    <w:rsid w:val="00B82098"/>
    <w:rsid w:val="00B85F41"/>
    <w:rsid w:val="00B90812"/>
    <w:rsid w:val="00B92A86"/>
    <w:rsid w:val="00B9338F"/>
    <w:rsid w:val="00B94917"/>
    <w:rsid w:val="00B96443"/>
    <w:rsid w:val="00BA108B"/>
    <w:rsid w:val="00BA4ADC"/>
    <w:rsid w:val="00BB5354"/>
    <w:rsid w:val="00BB67BA"/>
    <w:rsid w:val="00BB7BB5"/>
    <w:rsid w:val="00BB7D4B"/>
    <w:rsid w:val="00BC2A26"/>
    <w:rsid w:val="00BD0E1C"/>
    <w:rsid w:val="00BE077B"/>
    <w:rsid w:val="00BE355C"/>
    <w:rsid w:val="00BE7063"/>
    <w:rsid w:val="00BF63F1"/>
    <w:rsid w:val="00C00090"/>
    <w:rsid w:val="00C06915"/>
    <w:rsid w:val="00C16B88"/>
    <w:rsid w:val="00C2107C"/>
    <w:rsid w:val="00C21D7E"/>
    <w:rsid w:val="00C25196"/>
    <w:rsid w:val="00C26730"/>
    <w:rsid w:val="00C30F3B"/>
    <w:rsid w:val="00C548C3"/>
    <w:rsid w:val="00C61E12"/>
    <w:rsid w:val="00C6348D"/>
    <w:rsid w:val="00C656DC"/>
    <w:rsid w:val="00C708F4"/>
    <w:rsid w:val="00C76803"/>
    <w:rsid w:val="00C85D88"/>
    <w:rsid w:val="00C875A9"/>
    <w:rsid w:val="00C9147D"/>
    <w:rsid w:val="00CB0920"/>
    <w:rsid w:val="00CC697D"/>
    <w:rsid w:val="00CD538D"/>
    <w:rsid w:val="00CD5AFF"/>
    <w:rsid w:val="00CD7465"/>
    <w:rsid w:val="00CD7987"/>
    <w:rsid w:val="00D004D7"/>
    <w:rsid w:val="00D13306"/>
    <w:rsid w:val="00D605B7"/>
    <w:rsid w:val="00D62232"/>
    <w:rsid w:val="00D8336B"/>
    <w:rsid w:val="00D83BBE"/>
    <w:rsid w:val="00D87E5C"/>
    <w:rsid w:val="00D94AAE"/>
    <w:rsid w:val="00D9629F"/>
    <w:rsid w:val="00DA03FA"/>
    <w:rsid w:val="00DA5346"/>
    <w:rsid w:val="00DB21AE"/>
    <w:rsid w:val="00DC02D9"/>
    <w:rsid w:val="00DC19D0"/>
    <w:rsid w:val="00DC1B3D"/>
    <w:rsid w:val="00DD2446"/>
    <w:rsid w:val="00DD578A"/>
    <w:rsid w:val="00DE0CCD"/>
    <w:rsid w:val="00DE371B"/>
    <w:rsid w:val="00DF1ADB"/>
    <w:rsid w:val="00DF5782"/>
    <w:rsid w:val="00E1303B"/>
    <w:rsid w:val="00E2391C"/>
    <w:rsid w:val="00E302DA"/>
    <w:rsid w:val="00E45486"/>
    <w:rsid w:val="00E61C71"/>
    <w:rsid w:val="00E66C6B"/>
    <w:rsid w:val="00ED5CE7"/>
    <w:rsid w:val="00EF6A05"/>
    <w:rsid w:val="00EF738C"/>
    <w:rsid w:val="00F03172"/>
    <w:rsid w:val="00F1006D"/>
    <w:rsid w:val="00F152CB"/>
    <w:rsid w:val="00F22F83"/>
    <w:rsid w:val="00F24415"/>
    <w:rsid w:val="00F34230"/>
    <w:rsid w:val="00F44B4F"/>
    <w:rsid w:val="00F54389"/>
    <w:rsid w:val="00F80C60"/>
    <w:rsid w:val="00F86756"/>
    <w:rsid w:val="00FC55F3"/>
    <w:rsid w:val="00FC5F44"/>
    <w:rsid w:val="00FD43E5"/>
    <w:rsid w:val="00FD6052"/>
    <w:rsid w:val="00FE0020"/>
    <w:rsid w:val="00FE4A76"/>
    <w:rsid w:val="00FF2550"/>
    <w:rsid w:val="00FF4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67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83691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83691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83691"/>
    <w:rPr>
      <w:rFonts w:ascii="Cambria" w:hAnsi="Cambria" w:cs="Cambria"/>
      <w:b/>
      <w:bCs/>
      <w:color w:val="365F91"/>
      <w:sz w:val="28"/>
      <w:szCs w:val="28"/>
      <w:lang w:eastAsia="tr-T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83691"/>
    <w:rPr>
      <w:rFonts w:ascii="Cambria" w:hAnsi="Cambria" w:cs="Cambria"/>
      <w:b/>
      <w:bCs/>
      <w:color w:val="4F81BD"/>
      <w:sz w:val="26"/>
      <w:szCs w:val="26"/>
      <w:lang w:eastAsia="tr-TR"/>
    </w:rPr>
  </w:style>
  <w:style w:type="table" w:styleId="TableGrid">
    <w:name w:val="Table Grid"/>
    <w:basedOn w:val="TableNormal"/>
    <w:uiPriority w:val="99"/>
    <w:rsid w:val="007E567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358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358F3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6358F3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000169"/>
    <w:rPr>
      <w:color w:val="808080"/>
    </w:rPr>
  </w:style>
  <w:style w:type="paragraph" w:customStyle="1" w:styleId="MTDisplayEquation">
    <w:name w:val="MTDisplayEquation"/>
    <w:basedOn w:val="Normal"/>
    <w:next w:val="Normal"/>
    <w:link w:val="MTDisplayEquationChar"/>
    <w:uiPriority w:val="99"/>
    <w:rsid w:val="00970B6A"/>
    <w:pPr>
      <w:tabs>
        <w:tab w:val="center" w:pos="4820"/>
        <w:tab w:val="right" w:pos="9640"/>
      </w:tabs>
      <w:jc w:val="both"/>
    </w:pPr>
  </w:style>
  <w:style w:type="character" w:customStyle="1" w:styleId="MTDisplayEquationChar">
    <w:name w:val="MTDisplayEquation Char"/>
    <w:basedOn w:val="DefaultParagraphFont"/>
    <w:link w:val="MTDisplayEquation"/>
    <w:uiPriority w:val="99"/>
    <w:locked/>
    <w:rsid w:val="00970B6A"/>
    <w:rPr>
      <w:rFonts w:ascii="Times New Roman" w:hAnsi="Times New Roman" w:cs="Times New Roman"/>
      <w:sz w:val="24"/>
      <w:szCs w:val="24"/>
      <w:lang w:eastAsia="tr-TR"/>
    </w:rPr>
  </w:style>
  <w:style w:type="paragraph" w:styleId="NoSpacing">
    <w:name w:val="No Spacing"/>
    <w:uiPriority w:val="99"/>
    <w:qFormat/>
    <w:rsid w:val="0068369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35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638</Words>
  <Characters>3640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İNEGÖL DÖRTÇELİK MESLEKİ VE TEKNİK ANADOLU LİSESİ                                                               </dc:title>
  <dc:subject/>
  <dc:creator>ali nizam</dc:creator>
  <cp:keywords/>
  <dc:description/>
  <cp:lastModifiedBy>Edanur</cp:lastModifiedBy>
  <cp:revision>2</cp:revision>
  <cp:lastPrinted>2013-05-22T06:19:00Z</cp:lastPrinted>
  <dcterms:created xsi:type="dcterms:W3CDTF">2017-05-08T17:16:00Z</dcterms:created>
  <dcterms:modified xsi:type="dcterms:W3CDTF">2017-05-08T17:17:00Z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