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A0" w:rsidRDefault="005006A0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:rsidR="005006A0" w:rsidRDefault="005006A0"/>
    <w:p w:rsidR="005006A0" w:rsidRDefault="005006A0"/>
    <w:p w:rsidR="005006A0" w:rsidRDefault="005006A0">
      <w:r>
        <w:t>2.SORU: Hurma yetiştiricileri hurma bitkilerinin tozlaşmaya başladığı zaman bitkilerin yetiştiği ortama vantilatör koyuyor bunun nedeni nedir?</w:t>
      </w:r>
    </w:p>
    <w:p w:rsidR="005006A0" w:rsidRDefault="005006A0"/>
    <w:p w:rsidR="005006A0" w:rsidRDefault="005006A0"/>
    <w:p w:rsidR="005006A0" w:rsidRDefault="005006A0">
      <w:r>
        <w:t>3.SORU: Aşağıda verilen bitkinin hangi kısmı olduğunu yazınız?</w:t>
      </w:r>
    </w:p>
    <w:p w:rsidR="005006A0" w:rsidRDefault="005006A0">
      <w:r w:rsidRPr="00A3417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52.25pt;height:123pt;visibility:visible">
            <v:imagedata r:id="rId6" o:title=""/>
          </v:shape>
        </w:pict>
      </w:r>
    </w:p>
    <w:p w:rsidR="005006A0" w:rsidRDefault="005006A0">
      <w:r>
        <w:t>4.SORU</w:t>
      </w:r>
    </w:p>
    <w:p w:rsidR="005006A0" w:rsidRDefault="005006A0">
      <w:r w:rsidRPr="00A3417E">
        <w:rPr>
          <w:noProof/>
          <w:lang w:eastAsia="tr-TR"/>
        </w:rPr>
        <w:pict>
          <v:shape id="Resim 4" o:spid="_x0000_i1026" type="#_x0000_t75" style="width:349.5pt;height:161.25pt;visibility:visible">
            <v:imagedata r:id="rId7" o:title=""/>
          </v:shape>
        </w:pict>
      </w:r>
    </w:p>
    <w:p w:rsidR="005006A0" w:rsidRDefault="005006A0">
      <w:r>
        <w:t xml:space="preserve">5.SORU: </w:t>
      </w:r>
    </w:p>
    <w:p w:rsidR="005006A0" w:rsidRDefault="005006A0">
      <w:r>
        <w:rPr>
          <w:noProof/>
          <w:lang w:eastAsia="tr-TR"/>
        </w:rPr>
        <w:pict>
          <v:shape id="Resim 7" o:spid="_x0000_s1026" type="#_x0000_t75" style="position:absolute;margin-left:0;margin-top:0;width:365.5pt;height:19.9pt;z-index:251658240;visibility:visible;mso-position-horizontal:left;mso-position-vertical:top">
            <v:imagedata r:id="rId8" o:title=""/>
            <w10:wrap type="square"/>
          </v:shape>
        </w:pict>
      </w:r>
      <w:r>
        <w:br w:type="textWrapping" w:clear="all"/>
      </w:r>
    </w:p>
    <w:p w:rsidR="005006A0" w:rsidRDefault="005006A0"/>
    <w:p w:rsidR="005006A0" w:rsidRDefault="005006A0"/>
    <w:p w:rsidR="005006A0" w:rsidRDefault="005006A0"/>
    <w:p w:rsidR="005006A0" w:rsidRDefault="005006A0">
      <w:r>
        <w:t xml:space="preserve">6.SORU: </w:t>
      </w:r>
      <w:r w:rsidRPr="00A3417E">
        <w:rPr>
          <w:noProof/>
          <w:lang w:eastAsia="tr-TR"/>
        </w:rPr>
        <w:pict>
          <v:shape id="Resim 10" o:spid="_x0000_i1027" type="#_x0000_t75" style="width:449.25pt;height:50.25pt;visibility:visible">
            <v:imagedata r:id="rId9" o:title=""/>
          </v:shape>
        </w:pict>
      </w:r>
    </w:p>
    <w:p w:rsidR="005006A0" w:rsidRDefault="005006A0"/>
    <w:p w:rsidR="005006A0" w:rsidRDefault="005006A0"/>
    <w:p w:rsidR="005006A0" w:rsidRDefault="005006A0"/>
    <w:p w:rsidR="005006A0" w:rsidRDefault="005006A0"/>
    <w:p w:rsidR="005006A0" w:rsidRDefault="005006A0">
      <w:r>
        <w:t xml:space="preserve">7.SORU </w:t>
      </w:r>
      <w:r w:rsidRPr="00A3417E">
        <w:rPr>
          <w:noProof/>
          <w:lang w:eastAsia="tr-TR"/>
        </w:rPr>
        <w:pict>
          <v:shape id="Resim 13" o:spid="_x0000_i1028" type="#_x0000_t75" style="width:414pt;height:25.5pt;visibility:visible">
            <v:imagedata r:id="rId10" o:title=""/>
          </v:shape>
        </w:pict>
      </w:r>
    </w:p>
    <w:p w:rsidR="005006A0" w:rsidRDefault="005006A0"/>
    <w:p w:rsidR="005006A0" w:rsidRDefault="005006A0"/>
    <w:p w:rsidR="005006A0" w:rsidRDefault="005006A0"/>
    <w:p w:rsidR="005006A0" w:rsidRDefault="005006A0">
      <w:r>
        <w:t>8.SORU:</w:t>
      </w:r>
      <w:r w:rsidRPr="00032FD5">
        <w:t xml:space="preserve"> </w:t>
      </w:r>
      <w:r w:rsidRPr="00A3417E">
        <w:rPr>
          <w:noProof/>
          <w:lang w:eastAsia="tr-TR"/>
        </w:rPr>
        <w:pict>
          <v:shape id="Resim 16" o:spid="_x0000_i1029" type="#_x0000_t75" style="width:449.25pt;height:33pt;visibility:visible">
            <v:imagedata r:id="rId11" o:title=""/>
          </v:shape>
        </w:pict>
      </w:r>
    </w:p>
    <w:p w:rsidR="005006A0" w:rsidRDefault="005006A0"/>
    <w:p w:rsidR="005006A0" w:rsidRDefault="005006A0"/>
    <w:p w:rsidR="005006A0" w:rsidRDefault="005006A0">
      <w:r>
        <w:t>9.SORU:</w:t>
      </w:r>
      <w:r w:rsidRPr="00032FD5">
        <w:t xml:space="preserve"> </w:t>
      </w:r>
      <w:r w:rsidRPr="00A3417E">
        <w:rPr>
          <w:noProof/>
          <w:lang w:eastAsia="tr-TR"/>
        </w:rPr>
        <w:pict>
          <v:shape id="Resim 19" o:spid="_x0000_i1030" type="#_x0000_t75" style="width:449.25pt;height:46.5pt;visibility:visible">
            <v:imagedata r:id="rId12" o:title=""/>
          </v:shape>
        </w:pict>
      </w:r>
    </w:p>
    <w:p w:rsidR="005006A0" w:rsidRDefault="005006A0"/>
    <w:p w:rsidR="005006A0" w:rsidRDefault="005006A0"/>
    <w:p w:rsidR="005006A0" w:rsidRDefault="005006A0">
      <w:r>
        <w:t xml:space="preserve">10.SORU: </w:t>
      </w:r>
      <w:r w:rsidRPr="00A3417E">
        <w:rPr>
          <w:noProof/>
          <w:lang w:eastAsia="tr-TR"/>
        </w:rPr>
        <w:pict>
          <v:shape id="Resim 22" o:spid="_x0000_i1031" type="#_x0000_t75" style="width:451.5pt;height:41.25pt;visibility:visible">
            <v:imagedata r:id="rId13" o:title=""/>
          </v:shape>
        </w:pict>
      </w:r>
    </w:p>
    <w:p w:rsidR="005006A0" w:rsidRDefault="005006A0" w:rsidP="00032FD5"/>
    <w:p w:rsidR="005006A0" w:rsidRDefault="005006A0" w:rsidP="00032FD5">
      <w:pPr>
        <w:rPr>
          <w:b/>
          <w:bCs/>
        </w:rPr>
      </w:pPr>
      <w:r w:rsidRPr="00032FD5">
        <w:rPr>
          <w:b/>
          <w:bCs/>
        </w:rPr>
        <w:t>NOT BAREMİ HER SORUNUN DOĞRU CEVABI 10 PUAN DEĞERİNDEDİR                                                   BAŞARILAR</w:t>
      </w:r>
    </w:p>
    <w:p w:rsidR="005006A0" w:rsidRDefault="005006A0" w:rsidP="00DB2ACD">
      <w:pPr>
        <w:rPr>
          <w:b/>
          <w:bCs/>
        </w:rPr>
      </w:pPr>
      <w:hyperlink r:id="rId14" w:history="1">
        <w:r>
          <w:rPr>
            <w:rStyle w:val="Hyperlink"/>
            <w:b/>
            <w:bCs/>
          </w:rPr>
          <w:t>http://www.sorubak.com</w:t>
        </w:r>
      </w:hyperlink>
      <w:r>
        <w:rPr>
          <w:b/>
          <w:bCs/>
        </w:rPr>
        <w:t xml:space="preserve"> </w:t>
      </w:r>
    </w:p>
    <w:p w:rsidR="005006A0" w:rsidRPr="009D41CD" w:rsidRDefault="005006A0" w:rsidP="00DB2ACD"/>
    <w:sectPr w:rsidR="005006A0" w:rsidRPr="009D41CD" w:rsidSect="00713619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6A0" w:rsidRDefault="005006A0" w:rsidP="00842564">
      <w:pPr>
        <w:spacing w:after="0" w:line="240" w:lineRule="auto"/>
      </w:pPr>
      <w:r>
        <w:separator/>
      </w:r>
    </w:p>
  </w:endnote>
  <w:endnote w:type="continuationSeparator" w:id="0">
    <w:p w:rsidR="005006A0" w:rsidRDefault="005006A0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6A0" w:rsidRDefault="005006A0" w:rsidP="00842564">
      <w:pPr>
        <w:spacing w:after="0" w:line="240" w:lineRule="auto"/>
      </w:pPr>
      <w:r>
        <w:separator/>
      </w:r>
    </w:p>
  </w:footnote>
  <w:footnote w:type="continuationSeparator" w:id="0">
    <w:p w:rsidR="005006A0" w:rsidRDefault="005006A0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6A0" w:rsidRDefault="005006A0">
    <w:pPr>
      <w:pStyle w:val="Header"/>
    </w:pPr>
    <w:r>
      <w:t>2016/2017 EĞİTİM ÖĞRETİM YILI…………………………LİSESİ 2.DÖNEM 2.YAZILI 12.SINIF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564"/>
    <w:rsid w:val="00032FD5"/>
    <w:rsid w:val="002732C4"/>
    <w:rsid w:val="00385E96"/>
    <w:rsid w:val="005006A0"/>
    <w:rsid w:val="00713619"/>
    <w:rsid w:val="00842564"/>
    <w:rsid w:val="009563B3"/>
    <w:rsid w:val="00982D27"/>
    <w:rsid w:val="009D41CD"/>
    <w:rsid w:val="00A3417E"/>
    <w:rsid w:val="00B30949"/>
    <w:rsid w:val="00DB2ACD"/>
    <w:rsid w:val="00F8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1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2564"/>
  </w:style>
  <w:style w:type="paragraph" w:styleId="Footer">
    <w:name w:val="footer"/>
    <w:basedOn w:val="Normal"/>
    <w:link w:val="FooterChar"/>
    <w:uiPriority w:val="99"/>
    <w:semiHidden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2564"/>
  </w:style>
  <w:style w:type="paragraph" w:styleId="ListParagraph">
    <w:name w:val="List Paragraph"/>
    <w:basedOn w:val="Normal"/>
    <w:uiPriority w:val="99"/>
    <w:qFormat/>
    <w:rsid w:val="0084256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2F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D41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3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101</Words>
  <Characters>582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pc</dc:creator>
  <cp:keywords>sorubak.com</cp:keywords>
  <dc:description>sorubak.com</dc:description>
  <cp:lastModifiedBy>Edanur</cp:lastModifiedBy>
  <cp:revision>5</cp:revision>
  <dcterms:created xsi:type="dcterms:W3CDTF">2017-05-18T20:58:00Z</dcterms:created>
  <dcterms:modified xsi:type="dcterms:W3CDTF">2017-05-21T08:51:00Z</dcterms:modified>
  <cp:category>sorubak.com</cp:category>
</cp:coreProperties>
</file>