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616" w:rsidRDefault="00D76616" w:rsidP="00345DB2">
      <w:pPr>
        <w:pStyle w:val="Header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</w:t>
      </w:r>
    </w:p>
    <w:p w:rsidR="00D76616" w:rsidRDefault="00D76616" w:rsidP="00C63448">
      <w:pPr>
        <w:pStyle w:val="Header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 ANADOLU LİSESİ 2016 EĞİTİM ÖĞRETİM YILI                     20/11/20…</w:t>
      </w:r>
    </w:p>
    <w:p w:rsidR="00D76616" w:rsidRDefault="00D76616" w:rsidP="00C63448">
      <w:pPr>
        <w:pStyle w:val="Header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BİYOLOJİ DERSİ 12. SINIF 1.DÖNEM 1.YAZILI SORULARI</w:t>
      </w:r>
    </w:p>
    <w:p w:rsidR="00D76616" w:rsidRDefault="00D76616" w:rsidP="00C63448">
      <w:pPr>
        <w:pStyle w:val="Header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A-GRUBU</w:t>
      </w:r>
    </w:p>
    <w:p w:rsidR="00D76616" w:rsidRDefault="00D76616" w:rsidP="00C63448">
      <w:pPr>
        <w:pStyle w:val="Header"/>
        <w:jc w:val="center"/>
        <w:rPr>
          <w:b/>
          <w:bCs/>
          <w:sz w:val="24"/>
          <w:szCs w:val="24"/>
        </w:rPr>
      </w:pPr>
    </w:p>
    <w:p w:rsidR="00D76616" w:rsidRDefault="00D76616" w:rsidP="00C63448">
      <w:pPr>
        <w:pStyle w:val="Header"/>
        <w:tabs>
          <w:tab w:val="center" w:pos="523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ADI-SOYADI:……………………………………………………………………………..</w:t>
      </w:r>
    </w:p>
    <w:p w:rsidR="00D76616" w:rsidRDefault="00D76616" w:rsidP="00C63448">
      <w:pPr>
        <w:pStyle w:val="Header"/>
        <w:tabs>
          <w:tab w:val="center" w:pos="523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SINIFI -NO:…………………………………..</w:t>
      </w:r>
    </w:p>
    <w:p w:rsidR="00D76616" w:rsidRDefault="00D76616" w:rsidP="00C63448">
      <w:pPr>
        <w:pStyle w:val="Header"/>
        <w:tabs>
          <w:tab w:val="center" w:pos="523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</w:p>
    <w:p w:rsidR="00D76616" w:rsidRPr="009031E5" w:rsidRDefault="00D76616" w:rsidP="00C63448">
      <w:pPr>
        <w:pStyle w:val="Header"/>
        <w:tabs>
          <w:tab w:val="center" w:pos="5233"/>
        </w:tabs>
        <w:rPr>
          <w:b/>
          <w:bCs/>
          <w:i/>
          <w:iCs/>
          <w:sz w:val="24"/>
          <w:szCs w:val="24"/>
          <w:u w:val="single"/>
        </w:rPr>
      </w:pPr>
      <w:r w:rsidRPr="009031E5">
        <w:rPr>
          <w:b/>
          <w:bCs/>
          <w:i/>
          <w:iCs/>
          <w:sz w:val="28"/>
          <w:szCs w:val="28"/>
          <w:u w:val="single"/>
        </w:rPr>
        <w:t xml:space="preserve">               SORU 1)</w:t>
      </w:r>
      <w:r w:rsidRPr="009031E5">
        <w:rPr>
          <w:b/>
          <w:bCs/>
          <w:i/>
          <w:iCs/>
          <w:sz w:val="24"/>
          <w:szCs w:val="24"/>
          <w:u w:val="single"/>
        </w:rPr>
        <w:t xml:space="preserve">  Aşağıdaki ifadelerden doğru olanlara (D) yanlış olanlara (Y) harfi koyunuz.</w:t>
      </w:r>
      <w:r>
        <w:rPr>
          <w:b/>
          <w:bCs/>
          <w:i/>
          <w:iCs/>
          <w:sz w:val="24"/>
          <w:szCs w:val="24"/>
          <w:u w:val="single"/>
        </w:rPr>
        <w:t xml:space="preserve">     [16</w:t>
      </w:r>
      <w:r w:rsidRPr="009031E5">
        <w:rPr>
          <w:b/>
          <w:bCs/>
          <w:i/>
          <w:iCs/>
          <w:sz w:val="24"/>
          <w:szCs w:val="24"/>
          <w:u w:val="single"/>
        </w:rPr>
        <w:t xml:space="preserve"> puan]</w:t>
      </w:r>
    </w:p>
    <w:p w:rsidR="00D76616" w:rsidRDefault="00D76616" w:rsidP="00C63448">
      <w:pPr>
        <w:pStyle w:val="Header"/>
        <w:tabs>
          <w:tab w:val="center" w:pos="5233"/>
        </w:tabs>
        <w:rPr>
          <w:b/>
          <w:bCs/>
          <w:sz w:val="24"/>
          <w:szCs w:val="24"/>
        </w:rPr>
      </w:pPr>
    </w:p>
    <w:p w:rsidR="00D76616" w:rsidRPr="009031E5" w:rsidRDefault="00D76616" w:rsidP="00C63448">
      <w:pPr>
        <w:pStyle w:val="Header"/>
        <w:tabs>
          <w:tab w:val="center" w:pos="5233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</w:t>
      </w:r>
      <w:r w:rsidRPr="009031E5">
        <w:rPr>
          <w:sz w:val="24"/>
          <w:szCs w:val="24"/>
        </w:rPr>
        <w:t>………….  Mekanik sindirimde enzimler kullanılmaz</w:t>
      </w:r>
    </w:p>
    <w:p w:rsidR="00D76616" w:rsidRPr="009031E5" w:rsidRDefault="00D76616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</w:t>
      </w:r>
      <w:r w:rsidRPr="009031E5">
        <w:rPr>
          <w:sz w:val="24"/>
          <w:szCs w:val="24"/>
        </w:rPr>
        <w:t xml:space="preserve">………….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D76616" w:rsidRPr="009031E5" w:rsidRDefault="00D76616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</w:t>
      </w:r>
      <w:r w:rsidRPr="009031E5">
        <w:rPr>
          <w:sz w:val="24"/>
          <w:szCs w:val="24"/>
        </w:rPr>
        <w:t>...………   Kloak bütün omurgalılarda bulunur.</w:t>
      </w:r>
    </w:p>
    <w:p w:rsidR="00D76616" w:rsidRPr="009031E5" w:rsidRDefault="00D76616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</w:t>
      </w:r>
      <w:r w:rsidRPr="009031E5">
        <w:rPr>
          <w:sz w:val="24"/>
          <w:szCs w:val="24"/>
        </w:rPr>
        <w:t xml:space="preserve">…………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Öküzde kırkbayır bulunmaz</w:t>
      </w:r>
      <w:r>
        <w:rPr>
          <w:sz w:val="24"/>
          <w:szCs w:val="24"/>
        </w:rPr>
        <w:t>.</w:t>
      </w:r>
    </w:p>
    <w:p w:rsidR="00D76616" w:rsidRPr="009031E5" w:rsidRDefault="00D76616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…………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 İnsanlarda etin sindirimi otun sindirimine göre daha kolaydır.</w:t>
      </w:r>
    </w:p>
    <w:p w:rsidR="00D76616" w:rsidRPr="009031E5" w:rsidRDefault="00D76616" w:rsidP="00C63448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</w:t>
      </w:r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 ....……. 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Besinlerin hücre içinde enerji eldesi için kullanılması hücresel solunumdur.</w:t>
      </w:r>
    </w:p>
    <w:p w:rsidR="00D76616" w:rsidRPr="009031E5" w:rsidRDefault="00D76616" w:rsidP="00345DB2">
      <w:pPr>
        <w:pStyle w:val="Header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…………  </w:t>
      </w:r>
      <w:r>
        <w:rPr>
          <w:sz w:val="24"/>
          <w:szCs w:val="24"/>
        </w:rPr>
        <w:t xml:space="preserve">  Böceklerde kan oksijen ve karbondioksit taşır. </w:t>
      </w:r>
    </w:p>
    <w:p w:rsidR="00D76616" w:rsidRDefault="00D76616" w:rsidP="00C63448">
      <w:pPr>
        <w:pStyle w:val="Header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............   Kurbağalarda deri solunumu görülmez.</w:t>
      </w:r>
    </w:p>
    <w:p w:rsidR="00D76616" w:rsidRPr="009031E5" w:rsidRDefault="00D76616" w:rsidP="00C63448">
      <w:pPr>
        <w:pStyle w:val="Header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D76616" w:rsidRPr="009031E5" w:rsidRDefault="00D76616" w:rsidP="00C63448">
      <w:pPr>
        <w:pStyle w:val="Header"/>
        <w:tabs>
          <w:tab w:val="center" w:pos="5233"/>
        </w:tabs>
        <w:rPr>
          <w:b/>
          <w:bCs/>
          <w:i/>
          <w:iCs/>
          <w:sz w:val="24"/>
          <w:szCs w:val="24"/>
          <w:u w:val="single"/>
        </w:rPr>
      </w:pPr>
      <w:r w:rsidRPr="009031E5">
        <w:rPr>
          <w:b/>
          <w:bCs/>
          <w:i/>
          <w:iCs/>
          <w:sz w:val="28"/>
          <w:szCs w:val="28"/>
          <w:u w:val="single"/>
        </w:rPr>
        <w:t xml:space="preserve">              </w:t>
      </w:r>
      <w:r>
        <w:rPr>
          <w:b/>
          <w:bCs/>
          <w:i/>
          <w:iCs/>
          <w:sz w:val="28"/>
          <w:szCs w:val="28"/>
          <w:u w:val="single"/>
        </w:rPr>
        <w:t xml:space="preserve">  </w:t>
      </w:r>
      <w:r w:rsidRPr="009031E5">
        <w:rPr>
          <w:b/>
          <w:bCs/>
          <w:i/>
          <w:iCs/>
          <w:sz w:val="28"/>
          <w:szCs w:val="28"/>
          <w:u w:val="single"/>
        </w:rPr>
        <w:t>SORU 2)</w:t>
      </w:r>
      <w:r w:rsidRPr="009031E5">
        <w:rPr>
          <w:b/>
          <w:bCs/>
          <w:i/>
          <w:iCs/>
          <w:sz w:val="24"/>
          <w:szCs w:val="24"/>
          <w:u w:val="single"/>
        </w:rPr>
        <w:t xml:space="preserve">  Aşağıdaki boşluklara uygun kelimeleri yazınız.</w:t>
      </w:r>
      <w:r>
        <w:rPr>
          <w:b/>
          <w:bCs/>
          <w:i/>
          <w:iCs/>
          <w:sz w:val="24"/>
          <w:szCs w:val="24"/>
          <w:u w:val="single"/>
        </w:rPr>
        <w:t xml:space="preserve">       [14 puan</w:t>
      </w:r>
      <w:r w:rsidRPr="009031E5">
        <w:rPr>
          <w:b/>
          <w:bCs/>
          <w:i/>
          <w:iCs/>
          <w:sz w:val="24"/>
          <w:szCs w:val="24"/>
          <w:u w:val="single"/>
        </w:rPr>
        <w:t>]</w:t>
      </w:r>
    </w:p>
    <w:p w:rsidR="00D76616" w:rsidRPr="009031E5" w:rsidRDefault="00D76616" w:rsidP="00C63448">
      <w:pPr>
        <w:pStyle w:val="Header"/>
        <w:tabs>
          <w:tab w:val="center" w:pos="5233"/>
        </w:tabs>
        <w:rPr>
          <w:b/>
          <w:bCs/>
          <w:i/>
          <w:iCs/>
          <w:sz w:val="24"/>
          <w:szCs w:val="24"/>
          <w:u w:val="single"/>
        </w:rPr>
      </w:pPr>
    </w:p>
    <w:p w:rsidR="00D76616" w:rsidRPr="009031E5" w:rsidRDefault="00D76616" w:rsidP="006625E2">
      <w:pPr>
        <w:pStyle w:val="Header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>Pankreas …………………………….. ve ………………………………………….. hormonunu salgılar.</w:t>
      </w:r>
    </w:p>
    <w:p w:rsidR="00D76616" w:rsidRPr="009031E5" w:rsidRDefault="00D76616" w:rsidP="006400A1">
      <w:pPr>
        <w:pStyle w:val="Header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>İnce bağırsaktan disakkaritlerin sindirimini sağlayan ……………………… ,…………………….. ,…………………….. enzimleri salgılanır.</w:t>
      </w:r>
    </w:p>
    <w:p w:rsidR="00D76616" w:rsidRDefault="00D76616" w:rsidP="006400A1">
      <w:pPr>
        <w:pStyle w:val="Header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kesesi.........................................balıklarda bulunur.</w:t>
      </w:r>
    </w:p>
    <w:p w:rsidR="00D76616" w:rsidRPr="00AF7B27" w:rsidRDefault="00D76616" w:rsidP="006400A1">
      <w:pPr>
        <w:pStyle w:val="Header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Solucanlarda............................. solunumu görülür.</w:t>
      </w:r>
    </w:p>
    <w:p w:rsidR="00D76616" w:rsidRDefault="00D76616" w:rsidP="006625E2">
      <w:pPr>
        <w:pStyle w:val="Header"/>
        <w:tabs>
          <w:tab w:val="center" w:pos="5233"/>
        </w:tabs>
        <w:ind w:left="930"/>
        <w:rPr>
          <w:b/>
          <w:bCs/>
          <w:sz w:val="24"/>
          <w:szCs w:val="24"/>
        </w:rPr>
      </w:pPr>
    </w:p>
    <w:p w:rsidR="00D76616" w:rsidRPr="009031E5" w:rsidRDefault="00D76616" w:rsidP="006625E2">
      <w:pPr>
        <w:rPr>
          <w:b/>
          <w:bCs/>
          <w:i/>
          <w:iCs/>
          <w:sz w:val="24"/>
          <w:szCs w:val="24"/>
          <w:u w:val="single"/>
        </w:rPr>
      </w:pPr>
      <w:r w:rsidRPr="009031E5">
        <w:rPr>
          <w:b/>
          <w:bCs/>
          <w:i/>
          <w:iCs/>
          <w:sz w:val="28"/>
          <w:szCs w:val="28"/>
          <w:u w:val="single"/>
        </w:rPr>
        <w:t xml:space="preserve">            </w:t>
      </w:r>
      <w:r>
        <w:rPr>
          <w:b/>
          <w:bCs/>
          <w:i/>
          <w:iCs/>
          <w:sz w:val="28"/>
          <w:szCs w:val="28"/>
          <w:u w:val="single"/>
        </w:rPr>
        <w:t xml:space="preserve">   </w:t>
      </w:r>
      <w:r w:rsidRPr="009031E5">
        <w:rPr>
          <w:b/>
          <w:bCs/>
          <w:i/>
          <w:iCs/>
          <w:sz w:val="28"/>
          <w:szCs w:val="28"/>
          <w:u w:val="single"/>
        </w:rPr>
        <w:t xml:space="preserve">  SORU 3)</w:t>
      </w:r>
      <w:r w:rsidRPr="009031E5">
        <w:rPr>
          <w:b/>
          <w:bCs/>
          <w:i/>
          <w:iCs/>
          <w:sz w:val="24"/>
          <w:szCs w:val="24"/>
          <w:u w:val="single"/>
        </w:rPr>
        <w:t xml:space="preserve">  Karaciğerin </w:t>
      </w:r>
      <w:r>
        <w:rPr>
          <w:b/>
          <w:bCs/>
          <w:i/>
          <w:iCs/>
          <w:sz w:val="24"/>
          <w:szCs w:val="24"/>
          <w:u w:val="single"/>
        </w:rPr>
        <w:t xml:space="preserve"> </w:t>
      </w:r>
      <w:r w:rsidRPr="009031E5">
        <w:rPr>
          <w:b/>
          <w:bCs/>
          <w:i/>
          <w:iCs/>
          <w:sz w:val="24"/>
          <w:szCs w:val="24"/>
          <w:u w:val="single"/>
        </w:rPr>
        <w:t>bildiğiniz beş (5) özelliğini yazınız.</w:t>
      </w:r>
      <w:r>
        <w:rPr>
          <w:b/>
          <w:bCs/>
          <w:i/>
          <w:iCs/>
          <w:sz w:val="24"/>
          <w:szCs w:val="24"/>
          <w:u w:val="single"/>
        </w:rPr>
        <w:t xml:space="preserve">       </w:t>
      </w:r>
      <w:r w:rsidRPr="009031E5">
        <w:rPr>
          <w:b/>
          <w:bCs/>
          <w:i/>
          <w:iCs/>
          <w:sz w:val="24"/>
          <w:szCs w:val="24"/>
          <w:u w:val="single"/>
        </w:rPr>
        <w:t>[10 puan]</w:t>
      </w:r>
    </w:p>
    <w:p w:rsidR="00D76616" w:rsidRPr="009031E5" w:rsidRDefault="00D76616" w:rsidP="009031E5">
      <w:pPr>
        <w:pStyle w:val="ListParagraph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………………………………………………………………………………………………</w:t>
      </w:r>
    </w:p>
    <w:p w:rsidR="00D76616" w:rsidRPr="009031E5" w:rsidRDefault="00D76616" w:rsidP="006625E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 xml:space="preserve">……………………………………………………………………………………………… </w:t>
      </w:r>
    </w:p>
    <w:p w:rsidR="00D76616" w:rsidRPr="009031E5" w:rsidRDefault="00D76616" w:rsidP="006625E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:rsidR="00D76616" w:rsidRPr="009031E5" w:rsidRDefault="00D76616" w:rsidP="006625E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……………………………………………………………………………………………….</w:t>
      </w:r>
    </w:p>
    <w:p w:rsidR="00D76616" w:rsidRDefault="00D76616" w:rsidP="006625E2">
      <w:pPr>
        <w:pStyle w:val="ListParagraph"/>
        <w:numPr>
          <w:ilvl w:val="0"/>
          <w:numId w:val="3"/>
        </w:numPr>
        <w:rPr>
          <w:b/>
          <w:bCs/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</w:t>
      </w:r>
    </w:p>
    <w:p w:rsidR="00D76616" w:rsidRPr="009031E5" w:rsidRDefault="00D76616" w:rsidP="006625E2">
      <w:pPr>
        <w:rPr>
          <w:b/>
          <w:bCs/>
          <w:i/>
          <w:iCs/>
          <w:sz w:val="24"/>
          <w:szCs w:val="24"/>
          <w:u w:val="single"/>
        </w:rPr>
      </w:pPr>
      <w:r w:rsidRPr="009031E5">
        <w:rPr>
          <w:b/>
          <w:bCs/>
          <w:i/>
          <w:iCs/>
          <w:sz w:val="28"/>
          <w:szCs w:val="28"/>
          <w:u w:val="single"/>
        </w:rPr>
        <w:t xml:space="preserve">                 </w:t>
      </w:r>
      <w:r>
        <w:rPr>
          <w:b/>
          <w:bCs/>
          <w:i/>
          <w:iCs/>
          <w:sz w:val="28"/>
          <w:szCs w:val="28"/>
          <w:u w:val="single"/>
        </w:rPr>
        <w:t xml:space="preserve">   </w:t>
      </w:r>
      <w:r w:rsidRPr="009031E5">
        <w:rPr>
          <w:b/>
          <w:bCs/>
          <w:i/>
          <w:iCs/>
          <w:sz w:val="28"/>
          <w:szCs w:val="28"/>
          <w:u w:val="single"/>
        </w:rPr>
        <w:t>SORU 4)</w:t>
      </w:r>
      <w:r w:rsidRPr="009031E5">
        <w:rPr>
          <w:b/>
          <w:bCs/>
          <w:i/>
          <w:iCs/>
          <w:sz w:val="24"/>
          <w:szCs w:val="24"/>
          <w:u w:val="single"/>
        </w:rPr>
        <w:t xml:space="preserve"> </w:t>
      </w:r>
      <w:r>
        <w:rPr>
          <w:b/>
          <w:bCs/>
          <w:i/>
          <w:iCs/>
          <w:sz w:val="24"/>
          <w:szCs w:val="24"/>
          <w:u w:val="single"/>
        </w:rPr>
        <w:t xml:space="preserve"> </w:t>
      </w:r>
      <w:r w:rsidRPr="009031E5">
        <w:rPr>
          <w:b/>
          <w:bCs/>
          <w:i/>
          <w:iCs/>
          <w:sz w:val="24"/>
          <w:szCs w:val="24"/>
          <w:u w:val="single"/>
        </w:rPr>
        <w:t>Bütün solunum organlarında görülen ortak özellikleri yazınız.      [10 puan]</w:t>
      </w:r>
    </w:p>
    <w:p w:rsidR="00D76616" w:rsidRPr="009031E5" w:rsidRDefault="00D76616" w:rsidP="006625E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…………………………………………………………………………………………..</w:t>
      </w:r>
    </w:p>
    <w:p w:rsidR="00D76616" w:rsidRPr="009031E5" w:rsidRDefault="00D76616" w:rsidP="006625E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:rsidR="00D76616" w:rsidRPr="009031E5" w:rsidRDefault="00D76616" w:rsidP="006625E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:rsidR="00D76616" w:rsidRPr="009031E5" w:rsidRDefault="00D76616" w:rsidP="006625E2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………………………………………………………………………………………….</w:t>
      </w:r>
    </w:p>
    <w:p w:rsidR="00D76616" w:rsidRPr="009031E5" w:rsidRDefault="00D76616" w:rsidP="009E6D9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</w:t>
      </w:r>
    </w:p>
    <w:p w:rsidR="00D76616" w:rsidRPr="009031E5" w:rsidRDefault="00D76616" w:rsidP="009031E5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 w:rsidRPr="009031E5">
        <w:rPr>
          <w:b/>
          <w:bCs/>
          <w:i/>
          <w:iCs/>
          <w:sz w:val="28"/>
          <w:szCs w:val="28"/>
          <w:u w:val="single"/>
        </w:rPr>
        <w:t xml:space="preserve">                </w:t>
      </w:r>
      <w:r>
        <w:rPr>
          <w:b/>
          <w:bCs/>
          <w:i/>
          <w:iCs/>
          <w:sz w:val="28"/>
          <w:szCs w:val="28"/>
          <w:u w:val="single"/>
        </w:rPr>
        <w:t xml:space="preserve">    </w:t>
      </w:r>
      <w:r w:rsidRPr="009031E5">
        <w:rPr>
          <w:b/>
          <w:bCs/>
          <w:i/>
          <w:iCs/>
          <w:sz w:val="28"/>
          <w:szCs w:val="28"/>
          <w:u w:val="single"/>
        </w:rPr>
        <w:t xml:space="preserve"> SORU 5)</w:t>
      </w:r>
      <w:r w:rsidRPr="009031E5">
        <w:rPr>
          <w:b/>
          <w:bCs/>
          <w:i/>
          <w:iCs/>
          <w:sz w:val="24"/>
          <w:szCs w:val="24"/>
          <w:u w:val="single"/>
        </w:rPr>
        <w:t xml:space="preserve">  Safra sıvısının özellikleri nelerdir.</w:t>
      </w:r>
      <w:r>
        <w:rPr>
          <w:b/>
          <w:bCs/>
          <w:i/>
          <w:iCs/>
          <w:sz w:val="24"/>
          <w:szCs w:val="24"/>
          <w:u w:val="single"/>
        </w:rPr>
        <w:t xml:space="preserve">               </w:t>
      </w:r>
      <w:r w:rsidRPr="009031E5">
        <w:rPr>
          <w:b/>
          <w:bCs/>
          <w:i/>
          <w:iCs/>
          <w:sz w:val="24"/>
          <w:szCs w:val="24"/>
          <w:u w:val="single"/>
        </w:rPr>
        <w:t>[10 puan]</w:t>
      </w:r>
    </w:p>
    <w:p w:rsidR="00D76616" w:rsidRPr="009031E5" w:rsidRDefault="00D76616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………………………………………………………………………………………………….</w:t>
      </w:r>
    </w:p>
    <w:p w:rsidR="00D76616" w:rsidRPr="009031E5" w:rsidRDefault="00D76616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:rsidR="00D76616" w:rsidRPr="009031E5" w:rsidRDefault="00D76616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……………………………………………………………………………………………………</w:t>
      </w:r>
    </w:p>
    <w:p w:rsidR="00D76616" w:rsidRPr="009031E5" w:rsidRDefault="00D76616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:rsidR="00D76616" w:rsidRPr="009031E5" w:rsidRDefault="00D76616" w:rsidP="009031E5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r w:rsidRPr="009031E5">
        <w:rPr>
          <w:sz w:val="24"/>
          <w:szCs w:val="24"/>
        </w:rPr>
        <w:t>.....................................................................................................</w:t>
      </w:r>
    </w:p>
    <w:p w:rsidR="00D76616" w:rsidRDefault="00D76616" w:rsidP="00565178"/>
    <w:p w:rsidR="00D76616" w:rsidRDefault="00D76616" w:rsidP="00565178"/>
    <w:p w:rsidR="00D76616" w:rsidRDefault="00D76616" w:rsidP="00565178"/>
    <w:p w:rsidR="00D76616" w:rsidRDefault="00D76616" w:rsidP="00B54169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t xml:space="preserve">      </w:t>
      </w:r>
      <w:r w:rsidRPr="009031E5">
        <w:rPr>
          <w:b/>
          <w:bCs/>
          <w:i/>
          <w:iCs/>
          <w:sz w:val="28"/>
          <w:szCs w:val="28"/>
          <w:u w:val="single"/>
        </w:rPr>
        <w:t xml:space="preserve">                 </w:t>
      </w:r>
      <w:r>
        <w:rPr>
          <w:b/>
          <w:bCs/>
          <w:i/>
          <w:iCs/>
          <w:sz w:val="28"/>
          <w:szCs w:val="28"/>
          <w:u w:val="single"/>
        </w:rPr>
        <w:t>SORU 6</w:t>
      </w:r>
      <w:r w:rsidRPr="009031E5">
        <w:rPr>
          <w:b/>
          <w:bCs/>
          <w:i/>
          <w:iCs/>
          <w:sz w:val="28"/>
          <w:szCs w:val="28"/>
          <w:u w:val="single"/>
        </w:rPr>
        <w:t>)</w:t>
      </w:r>
      <w:r>
        <w:rPr>
          <w:b/>
          <w:bCs/>
          <w:i/>
          <w:iCs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bCs/>
          <w:i/>
          <w:iCs/>
          <w:sz w:val="24"/>
          <w:szCs w:val="24"/>
          <w:u w:val="single"/>
        </w:rPr>
        <w:t>[10 puan]</w:t>
      </w:r>
    </w:p>
    <w:p w:rsidR="00D76616" w:rsidRDefault="00D76616" w:rsidP="00B54169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B54169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 xml:space="preserve">            </w:t>
      </w:r>
    </w:p>
    <w:p w:rsidR="00D76616" w:rsidRDefault="00D76616" w:rsidP="00B54169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B54169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B54169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B54169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B54169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Pr="009031E5" w:rsidRDefault="00D76616" w:rsidP="00B54169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                      SORU 7</w:t>
      </w:r>
      <w:r w:rsidRPr="00AF7B27">
        <w:rPr>
          <w:b/>
          <w:bCs/>
          <w:i/>
          <w:iCs/>
          <w:sz w:val="28"/>
          <w:szCs w:val="28"/>
          <w:u w:val="single"/>
        </w:rPr>
        <w:t>)</w:t>
      </w:r>
      <w:r>
        <w:rPr>
          <w:b/>
          <w:bCs/>
          <w:i/>
          <w:iCs/>
          <w:sz w:val="24"/>
          <w:szCs w:val="24"/>
          <w:u w:val="single"/>
        </w:rPr>
        <w:t xml:space="preserve"> Trake solunumunu açıklayınız?              [10 puan]</w:t>
      </w:r>
    </w:p>
    <w:p w:rsidR="00D76616" w:rsidRDefault="00D76616" w:rsidP="00565178"/>
    <w:p w:rsidR="00D76616" w:rsidRDefault="00D76616" w:rsidP="00565178">
      <w:r>
        <w:t xml:space="preserve">               </w:t>
      </w:r>
    </w:p>
    <w:p w:rsidR="00D76616" w:rsidRDefault="00D76616" w:rsidP="00565178"/>
    <w:p w:rsidR="00D76616" w:rsidRDefault="00D76616" w:rsidP="00565178"/>
    <w:p w:rsidR="00D76616" w:rsidRDefault="00D76616" w:rsidP="00565178"/>
    <w:p w:rsidR="00D76616" w:rsidRPr="009031E5" w:rsidRDefault="00D76616" w:rsidP="00AF7B27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t xml:space="preserve">  </w:t>
      </w:r>
      <w:r>
        <w:rPr>
          <w:b/>
          <w:bCs/>
          <w:i/>
          <w:iCs/>
          <w:sz w:val="28"/>
          <w:szCs w:val="28"/>
          <w:u w:val="single"/>
        </w:rPr>
        <w:t xml:space="preserve">                  SORU 8</w:t>
      </w:r>
      <w:r w:rsidRPr="00AF7B27">
        <w:rPr>
          <w:b/>
          <w:bCs/>
          <w:i/>
          <w:iCs/>
          <w:sz w:val="28"/>
          <w:szCs w:val="28"/>
          <w:u w:val="single"/>
        </w:rPr>
        <w:t>)</w:t>
      </w:r>
      <w:r>
        <w:rPr>
          <w:b/>
          <w:bCs/>
          <w:i/>
          <w:iCs/>
          <w:sz w:val="24"/>
          <w:szCs w:val="24"/>
          <w:u w:val="single"/>
        </w:rPr>
        <w:t>Besinlerin emilimindeki kan yolu ve lenf yolunu sırasıyla yazınız. [10 puan]</w:t>
      </w:r>
    </w:p>
    <w:p w:rsidR="00D76616" w:rsidRDefault="00D76616" w:rsidP="00AF7B27"/>
    <w:p w:rsidR="00D76616" w:rsidRDefault="00D76616" w:rsidP="00AF7B27"/>
    <w:p w:rsidR="00D76616" w:rsidRDefault="00D76616" w:rsidP="00AF7B27"/>
    <w:p w:rsidR="00D76616" w:rsidRDefault="00D76616" w:rsidP="00B2458B">
      <w:pPr>
        <w:tabs>
          <w:tab w:val="left" w:pos="10260"/>
        </w:tabs>
        <w:spacing w:after="0"/>
      </w:pPr>
    </w:p>
    <w:p w:rsidR="00D76616" w:rsidRDefault="00D76616" w:rsidP="00B2458B">
      <w:pPr>
        <w:tabs>
          <w:tab w:val="left" w:pos="10260"/>
        </w:tabs>
        <w:spacing w:after="0"/>
      </w:pPr>
    </w:p>
    <w:p w:rsidR="00D76616" w:rsidRDefault="00D76616" w:rsidP="00B2458B">
      <w:pPr>
        <w:tabs>
          <w:tab w:val="left" w:pos="10260"/>
        </w:tabs>
        <w:spacing w:after="0"/>
      </w:pPr>
    </w:p>
    <w:p w:rsidR="00D76616" w:rsidRDefault="00D76616" w:rsidP="00B2458B">
      <w:pPr>
        <w:tabs>
          <w:tab w:val="left" w:pos="10260"/>
        </w:tabs>
        <w:spacing w:after="0"/>
      </w:pPr>
    </w:p>
    <w:p w:rsidR="00D76616" w:rsidRPr="009031E5" w:rsidRDefault="00D76616" w:rsidP="00B2458B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t xml:space="preserve"> </w:t>
      </w:r>
      <w:r>
        <w:rPr>
          <w:b/>
          <w:bCs/>
          <w:i/>
          <w:iCs/>
          <w:sz w:val="28"/>
          <w:szCs w:val="28"/>
          <w:u w:val="single"/>
        </w:rPr>
        <w:t xml:space="preserve">                  SORU 9</w:t>
      </w:r>
      <w:r w:rsidRPr="00AF7B27">
        <w:rPr>
          <w:b/>
          <w:bCs/>
          <w:i/>
          <w:iCs/>
          <w:sz w:val="28"/>
          <w:szCs w:val="28"/>
          <w:u w:val="single"/>
        </w:rPr>
        <w:t>)</w:t>
      </w:r>
      <w:r>
        <w:rPr>
          <w:b/>
          <w:bCs/>
          <w:i/>
          <w:iCs/>
          <w:sz w:val="24"/>
          <w:szCs w:val="24"/>
          <w:u w:val="single"/>
        </w:rPr>
        <w:t>Besinlerin kimyasal sindirimlerinin başladığı ve sona erdiği organları yazarak besinlerin  yapı taşlarını  belirtiniz?      [10 puan]</w:t>
      </w:r>
    </w:p>
    <w:p w:rsidR="00D76616" w:rsidRDefault="00D76616" w:rsidP="00B2458B"/>
    <w:p w:rsidR="00D76616" w:rsidRDefault="00D76616" w:rsidP="00AF7B27"/>
    <w:p w:rsidR="00D76616" w:rsidRDefault="00D76616" w:rsidP="00565178">
      <w:r>
        <w:t xml:space="preserve">                   </w:t>
      </w:r>
    </w:p>
    <w:p w:rsidR="00D76616" w:rsidRDefault="00D76616" w:rsidP="00565178"/>
    <w:p w:rsidR="00D76616" w:rsidRPr="00565178" w:rsidRDefault="00D76616" w:rsidP="00565178"/>
    <w:p w:rsidR="00D76616" w:rsidRPr="00565178" w:rsidRDefault="00D76616" w:rsidP="00565178">
      <w:r>
        <w:t xml:space="preserve">...................................................       </w:t>
      </w:r>
      <w:r w:rsidRPr="001A4D95">
        <w:rPr>
          <w:rFonts w:ascii="Monotype Corsiva" w:hAnsi="Monotype Corsiva" w:cs="Monotype Corsiva"/>
          <w:b/>
          <w:bCs/>
          <w:sz w:val="36"/>
          <w:szCs w:val="36"/>
        </w:rPr>
        <w:t xml:space="preserve">BAŞARILAR </w:t>
      </w:r>
      <w:r>
        <w:rPr>
          <w:rFonts w:ascii="Monotype Corsiva" w:hAnsi="Monotype Corsiva" w:cs="Monotype Corsiva"/>
          <w:b/>
          <w:bCs/>
          <w:sz w:val="36"/>
          <w:szCs w:val="36"/>
        </w:rPr>
        <w:t xml:space="preserve">      </w:t>
      </w:r>
      <w:r w:rsidRPr="001A4D95">
        <w:rPr>
          <w:rFonts w:ascii="Monotype Corsiva" w:hAnsi="Monotype Corsiva" w:cs="Monotype Corsiva"/>
          <w:b/>
          <w:bCs/>
          <w:sz w:val="36"/>
          <w:szCs w:val="36"/>
        </w:rPr>
        <w:t>Dİ</w:t>
      </w:r>
      <w:r>
        <w:rPr>
          <w:rFonts w:ascii="Monotype Corsiva" w:hAnsi="Monotype Corsiva" w:cs="Monotype Corsiva"/>
          <w:b/>
          <w:bCs/>
          <w:sz w:val="36"/>
          <w:szCs w:val="36"/>
        </w:rPr>
        <w:t xml:space="preserve">LERİM   </w:t>
      </w:r>
      <w:r>
        <w:t>............................................................</w:t>
      </w:r>
    </w:p>
    <w:p w:rsidR="00D76616" w:rsidRPr="00565178" w:rsidRDefault="00D76616" w:rsidP="00565178"/>
    <w:p w:rsidR="00D76616" w:rsidRDefault="00D76616" w:rsidP="00565178">
      <w:r>
        <w:t xml:space="preserve">            </w:t>
      </w:r>
    </w:p>
    <w:p w:rsidR="00D76616" w:rsidRDefault="00D76616" w:rsidP="00565178"/>
    <w:p w:rsidR="00D76616" w:rsidRPr="00F103B0" w:rsidRDefault="00D76616" w:rsidP="00F103B0">
      <w:pPr>
        <w:pStyle w:val="NoSpacing"/>
        <w:tabs>
          <w:tab w:val="left" w:pos="7740"/>
        </w:tabs>
        <w:rPr>
          <w:b/>
          <w:bCs/>
        </w:rPr>
      </w:pPr>
      <w:r w:rsidRPr="00F103B0">
        <w:rPr>
          <w:b/>
          <w:bCs/>
        </w:rPr>
        <w:t xml:space="preserve">                              SELAMİ TAŞDEMİR </w:t>
      </w:r>
      <w:r>
        <w:rPr>
          <w:b/>
          <w:bCs/>
        </w:rPr>
        <w:tab/>
        <w:t>BEYBÜN GÜR</w:t>
      </w:r>
    </w:p>
    <w:p w:rsidR="00D76616" w:rsidRDefault="00D76616" w:rsidP="00F103B0">
      <w:pPr>
        <w:pStyle w:val="NoSpacing"/>
        <w:tabs>
          <w:tab w:val="left" w:pos="8130"/>
        </w:tabs>
        <w:rPr>
          <w:b/>
          <w:bCs/>
        </w:rPr>
      </w:pPr>
      <w:r w:rsidRPr="00F103B0">
        <w:rPr>
          <w:b/>
          <w:bCs/>
        </w:rPr>
        <w:t xml:space="preserve">                           BİYOLOJİ ÖĞRETMENİ</w:t>
      </w:r>
      <w:r>
        <w:rPr>
          <w:b/>
          <w:bCs/>
        </w:rPr>
        <w:t xml:space="preserve">                                                                               MÜDÜR BAŞYARDIMCISI</w:t>
      </w:r>
    </w:p>
    <w:p w:rsidR="00D76616" w:rsidRDefault="00D76616" w:rsidP="00F103B0">
      <w:pPr>
        <w:pStyle w:val="NoSpacing"/>
        <w:tabs>
          <w:tab w:val="left" w:pos="8130"/>
        </w:tabs>
        <w:rPr>
          <w:b/>
          <w:bCs/>
        </w:rPr>
      </w:pPr>
    </w:p>
    <w:p w:rsidR="00D76616" w:rsidRPr="00F103B0" w:rsidRDefault="00D76616" w:rsidP="00F103B0">
      <w:pPr>
        <w:pStyle w:val="NoSpacing"/>
        <w:tabs>
          <w:tab w:val="left" w:pos="8130"/>
        </w:tabs>
        <w:rPr>
          <w:b/>
          <w:bCs/>
        </w:rPr>
      </w:pPr>
    </w:p>
    <w:p w:rsidR="00D76616" w:rsidRPr="00F103B0" w:rsidRDefault="00D76616" w:rsidP="00F103B0">
      <w:pPr>
        <w:pStyle w:val="NoSpacing"/>
        <w:rPr>
          <w:b/>
          <w:bCs/>
        </w:rPr>
      </w:pPr>
      <w:r w:rsidRPr="00F103B0">
        <w:rPr>
          <w:b/>
          <w:bCs/>
        </w:rPr>
        <w:t xml:space="preserve">             </w:t>
      </w:r>
    </w:p>
    <w:p w:rsidR="00D76616" w:rsidRDefault="00D76616" w:rsidP="00565178">
      <w:pPr>
        <w:pStyle w:val="Header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</w:t>
      </w:r>
    </w:p>
    <w:p w:rsidR="00D76616" w:rsidRDefault="00D76616" w:rsidP="00565178">
      <w:pPr>
        <w:pStyle w:val="Header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HAKKARİ ANADOLU LİSESİ 2015-2016 EĞİTİM ÖĞRETİM YILI                     20/11/2015</w:t>
      </w:r>
    </w:p>
    <w:p w:rsidR="00D76616" w:rsidRDefault="00D76616" w:rsidP="00565178">
      <w:pPr>
        <w:pStyle w:val="Header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BİYOLOJİ DERSİ 12. SINIF 1.DÖNEM 1.YAZILI SORULARI</w:t>
      </w:r>
    </w:p>
    <w:p w:rsidR="00D76616" w:rsidRDefault="00D76616" w:rsidP="00565178">
      <w:pPr>
        <w:pStyle w:val="Header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B-GRUBU</w:t>
      </w:r>
    </w:p>
    <w:p w:rsidR="00D76616" w:rsidRDefault="00D76616" w:rsidP="00565178">
      <w:pPr>
        <w:pStyle w:val="Header"/>
        <w:jc w:val="center"/>
        <w:rPr>
          <w:b/>
          <w:bCs/>
          <w:sz w:val="24"/>
          <w:szCs w:val="24"/>
        </w:rPr>
      </w:pPr>
    </w:p>
    <w:p w:rsidR="00D76616" w:rsidRDefault="00D76616" w:rsidP="00565178">
      <w:pPr>
        <w:pStyle w:val="Header"/>
        <w:tabs>
          <w:tab w:val="center" w:pos="523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ADI-SOYADI:……………………………………………………………………………..</w:t>
      </w:r>
    </w:p>
    <w:p w:rsidR="00D76616" w:rsidRDefault="00D76616" w:rsidP="00565178">
      <w:pPr>
        <w:pStyle w:val="Header"/>
        <w:tabs>
          <w:tab w:val="center" w:pos="523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SINIFI-NO:…………………………………..</w:t>
      </w:r>
    </w:p>
    <w:p w:rsidR="00D76616" w:rsidRPr="00192D36" w:rsidRDefault="00D76616" w:rsidP="00192D36">
      <w:pPr>
        <w:pStyle w:val="Header"/>
        <w:tabs>
          <w:tab w:val="center" w:pos="5233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</w:p>
    <w:p w:rsidR="00D76616" w:rsidRPr="00E24573" w:rsidRDefault="00D76616" w:rsidP="00565178">
      <w:pPr>
        <w:tabs>
          <w:tab w:val="left" w:pos="10260"/>
        </w:tabs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 xml:space="preserve">                </w:t>
      </w:r>
      <w:r w:rsidRPr="00E24573">
        <w:rPr>
          <w:b/>
          <w:bCs/>
          <w:i/>
          <w:iCs/>
          <w:sz w:val="24"/>
          <w:szCs w:val="24"/>
          <w:u w:val="single"/>
        </w:rPr>
        <w:t xml:space="preserve">  </w:t>
      </w:r>
      <w:r w:rsidRPr="00E24573">
        <w:rPr>
          <w:b/>
          <w:bCs/>
          <w:i/>
          <w:iCs/>
          <w:sz w:val="28"/>
          <w:szCs w:val="28"/>
          <w:u w:val="single"/>
        </w:rPr>
        <w:t>SORU 1)</w:t>
      </w:r>
      <w:r w:rsidRPr="00E24573">
        <w:rPr>
          <w:b/>
          <w:bCs/>
          <w:i/>
          <w:iCs/>
          <w:sz w:val="24"/>
          <w:szCs w:val="24"/>
          <w:u w:val="single"/>
        </w:rPr>
        <w:t xml:space="preserve">  Aşağıdaki ifadelerden doğru olanlara (D) yanlış olanlara (Y) harfi koyunuz.</w:t>
      </w:r>
      <w:r>
        <w:rPr>
          <w:b/>
          <w:bCs/>
          <w:i/>
          <w:iCs/>
          <w:sz w:val="24"/>
          <w:szCs w:val="24"/>
          <w:u w:val="single"/>
        </w:rPr>
        <w:t xml:space="preserve">      [16</w:t>
      </w:r>
      <w:r w:rsidRPr="00E24573">
        <w:rPr>
          <w:b/>
          <w:bCs/>
          <w:i/>
          <w:iCs/>
          <w:sz w:val="24"/>
          <w:szCs w:val="24"/>
          <w:u w:val="single"/>
        </w:rPr>
        <w:t xml:space="preserve"> puan]</w:t>
      </w:r>
    </w:p>
    <w:p w:rsidR="00D76616" w:rsidRPr="00E24573" w:rsidRDefault="00D76616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………… Kimyasal sindirimde enzimler kullanılır.</w:t>
      </w:r>
    </w:p>
    <w:p w:rsidR="00D76616" w:rsidRPr="00E24573" w:rsidRDefault="00D76616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>……….. Yemek borusunda kimyasal sindirim gerçekleşir.</w:t>
      </w:r>
    </w:p>
    <w:p w:rsidR="00D76616" w:rsidRPr="00E24573" w:rsidRDefault="00D76616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………… </w:t>
      </w:r>
      <w:r w:rsidRPr="00E24573">
        <w:rPr>
          <w:sz w:val="24"/>
          <w:szCs w:val="24"/>
        </w:rPr>
        <w:t>Gastrovasküler boşluk yassı solucanda bulunmaz</w:t>
      </w:r>
    </w:p>
    <w:p w:rsidR="00D76616" w:rsidRPr="00E24573" w:rsidRDefault="00D76616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………… Emilim yüzeyini artıran kıvrımlara villüs denir.</w:t>
      </w:r>
      <w:r>
        <w:rPr>
          <w:sz w:val="24"/>
          <w:szCs w:val="24"/>
        </w:rPr>
        <w:tab/>
      </w:r>
    </w:p>
    <w:p w:rsidR="00D76616" w:rsidRPr="00E24573" w:rsidRDefault="00D76616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 Safra, safra kesesi tarafından üretilir.</w:t>
      </w:r>
    </w:p>
    <w:p w:rsidR="00D76616" w:rsidRPr="00E24573" w:rsidRDefault="00D76616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…………. Ergin kurbağalarda sadece akçiğer solunumu görülür.</w:t>
      </w:r>
    </w:p>
    <w:p w:rsidR="00D76616" w:rsidRPr="00E24573" w:rsidRDefault="00D76616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…………. Sudaki oksijen oranı havadakinden fazladır.</w:t>
      </w:r>
    </w:p>
    <w:p w:rsidR="00D76616" w:rsidRPr="00E24573" w:rsidRDefault="00D76616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…………. Kemikli balıklarda solungaç kapağı bulunmaz.</w:t>
      </w:r>
    </w:p>
    <w:p w:rsidR="00D76616" w:rsidRDefault="00D76616" w:rsidP="00DF481F">
      <w:p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D76616" w:rsidRDefault="00D76616" w:rsidP="002A6D85">
      <w:pPr>
        <w:tabs>
          <w:tab w:val="left" w:pos="7095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              </w:t>
      </w:r>
      <w:r w:rsidRPr="002A6D85">
        <w:rPr>
          <w:b/>
          <w:bCs/>
          <w:i/>
          <w:iCs/>
          <w:sz w:val="28"/>
          <w:szCs w:val="28"/>
          <w:u w:val="single"/>
        </w:rPr>
        <w:t>SORU 2)</w:t>
      </w:r>
      <w:r w:rsidRPr="002A6D85">
        <w:rPr>
          <w:b/>
          <w:bCs/>
          <w:i/>
          <w:iCs/>
          <w:sz w:val="24"/>
          <w:szCs w:val="24"/>
          <w:u w:val="single"/>
        </w:rPr>
        <w:t xml:space="preserve">  Aşağıdaki boşluklara uygun </w:t>
      </w:r>
      <w:r>
        <w:rPr>
          <w:b/>
          <w:bCs/>
          <w:i/>
          <w:iCs/>
          <w:sz w:val="24"/>
          <w:szCs w:val="24"/>
          <w:u w:val="single"/>
        </w:rPr>
        <w:t xml:space="preserve">kelimeleri yazınız?                 </w:t>
      </w:r>
      <w:r w:rsidRPr="002A6D85">
        <w:rPr>
          <w:b/>
          <w:bCs/>
          <w:i/>
          <w:iCs/>
          <w:sz w:val="24"/>
          <w:szCs w:val="24"/>
          <w:u w:val="single"/>
        </w:rPr>
        <w:t>[14 puan]</w:t>
      </w:r>
      <w:r w:rsidRPr="002A6D85">
        <w:rPr>
          <w:b/>
          <w:bCs/>
          <w:i/>
          <w:iCs/>
          <w:sz w:val="24"/>
          <w:szCs w:val="24"/>
          <w:u w:val="single"/>
        </w:rPr>
        <w:tab/>
      </w:r>
    </w:p>
    <w:p w:rsidR="00D76616" w:rsidRPr="002A6D85" w:rsidRDefault="00D76616" w:rsidP="002A6D85">
      <w:pPr>
        <w:tabs>
          <w:tab w:val="left" w:pos="7095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Pr="002A6D85" w:rsidRDefault="00D76616" w:rsidP="00F70A1E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Balinalar.....................................solunumu yapar.</w:t>
      </w:r>
    </w:p>
    <w:p w:rsidR="00D76616" w:rsidRDefault="00D76616" w:rsidP="00F70A1E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hormonlar…………………………., …………………………………, ………………………….dir.</w:t>
      </w:r>
    </w:p>
    <w:p w:rsidR="00D76616" w:rsidRDefault="00D76616" w:rsidP="00F70A1E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Tükrüğün içinde........................................sindiren enzim bulunur.</w:t>
      </w:r>
    </w:p>
    <w:p w:rsidR="00D76616" w:rsidRDefault="00D76616" w:rsidP="00F70A1E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canlılarda..........................................damar bulunmaz</w:t>
      </w:r>
    </w:p>
    <w:p w:rsidR="00D76616" w:rsidRDefault="00D76616" w:rsidP="00AA5D76">
      <w:pPr>
        <w:pStyle w:val="ListParagraph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enzim..................................dir.</w:t>
      </w:r>
    </w:p>
    <w:p w:rsidR="00D76616" w:rsidRPr="00AA5D76" w:rsidRDefault="00D76616" w:rsidP="00AA5D76">
      <w:pPr>
        <w:pStyle w:val="ListParagraph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D76616" w:rsidRDefault="00D76616" w:rsidP="00673B3C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                </w:t>
      </w:r>
      <w:r w:rsidRPr="00AA5D76">
        <w:rPr>
          <w:b/>
          <w:bCs/>
          <w:i/>
          <w:iCs/>
          <w:sz w:val="28"/>
          <w:szCs w:val="28"/>
          <w:u w:val="single"/>
        </w:rPr>
        <w:t>SORU 3)</w:t>
      </w:r>
      <w:r w:rsidRPr="00AA5D76">
        <w:rPr>
          <w:b/>
          <w:bCs/>
          <w:i/>
          <w:iCs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bCs/>
          <w:i/>
          <w:iCs/>
          <w:sz w:val="24"/>
          <w:szCs w:val="24"/>
          <w:u w:val="single"/>
        </w:rPr>
        <w:t xml:space="preserve">                          </w:t>
      </w:r>
      <w:r w:rsidRPr="00AA5D76">
        <w:rPr>
          <w:b/>
          <w:bCs/>
          <w:i/>
          <w:iCs/>
          <w:sz w:val="24"/>
          <w:szCs w:val="24"/>
          <w:u w:val="single"/>
        </w:rPr>
        <w:t>[10 puan]</w:t>
      </w:r>
    </w:p>
    <w:p w:rsidR="00D76616" w:rsidRPr="00AA5D76" w:rsidRDefault="00D76616" w:rsidP="00673B3C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673B3C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</w:t>
      </w:r>
    </w:p>
    <w:p w:rsidR="00D76616" w:rsidRDefault="00D76616" w:rsidP="00673B3C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</w:t>
      </w:r>
    </w:p>
    <w:p w:rsidR="00D76616" w:rsidRDefault="00D76616" w:rsidP="00673B3C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……………………………………………………………………………………</w:t>
      </w:r>
    </w:p>
    <w:p w:rsidR="00D76616" w:rsidRDefault="00D76616" w:rsidP="00673B3C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…………………………………………………………………………………….</w:t>
      </w:r>
    </w:p>
    <w:p w:rsidR="00D76616" w:rsidRPr="00AA5D76" w:rsidRDefault="00D76616" w:rsidP="00AA5D76">
      <w:pPr>
        <w:pStyle w:val="ListParagraph"/>
        <w:numPr>
          <w:ilvl w:val="0"/>
          <w:numId w:val="7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……………………………………………………………………………………</w:t>
      </w:r>
    </w:p>
    <w:p w:rsidR="00D76616" w:rsidRDefault="00D76616" w:rsidP="00673B3C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                   </w:t>
      </w:r>
      <w:r w:rsidRPr="00AA5D76">
        <w:rPr>
          <w:b/>
          <w:bCs/>
          <w:i/>
          <w:iCs/>
          <w:sz w:val="28"/>
          <w:szCs w:val="28"/>
          <w:u w:val="single"/>
        </w:rPr>
        <w:t>SORU 4)</w:t>
      </w:r>
      <w:r w:rsidRPr="00AA5D76">
        <w:rPr>
          <w:b/>
          <w:bCs/>
          <w:i/>
          <w:iCs/>
          <w:sz w:val="24"/>
          <w:szCs w:val="24"/>
          <w:u w:val="single"/>
        </w:rPr>
        <w:t xml:space="preserve"> Canlılarda görülen solunum çeşitleri nelerdir ve hangi canlılarda görülür.</w:t>
      </w:r>
      <w:r>
        <w:rPr>
          <w:b/>
          <w:bCs/>
          <w:i/>
          <w:iCs/>
          <w:sz w:val="24"/>
          <w:szCs w:val="24"/>
          <w:u w:val="single"/>
        </w:rPr>
        <w:t xml:space="preserve">         </w:t>
      </w:r>
      <w:r w:rsidRPr="00AA5D76">
        <w:rPr>
          <w:b/>
          <w:bCs/>
          <w:i/>
          <w:iCs/>
          <w:sz w:val="24"/>
          <w:szCs w:val="24"/>
          <w:u w:val="single"/>
        </w:rPr>
        <w:t>[10 puan]</w:t>
      </w:r>
    </w:p>
    <w:p w:rsidR="00D76616" w:rsidRPr="00AA5D76" w:rsidRDefault="00D76616" w:rsidP="00673B3C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   ÖRN:…………………………………………</w:t>
      </w:r>
    </w:p>
    <w:p w:rsidR="00D76616" w:rsidRDefault="00D76616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   ÖRN:………………………………………..</w:t>
      </w:r>
    </w:p>
    <w:p w:rsidR="00D76616" w:rsidRDefault="00D76616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   ÖRN:………………………………………..</w:t>
      </w:r>
    </w:p>
    <w:p w:rsidR="00D76616" w:rsidRDefault="00D76616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………………………………………………………..   ÖRN:…………………………………………</w:t>
      </w:r>
    </w:p>
    <w:p w:rsidR="00D76616" w:rsidRDefault="00D76616" w:rsidP="00764948">
      <w:pPr>
        <w:pStyle w:val="ListParagraph"/>
        <w:numPr>
          <w:ilvl w:val="0"/>
          <w:numId w:val="9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………………………………………………………..   ÖRN:………………………………………….</w:t>
      </w:r>
    </w:p>
    <w:p w:rsidR="00D76616" w:rsidRDefault="00D76616" w:rsidP="00AA5D76">
      <w:pPr>
        <w:pStyle w:val="ListParagraph"/>
        <w:tabs>
          <w:tab w:val="left" w:pos="10260"/>
        </w:tabs>
        <w:spacing w:after="0"/>
        <w:ind w:left="1470"/>
        <w:rPr>
          <w:b/>
          <w:bCs/>
          <w:sz w:val="24"/>
          <w:szCs w:val="24"/>
        </w:rPr>
      </w:pPr>
    </w:p>
    <w:p w:rsidR="00D76616" w:rsidRPr="00AA5D76" w:rsidRDefault="00D76616" w:rsidP="00764948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                  </w:t>
      </w:r>
      <w:r w:rsidRPr="00AA5D76">
        <w:rPr>
          <w:b/>
          <w:bCs/>
          <w:i/>
          <w:iCs/>
          <w:sz w:val="28"/>
          <w:szCs w:val="28"/>
          <w:u w:val="single"/>
        </w:rPr>
        <w:t>SORU 5)</w:t>
      </w:r>
      <w:r w:rsidRPr="00AA5D76">
        <w:rPr>
          <w:b/>
          <w:bCs/>
          <w:i/>
          <w:iCs/>
          <w:sz w:val="24"/>
          <w:szCs w:val="24"/>
          <w:u w:val="single"/>
        </w:rPr>
        <w:t xml:space="preserve">  Safra sıvısının özellikleri nelerdir.</w:t>
      </w:r>
      <w:r>
        <w:rPr>
          <w:b/>
          <w:bCs/>
          <w:i/>
          <w:iCs/>
          <w:sz w:val="24"/>
          <w:szCs w:val="24"/>
          <w:u w:val="single"/>
        </w:rPr>
        <w:t xml:space="preserve">                        </w:t>
      </w:r>
      <w:r w:rsidRPr="00AA5D76">
        <w:rPr>
          <w:b/>
          <w:bCs/>
          <w:i/>
          <w:iCs/>
          <w:sz w:val="24"/>
          <w:szCs w:val="24"/>
          <w:u w:val="single"/>
        </w:rPr>
        <w:t>[10 puan]</w:t>
      </w:r>
    </w:p>
    <w:p w:rsidR="00D76616" w:rsidRDefault="00D76616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………………………………………………………………………………………………….</w:t>
      </w:r>
    </w:p>
    <w:p w:rsidR="00D76616" w:rsidRDefault="00D76616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……………………………………………………………………………………………………</w:t>
      </w:r>
    </w:p>
    <w:p w:rsidR="00D76616" w:rsidRDefault="00D76616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……………………………………………………………………………………………………</w:t>
      </w:r>
    </w:p>
    <w:p w:rsidR="00D76616" w:rsidRDefault="00D76616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……………………………………………………………………………………………………</w:t>
      </w:r>
    </w:p>
    <w:p w:rsidR="00D76616" w:rsidRDefault="00D76616" w:rsidP="00764948">
      <w:pPr>
        <w:pStyle w:val="ListParagraph"/>
        <w:numPr>
          <w:ilvl w:val="0"/>
          <w:numId w:val="11"/>
        </w:numPr>
        <w:tabs>
          <w:tab w:val="left" w:pos="1026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........................................................................................................</w:t>
      </w:r>
    </w:p>
    <w:p w:rsidR="00D76616" w:rsidRDefault="00D76616" w:rsidP="00AA5D76">
      <w:pPr>
        <w:pStyle w:val="ListParagraph"/>
        <w:tabs>
          <w:tab w:val="left" w:pos="10260"/>
        </w:tabs>
        <w:spacing w:after="0"/>
        <w:ind w:left="1140"/>
        <w:rPr>
          <w:b/>
          <w:bCs/>
          <w:sz w:val="24"/>
          <w:szCs w:val="24"/>
        </w:rPr>
      </w:pPr>
    </w:p>
    <w:p w:rsidR="00D76616" w:rsidRDefault="00D76616" w:rsidP="00764948">
      <w:pPr>
        <w:pStyle w:val="ListParagraph"/>
        <w:tabs>
          <w:tab w:val="left" w:pos="10260"/>
        </w:tabs>
        <w:spacing w:after="0"/>
        <w:ind w:left="1140"/>
        <w:rPr>
          <w:b/>
          <w:bCs/>
          <w:sz w:val="24"/>
          <w:szCs w:val="24"/>
        </w:rPr>
      </w:pPr>
    </w:p>
    <w:p w:rsidR="00D7661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                     SORU 6</w:t>
      </w:r>
      <w:r w:rsidRPr="00AA5D76">
        <w:rPr>
          <w:b/>
          <w:bCs/>
          <w:i/>
          <w:iCs/>
          <w:sz w:val="28"/>
          <w:szCs w:val="28"/>
          <w:u w:val="single"/>
        </w:rPr>
        <w:t>)</w:t>
      </w:r>
      <w:r>
        <w:rPr>
          <w:b/>
          <w:bCs/>
          <w:i/>
          <w:iCs/>
          <w:sz w:val="28"/>
          <w:szCs w:val="28"/>
          <w:u w:val="single"/>
        </w:rPr>
        <w:t xml:space="preserve">  </w:t>
      </w:r>
      <w:r>
        <w:rPr>
          <w:b/>
          <w:bCs/>
          <w:i/>
          <w:iCs/>
          <w:sz w:val="24"/>
          <w:szCs w:val="24"/>
          <w:u w:val="single"/>
        </w:rPr>
        <w:t xml:space="preserve"> Sindirim organlarından ağız hakkında kısaca bilgi veriniz?           </w:t>
      </w:r>
      <w:r w:rsidRPr="00AA5D76">
        <w:rPr>
          <w:b/>
          <w:bCs/>
          <w:i/>
          <w:iCs/>
          <w:sz w:val="24"/>
          <w:szCs w:val="24"/>
          <w:u w:val="single"/>
        </w:rPr>
        <w:t>[10 puan]</w:t>
      </w:r>
    </w:p>
    <w:p w:rsidR="00D7661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 xml:space="preserve"> </w:t>
      </w:r>
    </w:p>
    <w:p w:rsidR="00D7661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 xml:space="preserve">   </w:t>
      </w:r>
    </w:p>
    <w:p w:rsidR="00D76616" w:rsidRDefault="00D76616" w:rsidP="0054584B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 xml:space="preserve">          </w:t>
      </w:r>
    </w:p>
    <w:p w:rsidR="00D76616" w:rsidRPr="009031E5" w:rsidRDefault="00D76616" w:rsidP="0054584B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                      SORU 7</w:t>
      </w:r>
      <w:r w:rsidRPr="00AF7B27">
        <w:rPr>
          <w:b/>
          <w:bCs/>
          <w:i/>
          <w:iCs/>
          <w:sz w:val="28"/>
          <w:szCs w:val="28"/>
          <w:u w:val="single"/>
        </w:rPr>
        <w:t>)</w:t>
      </w:r>
      <w:r>
        <w:rPr>
          <w:b/>
          <w:bCs/>
          <w:i/>
          <w:iCs/>
          <w:sz w:val="24"/>
          <w:szCs w:val="24"/>
          <w:u w:val="single"/>
        </w:rPr>
        <w:t xml:space="preserve"> Trake solunumunu açıklayınız?              [10 puan]</w:t>
      </w:r>
    </w:p>
    <w:p w:rsidR="00D76616" w:rsidRDefault="00D76616" w:rsidP="0054584B"/>
    <w:p w:rsidR="00D76616" w:rsidRDefault="00D76616" w:rsidP="0054584B">
      <w:r>
        <w:t xml:space="preserve">               </w:t>
      </w:r>
    </w:p>
    <w:p w:rsidR="00D76616" w:rsidRDefault="00D76616" w:rsidP="0054584B"/>
    <w:p w:rsidR="00D76616" w:rsidRDefault="00D76616" w:rsidP="0054584B"/>
    <w:p w:rsidR="00D76616" w:rsidRDefault="00D76616" w:rsidP="0054584B"/>
    <w:p w:rsidR="00D76616" w:rsidRPr="009031E5" w:rsidRDefault="00D76616" w:rsidP="0054584B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t xml:space="preserve">  </w:t>
      </w:r>
      <w:r>
        <w:rPr>
          <w:b/>
          <w:bCs/>
          <w:i/>
          <w:iCs/>
          <w:sz w:val="28"/>
          <w:szCs w:val="28"/>
          <w:u w:val="single"/>
        </w:rPr>
        <w:t xml:space="preserve">                  SORU 8</w:t>
      </w:r>
      <w:r w:rsidRPr="00AF7B27">
        <w:rPr>
          <w:b/>
          <w:bCs/>
          <w:i/>
          <w:iCs/>
          <w:sz w:val="28"/>
          <w:szCs w:val="28"/>
          <w:u w:val="single"/>
        </w:rPr>
        <w:t>)</w:t>
      </w:r>
      <w:r>
        <w:rPr>
          <w:b/>
          <w:bCs/>
          <w:i/>
          <w:iCs/>
          <w:sz w:val="24"/>
          <w:szCs w:val="24"/>
          <w:u w:val="single"/>
        </w:rPr>
        <w:t>Besinlerin emilimindeki kan yolu ve lenf yolunu sırasıyla yazınız. [10 puan]</w:t>
      </w:r>
    </w:p>
    <w:p w:rsidR="00D76616" w:rsidRDefault="00D76616" w:rsidP="0054584B"/>
    <w:p w:rsidR="00D76616" w:rsidRDefault="00D76616" w:rsidP="0054584B"/>
    <w:p w:rsidR="00D76616" w:rsidRDefault="00D76616" w:rsidP="0054584B"/>
    <w:p w:rsidR="00D76616" w:rsidRDefault="00D76616" w:rsidP="0054584B">
      <w:pPr>
        <w:tabs>
          <w:tab w:val="left" w:pos="10260"/>
        </w:tabs>
        <w:spacing w:after="0"/>
      </w:pPr>
    </w:p>
    <w:p w:rsidR="00D76616" w:rsidRDefault="00D76616" w:rsidP="0054584B">
      <w:pPr>
        <w:tabs>
          <w:tab w:val="left" w:pos="10260"/>
        </w:tabs>
        <w:spacing w:after="0"/>
      </w:pPr>
    </w:p>
    <w:p w:rsidR="00D76616" w:rsidRDefault="00D76616" w:rsidP="0054584B">
      <w:pPr>
        <w:tabs>
          <w:tab w:val="left" w:pos="10260"/>
        </w:tabs>
        <w:spacing w:after="0"/>
      </w:pPr>
    </w:p>
    <w:p w:rsidR="00D76616" w:rsidRDefault="00D76616" w:rsidP="0054584B">
      <w:pPr>
        <w:tabs>
          <w:tab w:val="left" w:pos="10260"/>
        </w:tabs>
        <w:spacing w:after="0"/>
      </w:pPr>
    </w:p>
    <w:p w:rsidR="00D76616" w:rsidRPr="009031E5" w:rsidRDefault="00D76616" w:rsidP="0054584B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t xml:space="preserve"> </w:t>
      </w:r>
      <w:r>
        <w:rPr>
          <w:b/>
          <w:bCs/>
          <w:i/>
          <w:iCs/>
          <w:sz w:val="28"/>
          <w:szCs w:val="28"/>
          <w:u w:val="single"/>
        </w:rPr>
        <w:t xml:space="preserve">                  SORU 9</w:t>
      </w:r>
      <w:r w:rsidRPr="00AF7B27">
        <w:rPr>
          <w:b/>
          <w:bCs/>
          <w:i/>
          <w:iCs/>
          <w:sz w:val="28"/>
          <w:szCs w:val="28"/>
          <w:u w:val="single"/>
        </w:rPr>
        <w:t>)</w:t>
      </w:r>
      <w:r>
        <w:rPr>
          <w:b/>
          <w:bCs/>
          <w:i/>
          <w:iCs/>
          <w:sz w:val="24"/>
          <w:szCs w:val="24"/>
          <w:u w:val="single"/>
        </w:rPr>
        <w:t>Besinlerin kimyasal sindirimlerinin başladığı ve sona erdiği organları yazarak besinlerin  yapı taşlarını  belirtiniz?      [10 puan]</w:t>
      </w:r>
    </w:p>
    <w:p w:rsidR="00D76616" w:rsidRDefault="00D76616" w:rsidP="0054584B"/>
    <w:p w:rsidR="00D76616" w:rsidRDefault="00D76616" w:rsidP="0054584B"/>
    <w:p w:rsidR="00D76616" w:rsidRDefault="00D76616" w:rsidP="0054584B">
      <w:r>
        <w:t xml:space="preserve">                   </w:t>
      </w:r>
    </w:p>
    <w:p w:rsidR="00D76616" w:rsidRDefault="00D76616" w:rsidP="0054584B"/>
    <w:p w:rsidR="00D76616" w:rsidRPr="00565178" w:rsidRDefault="00D76616" w:rsidP="0054584B"/>
    <w:p w:rsidR="00D76616" w:rsidRPr="00565178" w:rsidRDefault="00D76616" w:rsidP="0054584B">
      <w:r>
        <w:t xml:space="preserve">...................................................       </w:t>
      </w:r>
      <w:r w:rsidRPr="001A4D95">
        <w:rPr>
          <w:rFonts w:ascii="Monotype Corsiva" w:hAnsi="Monotype Corsiva" w:cs="Monotype Corsiva"/>
          <w:b/>
          <w:bCs/>
          <w:sz w:val="36"/>
          <w:szCs w:val="36"/>
        </w:rPr>
        <w:t xml:space="preserve">BAŞARILAR </w:t>
      </w:r>
      <w:r>
        <w:rPr>
          <w:rFonts w:ascii="Monotype Corsiva" w:hAnsi="Monotype Corsiva" w:cs="Monotype Corsiva"/>
          <w:b/>
          <w:bCs/>
          <w:sz w:val="36"/>
          <w:szCs w:val="36"/>
        </w:rPr>
        <w:t xml:space="preserve">      </w:t>
      </w:r>
      <w:r w:rsidRPr="001A4D95">
        <w:rPr>
          <w:rFonts w:ascii="Monotype Corsiva" w:hAnsi="Monotype Corsiva" w:cs="Monotype Corsiva"/>
          <w:b/>
          <w:bCs/>
          <w:sz w:val="36"/>
          <w:szCs w:val="36"/>
        </w:rPr>
        <w:t>Dİ</w:t>
      </w:r>
      <w:r>
        <w:rPr>
          <w:rFonts w:ascii="Monotype Corsiva" w:hAnsi="Monotype Corsiva" w:cs="Monotype Corsiva"/>
          <w:b/>
          <w:bCs/>
          <w:sz w:val="36"/>
          <w:szCs w:val="36"/>
        </w:rPr>
        <w:t xml:space="preserve">LERİM   </w:t>
      </w:r>
      <w:r>
        <w:t>............................................................</w:t>
      </w:r>
    </w:p>
    <w:p w:rsidR="00D76616" w:rsidRPr="00565178" w:rsidRDefault="00D76616" w:rsidP="0054584B"/>
    <w:p w:rsidR="00D76616" w:rsidRDefault="00D76616" w:rsidP="0054584B">
      <w:r>
        <w:t xml:space="preserve">            </w:t>
      </w:r>
    </w:p>
    <w:p w:rsidR="00D76616" w:rsidRDefault="00D76616" w:rsidP="0054584B"/>
    <w:p w:rsidR="00D76616" w:rsidRPr="00F103B0" w:rsidRDefault="00D76616" w:rsidP="0054584B">
      <w:pPr>
        <w:pStyle w:val="NoSpacing"/>
        <w:tabs>
          <w:tab w:val="left" w:pos="7740"/>
        </w:tabs>
        <w:rPr>
          <w:b/>
          <w:bCs/>
        </w:rPr>
      </w:pPr>
      <w:r w:rsidRPr="00F103B0">
        <w:rPr>
          <w:b/>
          <w:bCs/>
        </w:rPr>
        <w:t xml:space="preserve">                              SELAMİ TAŞDEMİR </w:t>
      </w:r>
      <w:r>
        <w:rPr>
          <w:b/>
          <w:bCs/>
        </w:rPr>
        <w:tab/>
        <w:t>BEYBÜN GÜR</w:t>
      </w:r>
    </w:p>
    <w:p w:rsidR="00D76616" w:rsidRDefault="00D76616" w:rsidP="0054584B">
      <w:pPr>
        <w:pStyle w:val="NoSpacing"/>
        <w:tabs>
          <w:tab w:val="left" w:pos="8130"/>
        </w:tabs>
        <w:rPr>
          <w:b/>
          <w:bCs/>
        </w:rPr>
      </w:pPr>
      <w:r w:rsidRPr="00F103B0">
        <w:rPr>
          <w:b/>
          <w:bCs/>
        </w:rPr>
        <w:t xml:space="preserve">                           BİYOLOJİ ÖĞRETMENİ</w:t>
      </w:r>
      <w:r>
        <w:rPr>
          <w:b/>
          <w:bCs/>
        </w:rPr>
        <w:t xml:space="preserve">                                                                               MÜDÜR BAŞYARDIMCISI</w:t>
      </w:r>
    </w:p>
    <w:p w:rsidR="00D76616" w:rsidRDefault="00D76616" w:rsidP="0054584B">
      <w:pPr>
        <w:pStyle w:val="NoSpacing"/>
        <w:tabs>
          <w:tab w:val="left" w:pos="8130"/>
        </w:tabs>
        <w:rPr>
          <w:b/>
          <w:bCs/>
        </w:rPr>
      </w:pPr>
    </w:p>
    <w:p w:rsidR="00D76616" w:rsidRPr="00F103B0" w:rsidRDefault="00D76616" w:rsidP="0054584B">
      <w:pPr>
        <w:pStyle w:val="NoSpacing"/>
        <w:tabs>
          <w:tab w:val="left" w:pos="8130"/>
        </w:tabs>
        <w:rPr>
          <w:b/>
          <w:bCs/>
        </w:rPr>
      </w:pPr>
    </w:p>
    <w:p w:rsidR="00D76616" w:rsidRPr="00F103B0" w:rsidRDefault="00D76616" w:rsidP="0054584B">
      <w:pPr>
        <w:pStyle w:val="NoSpacing"/>
        <w:rPr>
          <w:b/>
          <w:bCs/>
        </w:rPr>
      </w:pPr>
      <w:r w:rsidRPr="00F103B0">
        <w:rPr>
          <w:b/>
          <w:bCs/>
        </w:rPr>
        <w:t xml:space="preserve">             </w:t>
      </w:r>
    </w:p>
    <w:p w:rsidR="00D76616" w:rsidRPr="00AA5D7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</w:p>
    <w:p w:rsidR="00D76616" w:rsidRPr="00AA5D76" w:rsidRDefault="00D76616" w:rsidP="00AA5D76">
      <w:pPr>
        <w:tabs>
          <w:tab w:val="left" w:pos="10260"/>
        </w:tabs>
        <w:spacing w:after="0"/>
        <w:rPr>
          <w:b/>
          <w:bCs/>
          <w:i/>
          <w:iCs/>
          <w:sz w:val="24"/>
          <w:szCs w:val="24"/>
          <w:u w:val="single"/>
        </w:rPr>
      </w:pPr>
      <w:r>
        <w:t xml:space="preserve">                           </w:t>
      </w:r>
    </w:p>
    <w:p w:rsidR="00D76616" w:rsidRPr="00565178" w:rsidRDefault="00D76616" w:rsidP="00DF481F"/>
    <w:sectPr w:rsidR="00D76616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616" w:rsidRDefault="00D76616" w:rsidP="00C63448">
      <w:pPr>
        <w:spacing w:after="0" w:line="240" w:lineRule="auto"/>
      </w:pPr>
      <w:r>
        <w:separator/>
      </w:r>
    </w:p>
  </w:endnote>
  <w:endnote w:type="continuationSeparator" w:id="1">
    <w:p w:rsidR="00D76616" w:rsidRDefault="00D76616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616" w:rsidRDefault="00D76616" w:rsidP="00C63448">
      <w:pPr>
        <w:spacing w:after="0" w:line="240" w:lineRule="auto"/>
      </w:pPr>
      <w:r>
        <w:separator/>
      </w:r>
    </w:p>
  </w:footnote>
  <w:footnote w:type="continuationSeparator" w:id="1">
    <w:p w:rsidR="00D76616" w:rsidRDefault="00D76616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abstractNum w:abstractNumId="2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8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40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4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6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05" w:hanging="360"/>
      </w:pPr>
      <w:rPr>
        <w:rFonts w:ascii="Wingdings" w:hAnsi="Wingdings" w:cs="Wingdings" w:hint="default"/>
      </w:rPr>
    </w:lvl>
  </w:abstractNum>
  <w:abstractNum w:abstractNumId="3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6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8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2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4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85" w:hanging="360"/>
      </w:pPr>
      <w:rPr>
        <w:rFonts w:ascii="Wingdings" w:hAnsi="Wingdings" w:cs="Wingdings" w:hint="default"/>
      </w:rPr>
    </w:lvl>
  </w:abstractNum>
  <w:abstractNum w:abstractNumId="4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3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7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9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30" w:hanging="360"/>
      </w:pPr>
      <w:rPr>
        <w:rFonts w:ascii="Wingdings" w:hAnsi="Wingdings" w:cs="Wingdings" w:hint="default"/>
      </w:rPr>
    </w:lvl>
  </w:abstractNum>
  <w:abstractNum w:abstractNumId="5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6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07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79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23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95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395" w:hanging="360"/>
      </w:pPr>
      <w:rPr>
        <w:rFonts w:ascii="Wingdings" w:hAnsi="Wingdings" w:cs="Wingdings" w:hint="default"/>
      </w:rPr>
    </w:lvl>
  </w:abstractNum>
  <w:abstractNum w:abstractNumId="7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8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2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0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40" w:hanging="360"/>
      </w:pPr>
      <w:rPr>
        <w:rFonts w:ascii="Wingdings" w:hAnsi="Wingdings" w:cs="Wingdings" w:hint="default"/>
      </w:rPr>
    </w:lvl>
  </w:abstractNum>
  <w:abstractNum w:abstractNumId="9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7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9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3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5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9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448"/>
    <w:rsid w:val="00022C96"/>
    <w:rsid w:val="0004142E"/>
    <w:rsid w:val="000A569F"/>
    <w:rsid w:val="000F0923"/>
    <w:rsid w:val="00147DE3"/>
    <w:rsid w:val="00192D36"/>
    <w:rsid w:val="001A4D95"/>
    <w:rsid w:val="00206F52"/>
    <w:rsid w:val="002A3CAC"/>
    <w:rsid w:val="002A6D85"/>
    <w:rsid w:val="002E10C4"/>
    <w:rsid w:val="00326B38"/>
    <w:rsid w:val="00345DB2"/>
    <w:rsid w:val="004467FE"/>
    <w:rsid w:val="004A52DA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73B3C"/>
    <w:rsid w:val="00736B05"/>
    <w:rsid w:val="00755C3E"/>
    <w:rsid w:val="00764948"/>
    <w:rsid w:val="007C45DA"/>
    <w:rsid w:val="00810DE3"/>
    <w:rsid w:val="008237C7"/>
    <w:rsid w:val="00825E27"/>
    <w:rsid w:val="00887975"/>
    <w:rsid w:val="009031E5"/>
    <w:rsid w:val="00927941"/>
    <w:rsid w:val="0099497A"/>
    <w:rsid w:val="009E6D96"/>
    <w:rsid w:val="00A40587"/>
    <w:rsid w:val="00A72D83"/>
    <w:rsid w:val="00A93F27"/>
    <w:rsid w:val="00AA5D76"/>
    <w:rsid w:val="00AC4081"/>
    <w:rsid w:val="00AE6B71"/>
    <w:rsid w:val="00AF7B27"/>
    <w:rsid w:val="00B2458B"/>
    <w:rsid w:val="00B54169"/>
    <w:rsid w:val="00BF4401"/>
    <w:rsid w:val="00C007EA"/>
    <w:rsid w:val="00C63448"/>
    <w:rsid w:val="00D42028"/>
    <w:rsid w:val="00D76616"/>
    <w:rsid w:val="00DE0982"/>
    <w:rsid w:val="00DF481F"/>
    <w:rsid w:val="00E24573"/>
    <w:rsid w:val="00E867FD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63448"/>
  </w:style>
  <w:style w:type="paragraph" w:styleId="Footer">
    <w:name w:val="footer"/>
    <w:basedOn w:val="Normal"/>
    <w:link w:val="FooterChar"/>
    <w:uiPriority w:val="99"/>
    <w:semiHidden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3448"/>
  </w:style>
  <w:style w:type="paragraph" w:styleId="ListParagraph">
    <w:name w:val="List Paragraph"/>
    <w:basedOn w:val="Normal"/>
    <w:uiPriority w:val="99"/>
    <w:qFormat/>
    <w:rsid w:val="006625E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5C3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103B0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366</TotalTime>
  <Pages>5</Pages>
  <Words>987</Words>
  <Characters>5631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USER</dc:creator>
  <cp:keywords>sorubak.com</cp:keywords>
  <dc:description/>
  <cp:lastModifiedBy>edanur</cp:lastModifiedBy>
  <cp:revision>15</cp:revision>
  <dcterms:created xsi:type="dcterms:W3CDTF">2015-11-16T16:27:00Z</dcterms:created>
  <dcterms:modified xsi:type="dcterms:W3CDTF">2016-11-14T16:14:00Z</dcterms:modified>
  <cp:category>sorubak.com</cp:category>
</cp:coreProperties>
</file>