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CF" w:rsidRDefault="00A219CF" w:rsidP="00345DB2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A219CF" w:rsidRDefault="00A219CF" w:rsidP="00C6344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HAKKARİ ANADOLU LİSESİ 2015-2016 EĞİTİM ÖĞRETİM YILI                     20/11/2015</w:t>
      </w:r>
    </w:p>
    <w:p w:rsidR="00A219CF" w:rsidRDefault="00A219CF" w:rsidP="00C6344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C6344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A219CF" w:rsidRDefault="00A219CF" w:rsidP="00C63448">
      <w:pPr>
        <w:pStyle w:val="Header"/>
        <w:jc w:val="center"/>
        <w:rPr>
          <w:b/>
          <w:sz w:val="24"/>
          <w:szCs w:val="24"/>
        </w:rPr>
      </w:pPr>
    </w:p>
    <w:p w:rsidR="00A219CF" w:rsidRDefault="00A219CF" w:rsidP="00C63448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ADI-SOYADI:……………………………………………………………………………..</w:t>
      </w:r>
    </w:p>
    <w:p w:rsidR="00A219CF" w:rsidRDefault="00A219CF" w:rsidP="00C63448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-NO:…………………………………..</w:t>
      </w:r>
    </w:p>
    <w:p w:rsidR="00A219CF" w:rsidRDefault="00A219CF" w:rsidP="00C63448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SORU 1)</w:t>
      </w:r>
      <w:r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[16</w:t>
      </w:r>
      <w:r w:rsidRPr="009031E5">
        <w:rPr>
          <w:b/>
          <w:i/>
          <w:sz w:val="24"/>
          <w:szCs w:val="24"/>
          <w:u w:val="single"/>
        </w:rPr>
        <w:t xml:space="preserve"> puan]</w:t>
      </w:r>
    </w:p>
    <w:p w:rsidR="00A219CF" w:rsidRDefault="00A219CF" w:rsidP="00C63448">
      <w:pPr>
        <w:pStyle w:val="Header"/>
        <w:tabs>
          <w:tab w:val="center" w:pos="5233"/>
        </w:tabs>
        <w:rPr>
          <w:b/>
          <w:sz w:val="24"/>
          <w:szCs w:val="24"/>
        </w:rPr>
      </w:pP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Pr="009031E5">
        <w:rPr>
          <w:sz w:val="24"/>
          <w:szCs w:val="24"/>
        </w:rPr>
        <w:t>………….  Mekanik sindirimde enzimler kullanılmaz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………….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</w:t>
      </w:r>
      <w:r w:rsidRPr="009031E5">
        <w:rPr>
          <w:sz w:val="24"/>
          <w:szCs w:val="24"/>
        </w:rPr>
        <w:t>...………   Kloak bütün omurgalılarda bulunur.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</w:t>
      </w:r>
      <w:r w:rsidRPr="009031E5">
        <w:rPr>
          <w:sz w:val="24"/>
          <w:szCs w:val="24"/>
        </w:rPr>
        <w:t xml:space="preserve">…………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Öküzde kırkbayır bulunmaz</w:t>
      </w:r>
      <w:r>
        <w:rPr>
          <w:sz w:val="24"/>
          <w:szCs w:val="24"/>
        </w:rPr>
        <w:t>.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…………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İnsanlarda etin sindirimi otun sindirimine göre daha kolaydır.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....…….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Besinlerin hücre içinde enerji eldesi için kullanılması hücresel solunumdur.</w:t>
      </w:r>
    </w:p>
    <w:p w:rsidR="00A219CF" w:rsidRPr="009031E5" w:rsidRDefault="00A219CF" w:rsidP="00345DB2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…………  </w:t>
      </w:r>
      <w:r>
        <w:rPr>
          <w:sz w:val="24"/>
          <w:szCs w:val="24"/>
        </w:rPr>
        <w:t xml:space="preserve">  Böceklerde kan oksijen ve karbondioksit taşır. </w:t>
      </w:r>
    </w:p>
    <w:p w:rsidR="00A219CF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............   Kurbağalarda deri solunumu görülmez.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>
        <w:rPr>
          <w:b/>
          <w:i/>
          <w:sz w:val="28"/>
          <w:szCs w:val="28"/>
          <w:u w:val="single"/>
        </w:rPr>
        <w:t xml:space="preserve">  </w:t>
      </w:r>
      <w:r w:rsidRPr="009031E5">
        <w:rPr>
          <w:b/>
          <w:i/>
          <w:sz w:val="28"/>
          <w:szCs w:val="28"/>
          <w:u w:val="single"/>
        </w:rPr>
        <w:t>SORU 2)</w:t>
      </w:r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[14 puan</w:t>
      </w:r>
      <w:r w:rsidRPr="009031E5">
        <w:rPr>
          <w:b/>
          <w:i/>
          <w:sz w:val="24"/>
          <w:szCs w:val="24"/>
          <w:u w:val="single"/>
        </w:rPr>
        <w:t>]</w:t>
      </w:r>
    </w:p>
    <w:p w:rsidR="00A219CF" w:rsidRPr="009031E5" w:rsidRDefault="00A219CF" w:rsidP="00C63448">
      <w:pPr>
        <w:pStyle w:val="Header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A219CF" w:rsidRPr="009031E5" w:rsidRDefault="00A219CF" w:rsidP="006625E2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Pankreas …………………………….. ve ………………………………………….. hormonunu salgılar.</w:t>
      </w:r>
    </w:p>
    <w:p w:rsidR="00A219CF" w:rsidRPr="009031E5" w:rsidRDefault="00A219CF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İnce bağırsaktan disakkaritlerin sindirimini sağlayan ……………………… ,…………………….. ,…………………….. enzimleri salgılanır.</w:t>
      </w:r>
    </w:p>
    <w:p w:rsidR="00A219CF" w:rsidRDefault="00A219CF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kesesi.........................................balıklarda bulunur.</w:t>
      </w:r>
    </w:p>
    <w:p w:rsidR="00A219CF" w:rsidRPr="00AF7B27" w:rsidRDefault="00A219CF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Solucanlarda............................. solunumu görülür.</w:t>
      </w:r>
    </w:p>
    <w:p w:rsidR="00A219CF" w:rsidRDefault="00A219CF" w:rsidP="006625E2">
      <w:pPr>
        <w:pStyle w:val="Header"/>
        <w:tabs>
          <w:tab w:val="center" w:pos="5233"/>
        </w:tabs>
        <w:ind w:left="930"/>
        <w:rPr>
          <w:b/>
          <w:sz w:val="24"/>
          <w:szCs w:val="24"/>
        </w:rPr>
      </w:pPr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SORU 3)</w:t>
      </w:r>
      <w:r w:rsidRPr="009031E5">
        <w:rPr>
          <w:b/>
          <w:i/>
          <w:sz w:val="24"/>
          <w:szCs w:val="24"/>
          <w:u w:val="single"/>
        </w:rPr>
        <w:t xml:space="preserve">  Karaciğerin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bildiğiniz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Paragraph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………………………………………………………………………………………………</w:t>
      </w:r>
    </w:p>
    <w:p w:rsidR="00A219CF" w:rsidRPr="009031E5" w:rsidRDefault="00A219CF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 xml:space="preserve">……………………………………………………………………………………………… </w:t>
      </w:r>
    </w:p>
    <w:p w:rsidR="00A219CF" w:rsidRPr="009031E5" w:rsidRDefault="00A219CF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A219CF" w:rsidRPr="009031E5" w:rsidRDefault="00A219CF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……………………………………………………………………………………………….</w:t>
      </w:r>
    </w:p>
    <w:p w:rsidR="00A219CF" w:rsidRDefault="00A219CF" w:rsidP="006625E2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>SORU 4)</w:t>
      </w:r>
      <w:r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Bütün solunum organlarında görülen ortak özellikleri yazınız.      [10 puan]</w:t>
      </w:r>
    </w:p>
    <w:p w:rsidR="00A219CF" w:rsidRPr="009031E5" w:rsidRDefault="00A219CF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…………………………………………………………………………………………..</w:t>
      </w:r>
    </w:p>
    <w:p w:rsidR="00A219CF" w:rsidRPr="009031E5" w:rsidRDefault="00A219CF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A219CF" w:rsidRPr="009031E5" w:rsidRDefault="00A219CF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A219CF" w:rsidRPr="009031E5" w:rsidRDefault="00A219CF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A219CF" w:rsidRPr="009031E5" w:rsidRDefault="00A219CF" w:rsidP="009E6D9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</w:t>
      </w:r>
    </w:p>
    <w:p w:rsidR="00A219CF" w:rsidRPr="009031E5" w:rsidRDefault="00A219CF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5)</w:t>
      </w:r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………………………………………………………………………………………………….</w:t>
      </w:r>
    </w:p>
    <w:p w:rsidR="00A219CF" w:rsidRPr="009031E5" w:rsidRDefault="00A219CF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A219CF" w:rsidRPr="009031E5" w:rsidRDefault="00A219CF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A219CF" w:rsidRPr="009031E5" w:rsidRDefault="00A219CF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A219CF" w:rsidRPr="009031E5" w:rsidRDefault="00A219CF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A219CF" w:rsidRDefault="00A219CF" w:rsidP="00565178"/>
    <w:p w:rsidR="00A219CF" w:rsidRDefault="00A219CF" w:rsidP="00565178"/>
    <w:p w:rsidR="00A219CF" w:rsidRDefault="00A219CF" w:rsidP="00565178"/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6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9031E5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65178"/>
    <w:p w:rsidR="00A219CF" w:rsidRDefault="00A219CF" w:rsidP="00565178">
      <w:r>
        <w:t xml:space="preserve">               </w:t>
      </w:r>
    </w:p>
    <w:p w:rsidR="00A219CF" w:rsidRDefault="00A219CF" w:rsidP="00565178"/>
    <w:p w:rsidR="00A219CF" w:rsidRDefault="00A219CF" w:rsidP="00565178"/>
    <w:p w:rsidR="00A219CF" w:rsidRDefault="00A219CF" w:rsidP="00565178"/>
    <w:p w:rsidR="00A219CF" w:rsidRPr="009031E5" w:rsidRDefault="00A219CF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AF7B27"/>
    <w:p w:rsidR="00A219CF" w:rsidRDefault="00A219CF" w:rsidP="00AF7B27"/>
    <w:p w:rsidR="00A219CF" w:rsidRDefault="00A219CF" w:rsidP="00AF7B27"/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Pr="009031E5" w:rsidRDefault="00A219CF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:rsidR="00A219CF" w:rsidRDefault="00A219CF" w:rsidP="00B2458B"/>
    <w:p w:rsidR="00A219CF" w:rsidRDefault="00A219CF" w:rsidP="00AF7B27"/>
    <w:p w:rsidR="00A219CF" w:rsidRDefault="00A219CF" w:rsidP="00565178">
      <w:r>
        <w:t xml:space="preserve">                   </w:t>
      </w:r>
    </w:p>
    <w:p w:rsidR="00A219CF" w:rsidRDefault="00A219CF" w:rsidP="00565178"/>
    <w:p w:rsidR="00A219CF" w:rsidRPr="00565178" w:rsidRDefault="00A219CF" w:rsidP="00565178"/>
    <w:p w:rsidR="00A219CF" w:rsidRPr="00565178" w:rsidRDefault="00A219CF" w:rsidP="00565178">
      <w:r>
        <w:t xml:space="preserve">...................................................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A219CF" w:rsidRPr="00565178" w:rsidRDefault="00A219CF" w:rsidP="00565178"/>
    <w:p w:rsidR="00A219CF" w:rsidRDefault="00A219CF" w:rsidP="00565178">
      <w:r>
        <w:t xml:space="preserve">            </w:t>
      </w:r>
    </w:p>
    <w:p w:rsidR="00A219CF" w:rsidRDefault="00A219CF" w:rsidP="00565178"/>
    <w:p w:rsidR="00A219CF" w:rsidRPr="00F103B0" w:rsidRDefault="00A219CF" w:rsidP="00F103B0">
      <w:pPr>
        <w:pStyle w:val="NoSpacing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A219CF" w:rsidRDefault="00A219CF" w:rsidP="00F103B0">
      <w:pPr>
        <w:pStyle w:val="NoSpacing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F103B0">
      <w:pPr>
        <w:pStyle w:val="NoSpacing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NoSpacing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NoSpacing"/>
        <w:rPr>
          <w:b/>
        </w:rPr>
      </w:pPr>
      <w:r w:rsidRPr="00F103B0">
        <w:rPr>
          <w:b/>
        </w:rPr>
        <w:t xml:space="preserve">             </w:t>
      </w:r>
    </w:p>
    <w:p w:rsidR="00A219CF" w:rsidRDefault="00A219CF" w:rsidP="0056517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A219CF" w:rsidRDefault="00A219CF" w:rsidP="0056517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HAKKARİ ANADOLU LİSESİ 2015-2016 EĞİTİM ÖĞRETİM YILI                     20/11/2015</w:t>
      </w:r>
    </w:p>
    <w:p w:rsidR="00A219CF" w:rsidRDefault="00A219CF" w:rsidP="0056517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565178">
      <w:pPr>
        <w:pStyle w:val="Head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B-GRUBU</w:t>
      </w:r>
    </w:p>
    <w:p w:rsidR="00A219CF" w:rsidRDefault="00A219CF" w:rsidP="00565178">
      <w:pPr>
        <w:pStyle w:val="Header"/>
        <w:jc w:val="center"/>
        <w:rPr>
          <w:b/>
          <w:sz w:val="24"/>
          <w:szCs w:val="24"/>
        </w:rPr>
      </w:pPr>
    </w:p>
    <w:p w:rsidR="00A219CF" w:rsidRDefault="00A219CF" w:rsidP="00565178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ADI-SOYADI:……………………………………………………………………………..</w:t>
      </w:r>
    </w:p>
    <w:p w:rsidR="00A219CF" w:rsidRDefault="00A219CF" w:rsidP="00565178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SINIFI-NO:…………………………………..</w:t>
      </w:r>
    </w:p>
    <w:p w:rsidR="00A219CF" w:rsidRPr="00192D36" w:rsidRDefault="00A219CF" w:rsidP="00192D36">
      <w:pPr>
        <w:pStyle w:val="Header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A219CF" w:rsidRPr="00E24573" w:rsidRDefault="00A219CF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Pr="00E24573">
        <w:rPr>
          <w:b/>
          <w:i/>
          <w:sz w:val="24"/>
          <w:szCs w:val="24"/>
          <w:u w:val="single"/>
        </w:rPr>
        <w:t xml:space="preserve">  </w:t>
      </w:r>
      <w:r w:rsidRPr="00E24573">
        <w:rPr>
          <w:b/>
          <w:i/>
          <w:sz w:val="28"/>
          <w:szCs w:val="28"/>
          <w:u w:val="single"/>
        </w:rPr>
        <w:t>SORU 1)</w:t>
      </w:r>
      <w:r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 [16</w:t>
      </w:r>
      <w:r w:rsidRPr="00E24573">
        <w:rPr>
          <w:b/>
          <w:i/>
          <w:sz w:val="24"/>
          <w:szCs w:val="24"/>
          <w:u w:val="single"/>
        </w:rPr>
        <w:t xml:space="preserve"> puan]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………… Kimyasal sindirimde enzimler kullanılır.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>……….. Yemek borusunda kimyasal sindirim gerçekleşir.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………… </w:t>
      </w:r>
      <w:r w:rsidRPr="00E24573">
        <w:rPr>
          <w:sz w:val="24"/>
          <w:szCs w:val="24"/>
        </w:rPr>
        <w:t>Gastrovasküler boşluk yassı solucanda bulunmaz</w:t>
      </w:r>
    </w:p>
    <w:p w:rsidR="00A219CF" w:rsidRPr="00E24573" w:rsidRDefault="00A219C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………… Emilim yüzeyini artıran kıvrımlara villüs denir.</w:t>
      </w:r>
      <w:r>
        <w:rPr>
          <w:sz w:val="24"/>
          <w:szCs w:val="24"/>
        </w:rPr>
        <w:tab/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 Safra, safra kesesi tarafından üretilir.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…………. Ergin kurbağalarda sadece akçiğer solunumu görülür.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…………. Sudaki oksijen oranı havadakinden fazladır.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…………. Kemikli balıklarda solungaç kapağı bulunmaz.</w:t>
      </w:r>
    </w:p>
    <w:p w:rsidR="00A219CF" w:rsidRDefault="00A219CF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219CF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Pr="002A6D85">
        <w:rPr>
          <w:b/>
          <w:i/>
          <w:sz w:val="28"/>
          <w:szCs w:val="28"/>
          <w:u w:val="single"/>
        </w:rPr>
        <w:t>SORU 2)</w:t>
      </w:r>
      <w:r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Pr="002A6D85">
        <w:rPr>
          <w:b/>
          <w:i/>
          <w:sz w:val="24"/>
          <w:szCs w:val="24"/>
          <w:u w:val="single"/>
        </w:rPr>
        <w:t>[14 puan]</w:t>
      </w:r>
      <w:r w:rsidRPr="002A6D85">
        <w:rPr>
          <w:b/>
          <w:i/>
          <w:sz w:val="24"/>
          <w:szCs w:val="24"/>
          <w:u w:val="single"/>
        </w:rPr>
        <w:tab/>
      </w:r>
    </w:p>
    <w:p w:rsidR="00A219CF" w:rsidRPr="002A6D85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2A6D85" w:rsidRDefault="00A219CF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Balinalar.....................................solunumu yapar.</w:t>
      </w:r>
    </w:p>
    <w:p w:rsidR="00A219CF" w:rsidRDefault="00A219CF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hormonlar…………………………., …………………………………, ………………………….dir.</w:t>
      </w:r>
    </w:p>
    <w:p w:rsidR="00A219CF" w:rsidRDefault="00A219CF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Tükrüğün içinde........................................sindiren enzim bulunur.</w:t>
      </w:r>
    </w:p>
    <w:p w:rsidR="00A219CF" w:rsidRDefault="00A219CF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canlılarda..........................................damar bulunmaz</w:t>
      </w:r>
    </w:p>
    <w:p w:rsidR="00A219CF" w:rsidRDefault="00A219CF" w:rsidP="00AA5D76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enzim..................................dir.</w:t>
      </w:r>
    </w:p>
    <w:p w:rsidR="00A219CF" w:rsidRPr="00AA5D76" w:rsidRDefault="00A219CF" w:rsidP="00AA5D76">
      <w:pPr>
        <w:pStyle w:val="ListParagraph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</w:t>
      </w:r>
      <w:r w:rsidRPr="00AA5D76">
        <w:rPr>
          <w:b/>
          <w:i/>
          <w:sz w:val="28"/>
          <w:szCs w:val="28"/>
          <w:u w:val="single"/>
        </w:rPr>
        <w:t>SORU 3)</w:t>
      </w:r>
      <w:r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:rsidR="00A219CF" w:rsidRDefault="00A219CF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</w:t>
      </w:r>
    </w:p>
    <w:p w:rsidR="00A219CF" w:rsidRDefault="00A219CF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:rsidR="00A219CF" w:rsidRDefault="00A219CF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…………………………………………………………………………………….</w:t>
      </w:r>
    </w:p>
    <w:p w:rsidR="00A219CF" w:rsidRPr="00AA5D76" w:rsidRDefault="00A219CF" w:rsidP="00AA5D76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</w:t>
      </w:r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</w:t>
      </w:r>
      <w:r w:rsidRPr="00AA5D76">
        <w:rPr>
          <w:b/>
          <w:i/>
          <w:sz w:val="28"/>
          <w:szCs w:val="28"/>
          <w:u w:val="single"/>
        </w:rPr>
        <w:t>SORU 4)</w:t>
      </w:r>
      <w:r w:rsidRPr="00AA5D76">
        <w:rPr>
          <w:b/>
          <w:i/>
          <w:sz w:val="24"/>
          <w:szCs w:val="24"/>
          <w:u w:val="single"/>
        </w:rPr>
        <w:t xml:space="preserve"> Canlılarda görülen solunum çeşitleri nelerdir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   ÖRN:…………………………………………</w:t>
      </w:r>
    </w:p>
    <w:p w:rsidR="00A219CF" w:rsidRDefault="00A219CF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   ÖRN:………………………………………..</w:t>
      </w:r>
    </w:p>
    <w:p w:rsidR="00A219CF" w:rsidRDefault="00A219CF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   ÖRN:………………………………………..</w:t>
      </w:r>
    </w:p>
    <w:p w:rsidR="00A219CF" w:rsidRDefault="00A219CF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………………………………………………………..   ÖRN:…………………………………………</w:t>
      </w:r>
    </w:p>
    <w:p w:rsidR="00A219CF" w:rsidRDefault="00A219CF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………………………………………………………..   ÖRN:………………………………………….</w:t>
      </w:r>
    </w:p>
    <w:p w:rsidR="00A219CF" w:rsidRDefault="00A219CF" w:rsidP="00AA5D76">
      <w:pPr>
        <w:pStyle w:val="ListParagraph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A219CF" w:rsidRPr="00AA5D76" w:rsidRDefault="00A219CF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</w:t>
      </w:r>
      <w:r w:rsidRPr="00AA5D76">
        <w:rPr>
          <w:b/>
          <w:i/>
          <w:sz w:val="28"/>
          <w:szCs w:val="28"/>
          <w:u w:val="single"/>
        </w:rPr>
        <w:t>SORU 5)</w:t>
      </w:r>
      <w:r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………………………………………………………………………………………………….</w:t>
      </w:r>
    </w:p>
    <w:p w:rsidR="00A219CF" w:rsidRDefault="00A219CF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A219CF" w:rsidRDefault="00A219CF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A219CF" w:rsidRDefault="00A219CF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</w:t>
      </w:r>
    </w:p>
    <w:p w:rsidR="00A219CF" w:rsidRDefault="00A219CF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</w:t>
      </w:r>
    </w:p>
    <w:p w:rsidR="00A219CF" w:rsidRDefault="00A219CF" w:rsidP="00AA5D76">
      <w:pPr>
        <w:pStyle w:val="ListParagraph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764948">
      <w:pPr>
        <w:pStyle w:val="ListParagraph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SORU 6</w:t>
      </w:r>
      <w:r w:rsidRPr="00AA5D76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4"/>
          <w:szCs w:val="24"/>
          <w:u w:val="single"/>
        </w:rPr>
        <w:t xml:space="preserve"> Sindirim organlarından ağız hakkında kısaca bilgi veriniz?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A219CF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4584B"/>
    <w:p w:rsidR="00A219CF" w:rsidRDefault="00A219CF" w:rsidP="0054584B">
      <w:r>
        <w:t xml:space="preserve">               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:rsidR="00A219CF" w:rsidRDefault="00A219CF" w:rsidP="0054584B"/>
    <w:p w:rsidR="00A219CF" w:rsidRDefault="00A219CF" w:rsidP="0054584B"/>
    <w:p w:rsidR="00A219CF" w:rsidRDefault="00A219CF" w:rsidP="0054584B">
      <w:r>
        <w:t xml:space="preserve">                   </w:t>
      </w:r>
    </w:p>
    <w:p w:rsidR="00A219CF" w:rsidRDefault="00A219CF" w:rsidP="0054584B"/>
    <w:p w:rsidR="00A219CF" w:rsidRPr="00565178" w:rsidRDefault="00A219CF" w:rsidP="0054584B"/>
    <w:p w:rsidR="00A219CF" w:rsidRPr="00565178" w:rsidRDefault="00A219CF" w:rsidP="0054584B">
      <w:r>
        <w:t xml:space="preserve">...................................................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A219CF" w:rsidRPr="00565178" w:rsidRDefault="00A219CF" w:rsidP="0054584B"/>
    <w:p w:rsidR="00A219CF" w:rsidRDefault="00A219CF" w:rsidP="0054584B">
      <w:r>
        <w:t xml:space="preserve">            www.sorubak.com </w:t>
      </w:r>
    </w:p>
    <w:p w:rsidR="00A219CF" w:rsidRDefault="00A219CF" w:rsidP="0054584B"/>
    <w:p w:rsidR="00A219CF" w:rsidRPr="00F103B0" w:rsidRDefault="00A219CF" w:rsidP="0054584B">
      <w:pPr>
        <w:pStyle w:val="NoSpacing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A219CF" w:rsidRDefault="00A219CF" w:rsidP="0054584B">
      <w:pPr>
        <w:pStyle w:val="NoSpacing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54584B">
      <w:pPr>
        <w:pStyle w:val="NoSpacing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NoSpacing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NoSpacing"/>
        <w:rPr>
          <w:b/>
        </w:rPr>
      </w:pPr>
      <w:r w:rsidRPr="00F103B0">
        <w:rPr>
          <w:b/>
        </w:rPr>
        <w:t xml:space="preserve">             </w:t>
      </w: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A219CF" w:rsidRPr="00565178" w:rsidRDefault="00A219CF" w:rsidP="00DF481F"/>
    <w:sectPr w:rsidR="00A219C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9CF" w:rsidRDefault="00A219CF" w:rsidP="00C63448">
      <w:pPr>
        <w:spacing w:after="0" w:line="240" w:lineRule="auto"/>
      </w:pPr>
      <w:r>
        <w:separator/>
      </w:r>
    </w:p>
  </w:endnote>
  <w:endnote w:type="continuationSeparator" w:id="0">
    <w:p w:rsidR="00A219CF" w:rsidRDefault="00A219CF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9CF" w:rsidRDefault="00A219CF" w:rsidP="00C63448">
      <w:pPr>
        <w:spacing w:after="0" w:line="240" w:lineRule="auto"/>
      </w:pPr>
      <w:r>
        <w:separator/>
      </w:r>
    </w:p>
  </w:footnote>
  <w:footnote w:type="continuationSeparator" w:id="0">
    <w:p w:rsidR="00A219CF" w:rsidRDefault="00A219CF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448"/>
    <w:rsid w:val="00022C96"/>
    <w:rsid w:val="0004142E"/>
    <w:rsid w:val="000A569F"/>
    <w:rsid w:val="000F0923"/>
    <w:rsid w:val="00120171"/>
    <w:rsid w:val="00147DE3"/>
    <w:rsid w:val="00192D36"/>
    <w:rsid w:val="001A4D95"/>
    <w:rsid w:val="00206F52"/>
    <w:rsid w:val="002407BC"/>
    <w:rsid w:val="002A3CAC"/>
    <w:rsid w:val="002A6D85"/>
    <w:rsid w:val="002E10C4"/>
    <w:rsid w:val="00326B38"/>
    <w:rsid w:val="00345DB2"/>
    <w:rsid w:val="004467FE"/>
    <w:rsid w:val="004A52DA"/>
    <w:rsid w:val="004D0671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73B3C"/>
    <w:rsid w:val="00736B05"/>
    <w:rsid w:val="00755C3E"/>
    <w:rsid w:val="00764948"/>
    <w:rsid w:val="00810DE3"/>
    <w:rsid w:val="008237C7"/>
    <w:rsid w:val="00825E27"/>
    <w:rsid w:val="00887975"/>
    <w:rsid w:val="009031E5"/>
    <w:rsid w:val="0099497A"/>
    <w:rsid w:val="009E6D96"/>
    <w:rsid w:val="00A219CF"/>
    <w:rsid w:val="00A40587"/>
    <w:rsid w:val="00A72D83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E0982"/>
    <w:rsid w:val="00DF481F"/>
    <w:rsid w:val="00E24573"/>
    <w:rsid w:val="00E867FD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34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3448"/>
    <w:rPr>
      <w:rFonts w:cs="Times New Roman"/>
    </w:rPr>
  </w:style>
  <w:style w:type="paragraph" w:styleId="ListParagraph">
    <w:name w:val="List Paragraph"/>
    <w:basedOn w:val="Normal"/>
    <w:uiPriority w:val="99"/>
    <w:qFormat/>
    <w:rsid w:val="006625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103B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363</TotalTime>
  <Pages>5</Pages>
  <Words>998</Words>
  <Characters>5689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15</cp:revision>
  <dcterms:created xsi:type="dcterms:W3CDTF">2015-11-16T16:27:00Z</dcterms:created>
  <dcterms:modified xsi:type="dcterms:W3CDTF">2015-12-02T10:29:00Z</dcterms:modified>
</cp:coreProperties>
</file>