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88A" w:rsidRPr="00777C80" w:rsidRDefault="003F788A" w:rsidP="00102F1D">
      <w:pPr>
        <w:pBdr>
          <w:left w:val="single" w:sz="4" w:space="0" w:color="auto"/>
        </w:pBdr>
        <w:rPr>
          <w:sz w:val="18"/>
          <w:szCs w:val="18"/>
        </w:rPr>
      </w:pPr>
      <w:r w:rsidRPr="00777C80">
        <w:rPr>
          <w:sz w:val="18"/>
          <w:szCs w:val="18"/>
        </w:rPr>
        <w:t xml:space="preserve">SİVEREK TÜRK TELEKOM ANADOLU LİSESİ </w:t>
      </w:r>
      <w:r>
        <w:rPr>
          <w:sz w:val="18"/>
          <w:szCs w:val="18"/>
        </w:rPr>
        <w:t xml:space="preserve">2015-2016 </w:t>
      </w:r>
      <w:r w:rsidRPr="00777C80">
        <w:rPr>
          <w:sz w:val="18"/>
          <w:szCs w:val="18"/>
        </w:rPr>
        <w:t xml:space="preserve"> EĞİTİM ÖĞRETİM YILI 11. </w:t>
      </w:r>
      <w:r>
        <w:rPr>
          <w:sz w:val="18"/>
          <w:szCs w:val="18"/>
        </w:rPr>
        <w:t>SINIF SOSYOLOJİ DERSİ 1. DÖNEM 2</w:t>
      </w:r>
      <w:r w:rsidRPr="00777C80">
        <w:rPr>
          <w:sz w:val="18"/>
          <w:szCs w:val="18"/>
        </w:rPr>
        <w:t xml:space="preserve">. YAZILI SORULARI      </w:t>
      </w:r>
    </w:p>
    <w:p w:rsidR="003F788A" w:rsidRPr="00777C80" w:rsidRDefault="003F788A" w:rsidP="00102F1D">
      <w:pPr>
        <w:pBdr>
          <w:left w:val="single" w:sz="4" w:space="0" w:color="auto"/>
        </w:pBdr>
        <w:rPr>
          <w:sz w:val="18"/>
          <w:szCs w:val="18"/>
        </w:rPr>
      </w:pPr>
      <w:r w:rsidRPr="00777C80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                                                                     </w:t>
      </w:r>
      <w:r w:rsidRPr="00777C80">
        <w:rPr>
          <w:sz w:val="18"/>
          <w:szCs w:val="18"/>
        </w:rPr>
        <w:sym w:font="Wingdings" w:char="F04A"/>
      </w:r>
      <w:r w:rsidRPr="00777C80">
        <w:rPr>
          <w:sz w:val="18"/>
          <w:szCs w:val="18"/>
        </w:rPr>
        <w:t>BAŞARILAR</w:t>
      </w:r>
      <w:r w:rsidRPr="00777C80">
        <w:rPr>
          <w:sz w:val="18"/>
          <w:szCs w:val="18"/>
        </w:rPr>
        <w:sym w:font="Wingdings" w:char="F04A"/>
      </w:r>
      <w:r w:rsidRPr="00777C80">
        <w:rPr>
          <w:sz w:val="18"/>
          <w:szCs w:val="18"/>
        </w:rPr>
        <w:t xml:space="preserve">        </w:t>
      </w:r>
    </w:p>
    <w:p w:rsidR="003F788A" w:rsidRPr="00777C80" w:rsidRDefault="003F788A" w:rsidP="00102F1D">
      <w:pPr>
        <w:pBdr>
          <w:left w:val="single" w:sz="4" w:space="0" w:color="auto"/>
        </w:pBdr>
        <w:rPr>
          <w:sz w:val="18"/>
          <w:szCs w:val="18"/>
        </w:rPr>
      </w:pPr>
      <w:r w:rsidRPr="00777C80">
        <w:rPr>
          <w:sz w:val="18"/>
          <w:szCs w:val="18"/>
        </w:rPr>
        <w:t>ADIM/SOYADIM:…………………………………………………...              NUMARAM:…………………..    SINIFIM:</w:t>
      </w:r>
      <w:r>
        <w:rPr>
          <w:sz w:val="18"/>
          <w:szCs w:val="18"/>
        </w:rPr>
        <w:t>11/</w:t>
      </w:r>
      <w:r w:rsidRPr="00777C80">
        <w:rPr>
          <w:sz w:val="18"/>
          <w:szCs w:val="18"/>
        </w:rPr>
        <w:t xml:space="preserve">…..... </w:t>
      </w:r>
    </w:p>
    <w:p w:rsidR="003F788A" w:rsidRDefault="003F788A">
      <w:pPr>
        <w:rPr>
          <w:sz w:val="18"/>
          <w:szCs w:val="18"/>
        </w:rPr>
      </w:pPr>
      <w:r w:rsidRPr="00102F1D">
        <w:rPr>
          <w:sz w:val="18"/>
          <w:szCs w:val="18"/>
        </w:rPr>
        <w:t>A)Aşağıdaki boşlukları uygun kelimelerle doldurunuz. ( 5 x 4: 20 puan)</w:t>
      </w:r>
    </w:p>
    <w:p w:rsidR="003F788A" w:rsidRDefault="003F788A">
      <w:pPr>
        <w:rPr>
          <w:sz w:val="18"/>
          <w:szCs w:val="18"/>
        </w:rPr>
      </w:pPr>
      <w:r>
        <w:rPr>
          <w:sz w:val="18"/>
          <w:szCs w:val="18"/>
        </w:rPr>
        <w:t xml:space="preserve">1-) </w:t>
      </w:r>
      <w:r w:rsidRPr="00120A6D">
        <w:rPr>
          <w:sz w:val="18"/>
          <w:szCs w:val="18"/>
        </w:rPr>
        <w:t>1960’larda sosyologlar genellikle iki konu üzerinde yoğunlaştılar; sanayi sosyolojisi ve …………………………………………….dir</w:t>
      </w:r>
      <w:r>
        <w:rPr>
          <w:sz w:val="18"/>
          <w:szCs w:val="18"/>
        </w:rPr>
        <w:t>.</w:t>
      </w:r>
    </w:p>
    <w:p w:rsidR="003F788A" w:rsidRPr="003B1725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 xml:space="preserve">2-) </w:t>
      </w:r>
      <w:r w:rsidRPr="003B1725">
        <w:rPr>
          <w:sz w:val="18"/>
          <w:szCs w:val="18"/>
        </w:rPr>
        <w:t xml:space="preserve">Bireyin toplumda görerek kazandığı alışkanlıklar ve tutumlardır. Yaptırımı yok denecek kadar az olan kavram ………………………………………..tir. </w:t>
      </w:r>
    </w:p>
    <w:p w:rsidR="003F788A" w:rsidRPr="003B1725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 xml:space="preserve">3-) </w:t>
      </w:r>
      <w:r w:rsidRPr="003B1725">
        <w:rPr>
          <w:sz w:val="18"/>
          <w:szCs w:val="18"/>
        </w:rPr>
        <w:t>Bir toplumun yapmaya, uymaya alıştığı davranışlardır. Toplum tarafından yapılması gereken davranışlar  …………………………………… kavramı ile ifade edilir.</w:t>
      </w:r>
    </w:p>
    <w:p w:rsidR="003F788A" w:rsidRPr="003B1725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 xml:space="preserve">4-) </w:t>
      </w:r>
      <w:r w:rsidRPr="003B1725">
        <w:rPr>
          <w:sz w:val="18"/>
          <w:szCs w:val="18"/>
        </w:rPr>
        <w:t>Sosyal  kontrol mekanizmasının işleyişini sağlayan temel faktör ………………………………………………dir.</w:t>
      </w:r>
    </w:p>
    <w:p w:rsidR="003F788A" w:rsidRDefault="003F788A">
      <w:pPr>
        <w:rPr>
          <w:sz w:val="18"/>
          <w:szCs w:val="18"/>
        </w:rPr>
      </w:pPr>
      <w:r>
        <w:rPr>
          <w:sz w:val="18"/>
          <w:szCs w:val="18"/>
        </w:rPr>
        <w:t xml:space="preserve">5-) </w:t>
      </w:r>
      <w:r w:rsidRPr="00102F1D">
        <w:rPr>
          <w:sz w:val="18"/>
          <w:szCs w:val="18"/>
        </w:rPr>
        <w:t>Prens Sabahattin’e göre Osmanlının geri kalmasının sebebi …………………………………………….yapısıdır.</w:t>
      </w:r>
    </w:p>
    <w:p w:rsidR="003F788A" w:rsidRDefault="003F788A" w:rsidP="009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102F1D">
        <w:rPr>
          <w:sz w:val="18"/>
          <w:szCs w:val="18"/>
        </w:rPr>
        <w:t>B)Aşağıdaki ifadelerden doğru olanlara (D) ,yanlış olanlara (Y) yerleştiriniz. (5 x3=15 puan)</w:t>
      </w:r>
    </w:p>
    <w:p w:rsidR="003F788A" w:rsidRPr="003B1725" w:rsidRDefault="003F788A" w:rsidP="009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>
        <w:rPr>
          <w:sz w:val="18"/>
          <w:szCs w:val="18"/>
        </w:rPr>
        <w:t>1.</w:t>
      </w:r>
      <w:r w:rsidRPr="003B1725">
        <w:rPr>
          <w:sz w:val="18"/>
          <w:szCs w:val="18"/>
        </w:rPr>
        <w:t>(            ) Sosyalleşmenin ömür boyu devam etmesi beklenemez.</w:t>
      </w:r>
    </w:p>
    <w:p w:rsidR="003F788A" w:rsidRPr="003B1725" w:rsidRDefault="003F788A" w:rsidP="009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>
        <w:rPr>
          <w:sz w:val="18"/>
          <w:szCs w:val="18"/>
        </w:rPr>
        <w:t>2.</w:t>
      </w:r>
      <w:r w:rsidRPr="003B1725">
        <w:rPr>
          <w:sz w:val="18"/>
          <w:szCs w:val="18"/>
        </w:rPr>
        <w:t>(            ) Statülerin saygınlığı zamana göre değişmez.</w:t>
      </w:r>
    </w:p>
    <w:p w:rsidR="003F788A" w:rsidRPr="00102F1D" w:rsidRDefault="003F788A" w:rsidP="009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>
        <w:rPr>
          <w:sz w:val="18"/>
          <w:szCs w:val="18"/>
        </w:rPr>
        <w:t>3.</w:t>
      </w:r>
      <w:r w:rsidRPr="003B1725">
        <w:rPr>
          <w:sz w:val="18"/>
          <w:szCs w:val="18"/>
        </w:rPr>
        <w:t>(            )</w:t>
      </w:r>
      <w:r>
        <w:rPr>
          <w:sz w:val="18"/>
          <w:szCs w:val="18"/>
        </w:rPr>
        <w:t xml:space="preserve"> </w:t>
      </w:r>
      <w:r w:rsidRPr="00102F1D">
        <w:rPr>
          <w:sz w:val="18"/>
          <w:szCs w:val="18"/>
        </w:rPr>
        <w:t>Birincil ilişkiler y</w:t>
      </w:r>
      <w:r>
        <w:rPr>
          <w:sz w:val="18"/>
          <w:szCs w:val="18"/>
        </w:rPr>
        <w:t>üz yüze olan ilişkilerdir.</w:t>
      </w:r>
    </w:p>
    <w:p w:rsidR="003F788A" w:rsidRDefault="003F788A" w:rsidP="009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>
        <w:rPr>
          <w:sz w:val="18"/>
          <w:szCs w:val="18"/>
        </w:rPr>
        <w:t>4.</w:t>
      </w:r>
      <w:r w:rsidRPr="003B1725">
        <w:rPr>
          <w:sz w:val="18"/>
          <w:szCs w:val="18"/>
        </w:rPr>
        <w:t>(            )</w:t>
      </w:r>
      <w:r>
        <w:rPr>
          <w:sz w:val="18"/>
          <w:szCs w:val="18"/>
        </w:rPr>
        <w:t xml:space="preserve"> </w:t>
      </w:r>
      <w:r w:rsidRPr="00102F1D">
        <w:rPr>
          <w:sz w:val="18"/>
          <w:szCs w:val="18"/>
        </w:rPr>
        <w:t>Prens Sabahattin’in eserlerinden biri “</w:t>
      </w:r>
      <w:r>
        <w:rPr>
          <w:sz w:val="18"/>
          <w:szCs w:val="18"/>
        </w:rPr>
        <w:t>Değişen Toplum Yapısı”dır.</w:t>
      </w:r>
    </w:p>
    <w:p w:rsidR="003F788A" w:rsidRDefault="003F788A" w:rsidP="009A5C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>
        <w:rPr>
          <w:sz w:val="18"/>
          <w:szCs w:val="18"/>
        </w:rPr>
        <w:t>5.</w:t>
      </w:r>
      <w:r w:rsidRPr="003B1725">
        <w:rPr>
          <w:sz w:val="18"/>
          <w:szCs w:val="18"/>
        </w:rPr>
        <w:t>(            )</w:t>
      </w:r>
      <w:r>
        <w:rPr>
          <w:sz w:val="18"/>
          <w:szCs w:val="18"/>
        </w:rPr>
        <w:t xml:space="preserve"> </w:t>
      </w:r>
      <w:r w:rsidRPr="00102F1D">
        <w:rPr>
          <w:sz w:val="18"/>
          <w:szCs w:val="18"/>
        </w:rPr>
        <w:t>Ziya Gökalp kentleşmeyle ilgili s</w:t>
      </w:r>
      <w:r>
        <w:rPr>
          <w:sz w:val="18"/>
          <w:szCs w:val="18"/>
        </w:rPr>
        <w:t>aha çalışmaları yapmıştır.</w:t>
      </w:r>
    </w:p>
    <w:p w:rsidR="003F788A" w:rsidRDefault="003F788A" w:rsidP="00102F1D">
      <w:pPr>
        <w:pBdr>
          <w:left w:val="single" w:sz="4" w:space="0" w:color="auto"/>
        </w:pBdr>
        <w:rPr>
          <w:b/>
          <w:i/>
          <w:sz w:val="18"/>
          <w:szCs w:val="18"/>
        </w:rPr>
      </w:pPr>
      <w:r w:rsidRPr="005E7865">
        <w:rPr>
          <w:b/>
          <w:i/>
          <w:sz w:val="18"/>
          <w:szCs w:val="18"/>
        </w:rPr>
        <w:t>C)Aşağıdaki çoktan seçm</w:t>
      </w:r>
      <w:r>
        <w:rPr>
          <w:b/>
          <w:i/>
          <w:sz w:val="18"/>
          <w:szCs w:val="18"/>
        </w:rPr>
        <w:t>eli soruları cevaplandırınız( 8 x 4 : 32</w:t>
      </w:r>
      <w:r w:rsidRPr="005E7865">
        <w:rPr>
          <w:b/>
          <w:i/>
          <w:sz w:val="18"/>
          <w:szCs w:val="18"/>
        </w:rPr>
        <w:t xml:space="preserve"> puan)</w:t>
      </w:r>
    </w:p>
    <w:p w:rsidR="003F788A" w:rsidRPr="003B1725" w:rsidRDefault="003F788A" w:rsidP="00102F1D">
      <w:pPr>
        <w:rPr>
          <w:sz w:val="18"/>
          <w:szCs w:val="18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4" style="position:absolute;margin-left:31.65pt;margin-top:21.7pt;width:90.75pt;height:73.9pt;z-index:251658240" o:connectortype="elbow" adj="10794,-124178,-14281">
            <v:stroke endarrow="block"/>
          </v:shape>
        </w:pict>
      </w:r>
      <w:r>
        <w:rPr>
          <w:sz w:val="18"/>
          <w:szCs w:val="18"/>
        </w:rPr>
        <w:t>1)</w:t>
      </w:r>
      <w:r w:rsidRPr="003B1725">
        <w:rPr>
          <w:sz w:val="18"/>
          <w:szCs w:val="18"/>
        </w:rPr>
        <w:t>Aşağıdaki sosyologlardan hangisi bürokrasi kavramını ele almıştır?</w:t>
      </w:r>
    </w:p>
    <w:p w:rsidR="003F788A" w:rsidRPr="003B1725" w:rsidRDefault="003F788A" w:rsidP="00102F1D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3B1725">
        <w:rPr>
          <w:sz w:val="18"/>
          <w:szCs w:val="18"/>
        </w:rPr>
        <w:t>Marx</w:t>
      </w:r>
    </w:p>
    <w:p w:rsidR="003F788A" w:rsidRPr="003B1725" w:rsidRDefault="003F788A" w:rsidP="00102F1D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3B1725">
        <w:rPr>
          <w:sz w:val="18"/>
          <w:szCs w:val="18"/>
        </w:rPr>
        <w:t>Max</w:t>
      </w:r>
    </w:p>
    <w:p w:rsidR="003F788A" w:rsidRPr="003B1725" w:rsidRDefault="003F788A" w:rsidP="00102F1D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3B1725">
        <w:rPr>
          <w:sz w:val="18"/>
          <w:szCs w:val="18"/>
        </w:rPr>
        <w:t>Durkheim</w:t>
      </w:r>
    </w:p>
    <w:p w:rsidR="003F788A" w:rsidRPr="003B1725" w:rsidRDefault="003F788A" w:rsidP="00102F1D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3B1725">
        <w:rPr>
          <w:sz w:val="18"/>
          <w:szCs w:val="18"/>
        </w:rPr>
        <w:t xml:space="preserve">Michel </w:t>
      </w:r>
    </w:p>
    <w:p w:rsidR="003F788A" w:rsidRPr="003B1725" w:rsidRDefault="003F788A" w:rsidP="00102F1D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3B1725">
        <w:rPr>
          <w:sz w:val="18"/>
          <w:szCs w:val="18"/>
        </w:rPr>
        <w:t>Comte</w:t>
      </w:r>
    </w:p>
    <w:p w:rsidR="003F788A" w:rsidRPr="003B1725" w:rsidRDefault="003F788A" w:rsidP="00102F1D">
      <w:pPr>
        <w:rPr>
          <w:sz w:val="18"/>
          <w:szCs w:val="18"/>
        </w:rPr>
      </w:pPr>
      <w:r w:rsidRPr="003B1725">
        <w:rPr>
          <w:sz w:val="18"/>
          <w:szCs w:val="18"/>
        </w:rPr>
        <w:t xml:space="preserve">                                                        </w:t>
      </w:r>
      <w:r>
        <w:rPr>
          <w:sz w:val="18"/>
          <w:szCs w:val="18"/>
        </w:rPr>
        <w:t xml:space="preserve">    </w:t>
      </w:r>
      <w:r w:rsidRPr="003B1725">
        <w:rPr>
          <w:sz w:val="18"/>
          <w:szCs w:val="18"/>
        </w:rPr>
        <w:t xml:space="preserve"> </w:t>
      </w:r>
      <w:r w:rsidRPr="003B1725">
        <w:rPr>
          <w:sz w:val="18"/>
          <w:szCs w:val="18"/>
          <w:u w:val="single"/>
        </w:rPr>
        <w:t>İşaretlediğiniz</w:t>
      </w:r>
      <w:r w:rsidRPr="003B1725">
        <w:rPr>
          <w:sz w:val="18"/>
          <w:szCs w:val="18"/>
        </w:rPr>
        <w:t xml:space="preserve"> sosyoloğun düşüncelerini  aşağıdaki noktalı yerlere yazınız?</w:t>
      </w:r>
      <w:r>
        <w:rPr>
          <w:sz w:val="18"/>
          <w:szCs w:val="18"/>
        </w:rPr>
        <w:t>(9 puan)</w:t>
      </w:r>
    </w:p>
    <w:p w:rsidR="003F788A" w:rsidRPr="003B1725" w:rsidRDefault="003F788A" w:rsidP="00102F1D">
      <w:pPr>
        <w:rPr>
          <w:sz w:val="18"/>
          <w:szCs w:val="18"/>
        </w:rPr>
      </w:pPr>
      <w:r w:rsidRPr="003B1725"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788A" w:rsidRPr="003B1725" w:rsidRDefault="003F788A" w:rsidP="00102F1D">
      <w:pPr>
        <w:rPr>
          <w:sz w:val="18"/>
          <w:szCs w:val="18"/>
        </w:rPr>
      </w:pPr>
    </w:p>
    <w:p w:rsidR="003F788A" w:rsidRPr="003B1725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2)</w:t>
      </w:r>
      <w:r w:rsidRPr="003B1725">
        <w:rPr>
          <w:sz w:val="18"/>
          <w:szCs w:val="18"/>
        </w:rPr>
        <w:t>Aşağıdakilerden hangisi doğuştan statüler için örnek oluşturur?</w:t>
      </w:r>
    </w:p>
    <w:p w:rsidR="003F788A" w:rsidRPr="003B1725" w:rsidRDefault="003F788A" w:rsidP="00102F1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3B1725">
        <w:rPr>
          <w:sz w:val="18"/>
          <w:szCs w:val="18"/>
        </w:rPr>
        <w:t>Ayşe’nin zengin olması</w:t>
      </w:r>
    </w:p>
    <w:p w:rsidR="003F788A" w:rsidRPr="003B1725" w:rsidRDefault="003F788A" w:rsidP="00102F1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3B1725">
        <w:rPr>
          <w:sz w:val="18"/>
          <w:szCs w:val="18"/>
        </w:rPr>
        <w:t>Murat’ın sosyolog olması</w:t>
      </w:r>
    </w:p>
    <w:p w:rsidR="003F788A" w:rsidRPr="003B1725" w:rsidRDefault="003F788A" w:rsidP="00102F1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3B1725">
        <w:rPr>
          <w:sz w:val="18"/>
          <w:szCs w:val="18"/>
        </w:rPr>
        <w:t>Mustafa’nın lise mezunu olması</w:t>
      </w:r>
    </w:p>
    <w:p w:rsidR="003F788A" w:rsidRPr="003B1725" w:rsidRDefault="003F788A" w:rsidP="00102F1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3B1725">
        <w:rPr>
          <w:sz w:val="18"/>
          <w:szCs w:val="18"/>
        </w:rPr>
        <w:t>Melike’nin felsefe kulübü üyesi olması</w:t>
      </w:r>
    </w:p>
    <w:p w:rsidR="003F788A" w:rsidRPr="003B1725" w:rsidRDefault="003F788A" w:rsidP="00102F1D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3B1725">
        <w:rPr>
          <w:sz w:val="18"/>
          <w:szCs w:val="18"/>
        </w:rPr>
        <w:t>Sevda’nın bayan olması</w:t>
      </w:r>
    </w:p>
    <w:p w:rsidR="003F788A" w:rsidRPr="003B1725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3)</w:t>
      </w:r>
      <w:r w:rsidRPr="003B1725">
        <w:rPr>
          <w:sz w:val="18"/>
          <w:szCs w:val="18"/>
        </w:rPr>
        <w:t>Aşağıda yer alan toplumsal kontrol türlerinden hangisi diğerlerinden farklıdır?</w:t>
      </w:r>
    </w:p>
    <w:p w:rsidR="003F788A" w:rsidRPr="003B1725" w:rsidRDefault="003F788A" w:rsidP="00102F1D">
      <w:pPr>
        <w:pStyle w:val="ListParagraph"/>
        <w:numPr>
          <w:ilvl w:val="0"/>
          <w:numId w:val="3"/>
        </w:numPr>
        <w:rPr>
          <w:sz w:val="18"/>
          <w:szCs w:val="18"/>
        </w:rPr>
      </w:pPr>
      <w:r w:rsidRPr="003B1725">
        <w:rPr>
          <w:sz w:val="18"/>
          <w:szCs w:val="18"/>
        </w:rPr>
        <w:t>Görgü kurallarına uymayan bir kimsenin ayıplanması</w:t>
      </w:r>
    </w:p>
    <w:p w:rsidR="003F788A" w:rsidRPr="003B1725" w:rsidRDefault="003F788A" w:rsidP="00102F1D">
      <w:pPr>
        <w:pStyle w:val="ListParagraph"/>
        <w:numPr>
          <w:ilvl w:val="0"/>
          <w:numId w:val="3"/>
        </w:numPr>
        <w:rPr>
          <w:sz w:val="18"/>
          <w:szCs w:val="18"/>
        </w:rPr>
      </w:pPr>
      <w:r w:rsidRPr="003B1725">
        <w:rPr>
          <w:sz w:val="18"/>
          <w:szCs w:val="18"/>
        </w:rPr>
        <w:t>Sınıfta sakız çiğnemenin yadırganması</w:t>
      </w:r>
    </w:p>
    <w:p w:rsidR="003F788A" w:rsidRPr="003B1725" w:rsidRDefault="003F788A" w:rsidP="00102F1D">
      <w:pPr>
        <w:pStyle w:val="ListParagraph"/>
        <w:numPr>
          <w:ilvl w:val="0"/>
          <w:numId w:val="3"/>
        </w:numPr>
        <w:rPr>
          <w:sz w:val="18"/>
          <w:szCs w:val="18"/>
        </w:rPr>
      </w:pPr>
      <w:r w:rsidRPr="003B1725">
        <w:rPr>
          <w:sz w:val="18"/>
          <w:szCs w:val="18"/>
        </w:rPr>
        <w:t>Sınıfta arkadaşlarını rahatsız eden bir öğrencinin dışlanması</w:t>
      </w:r>
    </w:p>
    <w:p w:rsidR="003F788A" w:rsidRPr="003B1725" w:rsidRDefault="003F788A" w:rsidP="00102F1D">
      <w:pPr>
        <w:pStyle w:val="ListParagraph"/>
        <w:numPr>
          <w:ilvl w:val="0"/>
          <w:numId w:val="3"/>
        </w:numPr>
        <w:rPr>
          <w:sz w:val="18"/>
          <w:szCs w:val="18"/>
        </w:rPr>
      </w:pPr>
      <w:r w:rsidRPr="003B1725">
        <w:rPr>
          <w:sz w:val="18"/>
          <w:szCs w:val="18"/>
        </w:rPr>
        <w:t>Öğretmenlerin, başkalarını rahatsız ettiklerinde öğrencilerine tepki göstermeleri</w:t>
      </w:r>
    </w:p>
    <w:p w:rsidR="003F788A" w:rsidRPr="003B1725" w:rsidRDefault="003F788A" w:rsidP="00102F1D">
      <w:pPr>
        <w:pStyle w:val="ListParagraph"/>
        <w:numPr>
          <w:ilvl w:val="0"/>
          <w:numId w:val="3"/>
        </w:numPr>
        <w:rPr>
          <w:sz w:val="18"/>
          <w:szCs w:val="18"/>
        </w:rPr>
      </w:pPr>
      <w:r w:rsidRPr="003B1725">
        <w:rPr>
          <w:sz w:val="18"/>
          <w:szCs w:val="18"/>
        </w:rPr>
        <w:t>Yazılıda kopye çeken öğrencinin disipline verilmesi</w:t>
      </w:r>
    </w:p>
    <w:p w:rsidR="003F788A" w:rsidRDefault="003F788A" w:rsidP="00102F1D">
      <w:pPr>
        <w:rPr>
          <w:sz w:val="18"/>
          <w:szCs w:val="18"/>
        </w:rPr>
      </w:pPr>
    </w:p>
    <w:p w:rsidR="003F788A" w:rsidRPr="00E87D23" w:rsidRDefault="003F788A" w:rsidP="00102F1D">
      <w:pPr>
        <w:rPr>
          <w:sz w:val="18"/>
          <w:szCs w:val="18"/>
        </w:rPr>
      </w:pPr>
      <w:r>
        <w:rPr>
          <w:b/>
          <w:sz w:val="18"/>
          <w:szCs w:val="18"/>
        </w:rPr>
        <w:t>4</w:t>
      </w:r>
      <w:r w:rsidRPr="00E87D23">
        <w:rPr>
          <w:b/>
          <w:sz w:val="18"/>
          <w:szCs w:val="18"/>
        </w:rPr>
        <w:t xml:space="preserve">) </w:t>
      </w:r>
      <w:r w:rsidRPr="00E87D23">
        <w:rPr>
          <w:sz w:val="18"/>
          <w:szCs w:val="18"/>
        </w:rPr>
        <w:t>Belli ortak özelliklere sahip, etkileşim ve ilişki içinde bulunan ve belli bir sürekliliği olan, en az iki kişinin meydana getirdiği topluluk aşağıdakilerden hangisidir?</w:t>
      </w:r>
    </w:p>
    <w:p w:rsidR="003F788A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A)</w:t>
      </w:r>
      <w:r w:rsidRPr="00E87D23">
        <w:rPr>
          <w:sz w:val="18"/>
          <w:szCs w:val="18"/>
        </w:rPr>
        <w:t>Sosyoloji</w:t>
      </w:r>
      <w:r>
        <w:rPr>
          <w:sz w:val="18"/>
          <w:szCs w:val="18"/>
        </w:rPr>
        <w:t xml:space="preserve">               B)</w:t>
      </w:r>
      <w:r w:rsidRPr="00E87D23">
        <w:rPr>
          <w:sz w:val="18"/>
          <w:szCs w:val="18"/>
        </w:rPr>
        <w:t>Toplum</w:t>
      </w:r>
      <w:r>
        <w:rPr>
          <w:sz w:val="18"/>
          <w:szCs w:val="18"/>
        </w:rPr>
        <w:t xml:space="preserve">                C)</w:t>
      </w:r>
      <w:r w:rsidRPr="00E87D23">
        <w:rPr>
          <w:sz w:val="18"/>
          <w:szCs w:val="18"/>
        </w:rPr>
        <w:t>Toplumsal  grup</w:t>
      </w:r>
    </w:p>
    <w:p w:rsidR="003F788A" w:rsidRPr="00E87D23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 xml:space="preserve">  D)</w:t>
      </w:r>
      <w:r w:rsidRPr="00E87D23">
        <w:rPr>
          <w:sz w:val="18"/>
          <w:szCs w:val="18"/>
        </w:rPr>
        <w:t>Kurum</w:t>
      </w:r>
      <w:r>
        <w:rPr>
          <w:sz w:val="18"/>
          <w:szCs w:val="18"/>
        </w:rPr>
        <w:t xml:space="preserve">                   E)</w:t>
      </w:r>
      <w:r w:rsidRPr="00E87D23">
        <w:rPr>
          <w:sz w:val="18"/>
          <w:szCs w:val="18"/>
        </w:rPr>
        <w:t>Psikoloji</w:t>
      </w:r>
    </w:p>
    <w:p w:rsidR="003F788A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5</w:t>
      </w:r>
      <w:r w:rsidRPr="00120A6D">
        <w:rPr>
          <w:sz w:val="18"/>
          <w:szCs w:val="18"/>
        </w:rPr>
        <w:t>) Önceden avukatlık yapan birinin sonraki yıllarda hakimlik rolünü oynaması daha kolay olmaktadır.</w:t>
      </w:r>
      <w:r w:rsidRPr="00120A6D">
        <w:rPr>
          <w:b/>
          <w:sz w:val="18"/>
          <w:szCs w:val="18"/>
        </w:rPr>
        <w:t>Bu durum aşagıdaki sosyolojik terimlerin hangisi ile açıklanır ?</w:t>
      </w:r>
      <w:r w:rsidRPr="00120A6D">
        <w:rPr>
          <w:sz w:val="18"/>
          <w:szCs w:val="18"/>
        </w:rPr>
        <w:t xml:space="preserve">                                 </w:t>
      </w:r>
    </w:p>
    <w:p w:rsidR="003F788A" w:rsidRPr="00120A6D" w:rsidRDefault="003F788A" w:rsidP="00102F1D">
      <w:pPr>
        <w:rPr>
          <w:sz w:val="18"/>
          <w:szCs w:val="18"/>
        </w:rPr>
      </w:pPr>
      <w:r w:rsidRPr="00120A6D">
        <w:rPr>
          <w:sz w:val="18"/>
          <w:szCs w:val="18"/>
        </w:rPr>
        <w:t xml:space="preserve">   A-) Rol çatısması             B-) Statü çatışması           C-) Rol pekişmesi            D-) Rol karışması             E-) Rol karmaşası </w:t>
      </w:r>
    </w:p>
    <w:p w:rsidR="003F788A" w:rsidRPr="00120A6D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6)</w:t>
      </w:r>
      <w:r w:rsidRPr="00120A6D">
        <w:rPr>
          <w:sz w:val="18"/>
          <w:szCs w:val="18"/>
        </w:rPr>
        <w:t>Batı Avrupa toplumlarında geleneksel metafiziğe, değişmez kabul edilen varsayımlara ve dinsel önyargılara karşı aklın özgürleştirilmesi gerektiğini savunan ve bilime dayanan bilgiyi referans kabul eden  dönem ve yüzyıl aşağıdakilerden hangisidir?</w:t>
      </w:r>
    </w:p>
    <w:p w:rsidR="003F788A" w:rsidRPr="00120A6D" w:rsidRDefault="003F788A" w:rsidP="00102F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120A6D">
        <w:rPr>
          <w:sz w:val="18"/>
          <w:szCs w:val="18"/>
        </w:rPr>
        <w:t>Rönesans- 14. Yüzyıl</w:t>
      </w:r>
    </w:p>
    <w:p w:rsidR="003F788A" w:rsidRPr="00120A6D" w:rsidRDefault="003F788A" w:rsidP="00102F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120A6D">
        <w:rPr>
          <w:sz w:val="18"/>
          <w:szCs w:val="18"/>
        </w:rPr>
        <w:t>Reform-15. Yüzyıl</w:t>
      </w:r>
    </w:p>
    <w:p w:rsidR="003F788A" w:rsidRPr="00120A6D" w:rsidRDefault="003F788A" w:rsidP="00102F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120A6D">
        <w:rPr>
          <w:sz w:val="18"/>
          <w:szCs w:val="18"/>
        </w:rPr>
        <w:t>Aydınlanma çağı-18. Yüzyıl</w:t>
      </w:r>
    </w:p>
    <w:p w:rsidR="003F788A" w:rsidRPr="00120A6D" w:rsidRDefault="003F788A" w:rsidP="00102F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120A6D">
        <w:rPr>
          <w:sz w:val="18"/>
          <w:szCs w:val="18"/>
        </w:rPr>
        <w:t>Rönesans-15. Yüzyıl</w:t>
      </w:r>
    </w:p>
    <w:p w:rsidR="003F788A" w:rsidRDefault="003F788A" w:rsidP="00102F1D">
      <w:pPr>
        <w:pStyle w:val="ListParagraph"/>
        <w:numPr>
          <w:ilvl w:val="0"/>
          <w:numId w:val="4"/>
        </w:numPr>
        <w:rPr>
          <w:sz w:val="18"/>
          <w:szCs w:val="18"/>
        </w:rPr>
      </w:pPr>
      <w:r w:rsidRPr="00120A6D">
        <w:rPr>
          <w:sz w:val="18"/>
          <w:szCs w:val="18"/>
        </w:rPr>
        <w:t>Reform-16. Yüzyıl</w:t>
      </w:r>
    </w:p>
    <w:p w:rsidR="003F788A" w:rsidRPr="00102F1D" w:rsidRDefault="003F788A" w:rsidP="00102F1D">
      <w:pPr>
        <w:rPr>
          <w:sz w:val="18"/>
          <w:szCs w:val="18"/>
        </w:rPr>
      </w:pPr>
      <w:r>
        <w:rPr>
          <w:b/>
          <w:sz w:val="18"/>
          <w:szCs w:val="18"/>
        </w:rPr>
        <w:t>7</w:t>
      </w:r>
      <w:r w:rsidRPr="00102F1D">
        <w:rPr>
          <w:b/>
          <w:sz w:val="18"/>
          <w:szCs w:val="18"/>
        </w:rPr>
        <w:t>) Aşağıdakilerden hangisi sosyolojinin amacına ters düşen bir ifadedir?</w:t>
      </w:r>
      <w:r w:rsidRPr="00102F1D">
        <w:rPr>
          <w:sz w:val="18"/>
          <w:szCs w:val="18"/>
        </w:rPr>
        <w:br/>
        <w:t xml:space="preserve">A-) Toplumsal olaylara bağlı olarak genellemeler yapma    </w:t>
      </w:r>
      <w:r>
        <w:rPr>
          <w:sz w:val="18"/>
          <w:szCs w:val="18"/>
        </w:rPr>
        <w:t xml:space="preserve">              </w:t>
      </w:r>
      <w:r w:rsidRPr="00102F1D">
        <w:rPr>
          <w:sz w:val="18"/>
          <w:szCs w:val="18"/>
        </w:rPr>
        <w:t xml:space="preserve"> B-) Yapılan genellemelerden cıkarımlarda bulunmak </w:t>
      </w:r>
      <w:r w:rsidRPr="00102F1D">
        <w:rPr>
          <w:sz w:val="18"/>
          <w:szCs w:val="18"/>
        </w:rPr>
        <w:br/>
        <w:t xml:space="preserve">C-) Toplumsal kurumların nasıl işlemesi </w:t>
      </w:r>
      <w:r>
        <w:rPr>
          <w:sz w:val="18"/>
          <w:szCs w:val="18"/>
        </w:rPr>
        <w:t>gerektiğini saptam</w:t>
      </w:r>
      <w:r w:rsidRPr="00102F1D">
        <w:rPr>
          <w:sz w:val="18"/>
          <w:szCs w:val="18"/>
        </w:rPr>
        <w:t xml:space="preserve">                      D-) Toplumsal yapının kuruluş ve işleyişini incelemek</w:t>
      </w:r>
      <w:r w:rsidRPr="00102F1D">
        <w:rPr>
          <w:sz w:val="18"/>
          <w:szCs w:val="18"/>
        </w:rPr>
        <w:br/>
        <w:t>E-) Toplumsal gidişe bir yön vermeye çalışan bilimlere öncelik sağlamak</w:t>
      </w:r>
    </w:p>
    <w:p w:rsidR="003F788A" w:rsidRPr="00120A6D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8</w:t>
      </w:r>
      <w:r w:rsidRPr="00120A6D">
        <w:rPr>
          <w:sz w:val="18"/>
          <w:szCs w:val="18"/>
        </w:rPr>
        <w:t xml:space="preserve">)Aşağıdakilerden hangisi bir sosyoloğun araştırma yaparken kullanabileceği sorulardan birisi </w:t>
      </w:r>
      <w:r w:rsidRPr="00120A6D">
        <w:rPr>
          <w:sz w:val="18"/>
          <w:szCs w:val="18"/>
          <w:u w:val="single"/>
        </w:rPr>
        <w:t>değildir</w:t>
      </w:r>
      <w:r w:rsidRPr="00120A6D">
        <w:rPr>
          <w:sz w:val="18"/>
          <w:szCs w:val="18"/>
        </w:rPr>
        <w:t>?</w:t>
      </w:r>
    </w:p>
    <w:p w:rsidR="003F788A" w:rsidRPr="00120A6D" w:rsidRDefault="003F788A" w:rsidP="00102F1D">
      <w:pPr>
        <w:pStyle w:val="ListParagraph"/>
        <w:numPr>
          <w:ilvl w:val="0"/>
          <w:numId w:val="5"/>
        </w:numPr>
        <w:rPr>
          <w:sz w:val="18"/>
          <w:szCs w:val="18"/>
        </w:rPr>
      </w:pPr>
      <w:r w:rsidRPr="00120A6D">
        <w:rPr>
          <w:sz w:val="18"/>
          <w:szCs w:val="18"/>
        </w:rPr>
        <w:t>Ne oldu?</w:t>
      </w:r>
    </w:p>
    <w:p w:rsidR="003F788A" w:rsidRPr="00120A6D" w:rsidRDefault="003F788A" w:rsidP="00102F1D">
      <w:pPr>
        <w:pStyle w:val="ListParagraph"/>
        <w:numPr>
          <w:ilvl w:val="0"/>
          <w:numId w:val="5"/>
        </w:numPr>
        <w:rPr>
          <w:sz w:val="18"/>
          <w:szCs w:val="18"/>
        </w:rPr>
      </w:pPr>
      <w:r w:rsidRPr="00120A6D">
        <w:rPr>
          <w:sz w:val="18"/>
          <w:szCs w:val="18"/>
        </w:rPr>
        <w:t>Her yerde oldu mu?</w:t>
      </w:r>
    </w:p>
    <w:p w:rsidR="003F788A" w:rsidRPr="00120A6D" w:rsidRDefault="003F788A" w:rsidP="00102F1D">
      <w:pPr>
        <w:pStyle w:val="ListParagraph"/>
        <w:numPr>
          <w:ilvl w:val="0"/>
          <w:numId w:val="5"/>
        </w:numPr>
        <w:rPr>
          <w:sz w:val="18"/>
          <w:szCs w:val="18"/>
        </w:rPr>
      </w:pPr>
      <w:r w:rsidRPr="00120A6D">
        <w:rPr>
          <w:sz w:val="18"/>
          <w:szCs w:val="18"/>
        </w:rPr>
        <w:t>Zaman içinde tekrarlandı mı?</w:t>
      </w:r>
    </w:p>
    <w:p w:rsidR="003F788A" w:rsidRPr="00120A6D" w:rsidRDefault="003F788A" w:rsidP="00102F1D">
      <w:pPr>
        <w:pStyle w:val="ListParagraph"/>
        <w:numPr>
          <w:ilvl w:val="0"/>
          <w:numId w:val="5"/>
        </w:numPr>
        <w:rPr>
          <w:sz w:val="18"/>
          <w:szCs w:val="18"/>
        </w:rPr>
      </w:pPr>
      <w:r w:rsidRPr="00120A6D">
        <w:rPr>
          <w:sz w:val="18"/>
          <w:szCs w:val="18"/>
        </w:rPr>
        <w:t>İnsan davranışını nasıl anlayabiliriz?</w:t>
      </w:r>
    </w:p>
    <w:p w:rsidR="003F788A" w:rsidRDefault="003F788A" w:rsidP="00102F1D">
      <w:pPr>
        <w:pStyle w:val="ListParagraph"/>
        <w:numPr>
          <w:ilvl w:val="0"/>
          <w:numId w:val="5"/>
        </w:numPr>
        <w:rPr>
          <w:sz w:val="18"/>
          <w:szCs w:val="18"/>
        </w:rPr>
      </w:pPr>
      <w:r w:rsidRPr="00120A6D">
        <w:rPr>
          <w:sz w:val="18"/>
          <w:szCs w:val="18"/>
        </w:rPr>
        <w:t>Bu olgunun altında yatan sebepler nelerdir?</w:t>
      </w:r>
    </w:p>
    <w:p w:rsidR="003F788A" w:rsidRPr="00102F1D" w:rsidRDefault="003F788A" w:rsidP="00102F1D">
      <w:pPr>
        <w:pBdr>
          <w:left w:val="single" w:sz="4" w:space="0" w:color="auto"/>
        </w:pBdr>
        <w:rPr>
          <w:b/>
          <w:sz w:val="18"/>
          <w:szCs w:val="18"/>
        </w:rPr>
      </w:pPr>
      <w:r w:rsidRPr="00102F1D">
        <w:rPr>
          <w:b/>
          <w:sz w:val="18"/>
          <w:szCs w:val="18"/>
        </w:rPr>
        <w:t>D) Aşağıdaki klasik soruları cevaplandırınız.</w:t>
      </w:r>
    </w:p>
    <w:p w:rsidR="003F788A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1)</w:t>
      </w:r>
      <w:r w:rsidRPr="003B1725">
        <w:rPr>
          <w:sz w:val="18"/>
          <w:szCs w:val="18"/>
        </w:rPr>
        <w:t>Yazılı normlarla yazısız normları karşılaştırıp yazınız?</w:t>
      </w:r>
      <w:r>
        <w:rPr>
          <w:sz w:val="18"/>
          <w:szCs w:val="18"/>
        </w:rPr>
        <w:t>(8 puan)</w:t>
      </w:r>
    </w:p>
    <w:p w:rsidR="003F788A" w:rsidRPr="00102F1D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788A" w:rsidRPr="00102F1D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788A" w:rsidRPr="00102F1D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788A" w:rsidRPr="003B1725" w:rsidRDefault="003F788A" w:rsidP="00102F1D">
      <w:pPr>
        <w:rPr>
          <w:sz w:val="18"/>
          <w:szCs w:val="18"/>
        </w:rPr>
      </w:pPr>
    </w:p>
    <w:p w:rsidR="003F788A" w:rsidRPr="003B1725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2)</w:t>
      </w:r>
      <w:r w:rsidRPr="003B1725">
        <w:rPr>
          <w:sz w:val="18"/>
          <w:szCs w:val="18"/>
        </w:rPr>
        <w:t>Eskiden zaruri ihtiyaçlar 3-5 iken günümüzde bu ihtiyaçların 20-25 çıkmasının birey üzerindeki etkisini yazınız?</w:t>
      </w:r>
      <w:r>
        <w:rPr>
          <w:sz w:val="18"/>
          <w:szCs w:val="18"/>
        </w:rPr>
        <w:t>(8 puan)</w:t>
      </w:r>
    </w:p>
    <w:p w:rsidR="003F788A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788A" w:rsidRPr="00102F1D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788A" w:rsidRDefault="003F788A" w:rsidP="00102F1D">
      <w:pPr>
        <w:rPr>
          <w:sz w:val="18"/>
          <w:szCs w:val="18"/>
        </w:rPr>
      </w:pPr>
      <w:hyperlink r:id="rId5" w:history="1">
        <w:r w:rsidRPr="00DC59C2">
          <w:rPr>
            <w:rStyle w:val="Hyperlink"/>
            <w:sz w:val="18"/>
            <w:szCs w:val="18"/>
          </w:rPr>
          <w:t>www.sorubak.com</w:t>
        </w:r>
      </w:hyperlink>
      <w:r>
        <w:rPr>
          <w:sz w:val="18"/>
          <w:szCs w:val="18"/>
        </w:rPr>
        <w:t xml:space="preserve"> </w:t>
      </w:r>
    </w:p>
    <w:p w:rsidR="003F788A" w:rsidRPr="003B1725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3)20</w:t>
      </w:r>
      <w:r w:rsidRPr="003B1725">
        <w:rPr>
          <w:sz w:val="18"/>
          <w:szCs w:val="18"/>
        </w:rPr>
        <w:t>. yüzyılın eleştirel ve muhalif kuşağının en önemli temsilcisi olan   Michel Foucault’nun düşüncelerini yazınız?</w:t>
      </w:r>
      <w:r>
        <w:rPr>
          <w:sz w:val="18"/>
          <w:szCs w:val="18"/>
        </w:rPr>
        <w:t>(8 puan)</w:t>
      </w:r>
    </w:p>
    <w:p w:rsidR="003F788A" w:rsidRPr="00102F1D" w:rsidRDefault="003F788A" w:rsidP="00102F1D">
      <w:pPr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3F788A" w:rsidRPr="00102F1D" w:rsidSect="00102F1D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91B28"/>
    <w:multiLevelType w:val="hybridMultilevel"/>
    <w:tmpl w:val="03147532"/>
    <w:lvl w:ilvl="0" w:tplc="1706AB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AD0EAB"/>
    <w:multiLevelType w:val="hybridMultilevel"/>
    <w:tmpl w:val="D188C3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734241"/>
    <w:multiLevelType w:val="hybridMultilevel"/>
    <w:tmpl w:val="CFFEE6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B5538F1"/>
    <w:multiLevelType w:val="hybridMultilevel"/>
    <w:tmpl w:val="3D16D020"/>
    <w:lvl w:ilvl="0" w:tplc="FF702F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A67213"/>
    <w:multiLevelType w:val="hybridMultilevel"/>
    <w:tmpl w:val="CD163D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F1D"/>
    <w:rsid w:val="00043ECC"/>
    <w:rsid w:val="00102F1D"/>
    <w:rsid w:val="00120A6D"/>
    <w:rsid w:val="00363BAA"/>
    <w:rsid w:val="003B1725"/>
    <w:rsid w:val="003F788A"/>
    <w:rsid w:val="005E7865"/>
    <w:rsid w:val="006A7282"/>
    <w:rsid w:val="00777C80"/>
    <w:rsid w:val="00864E3D"/>
    <w:rsid w:val="009A5CEA"/>
    <w:rsid w:val="00DC59C2"/>
    <w:rsid w:val="00DE0154"/>
    <w:rsid w:val="00E8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F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02F1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C59C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772</Words>
  <Characters>4402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BİRSEN</cp:lastModifiedBy>
  <cp:revision>5</cp:revision>
  <dcterms:created xsi:type="dcterms:W3CDTF">2015-01-04T23:37:00Z</dcterms:created>
  <dcterms:modified xsi:type="dcterms:W3CDTF">2015-10-25T20:08:00Z</dcterms:modified>
</cp:coreProperties>
</file>