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20" w:rsidRPr="00EF62E3" w:rsidRDefault="00AB5F20" w:rsidP="008C7188">
      <w:pPr>
        <w:pStyle w:val="Title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2015-2016  EĞİTİM ÖĞRETİM YILI </w:t>
      </w:r>
    </w:p>
    <w:p w:rsidR="00AB5F20" w:rsidRPr="00EF62E3" w:rsidRDefault="00AB5F20" w:rsidP="008C7188">
      <w:pPr>
        <w:pStyle w:val="Title"/>
        <w:rPr>
          <w:i w:val="0"/>
          <w:emboss w:val="0"/>
          <w:noProof/>
          <w:sz w:val="22"/>
          <w:szCs w:val="18"/>
        </w:rPr>
      </w:pPr>
      <w:r>
        <w:rPr>
          <w:i w:val="0"/>
          <w:emboss w:val="0"/>
          <w:noProof/>
          <w:sz w:val="22"/>
          <w:szCs w:val="18"/>
        </w:rPr>
        <w:t>11</w:t>
      </w:r>
      <w:r w:rsidRPr="00EF62E3">
        <w:rPr>
          <w:i w:val="0"/>
          <w:emboss w:val="0"/>
          <w:noProof/>
          <w:sz w:val="22"/>
          <w:szCs w:val="18"/>
        </w:rPr>
        <w:t xml:space="preserve">. SINIF FİZİK DERSİ 1. DÖNEM 1. YAZILI SORULARI  </w:t>
      </w:r>
    </w:p>
    <w:p w:rsidR="00AB5F20" w:rsidRPr="00EF62E3" w:rsidRDefault="00AB5F20" w:rsidP="008C7188">
      <w:pPr>
        <w:pStyle w:val="Title"/>
        <w:rPr>
          <w:i w:val="0"/>
          <w:sz w:val="22"/>
          <w:szCs w:val="18"/>
        </w:rPr>
      </w:pPr>
    </w:p>
    <w:p w:rsidR="00AB5F20" w:rsidRPr="00EF62E3" w:rsidRDefault="00AB5F20" w:rsidP="008C7188">
      <w:pPr>
        <w:tabs>
          <w:tab w:val="center" w:pos="5490"/>
          <w:tab w:val="left" w:pos="8550"/>
        </w:tabs>
        <w:rPr>
          <w:rFonts w:ascii="Times New Roman" w:hAnsi="Times New Roman"/>
          <w:b/>
          <w:sz w:val="18"/>
          <w:szCs w:val="18"/>
        </w:rPr>
      </w:pPr>
      <w:r w:rsidRPr="00EF62E3">
        <w:rPr>
          <w:rFonts w:ascii="Times New Roman" w:hAnsi="Times New Roman"/>
          <w:b/>
          <w:sz w:val="18"/>
          <w:szCs w:val="18"/>
        </w:rPr>
        <w:t xml:space="preserve">   ADI  SOYADI : ……………………………………………………….......... SINIFI: ………….    NUMARASI : ………….        PUAN……………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57"/>
        <w:gridCol w:w="5656"/>
      </w:tblGrid>
      <w:tr w:rsidR="00AB5F20" w:rsidRPr="00CE4662" w:rsidTr="00CE4662">
        <w:tc>
          <w:tcPr>
            <w:tcW w:w="5635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1-) Newton’un hareket kanunlarını yazıp bunlardan birini açıklayınız.</w: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4-) Vektörel ve skaler büyükleri  açıklayıp birer örnek veriniz.</w:t>
            </w:r>
          </w:p>
        </w:tc>
      </w:tr>
      <w:tr w:rsidR="00AB5F20" w:rsidRPr="00CE4662" w:rsidTr="00CE4662">
        <w:trPr>
          <w:trHeight w:val="5394"/>
        </w:trPr>
        <w:tc>
          <w:tcPr>
            <w:tcW w:w="5635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2-)</w:t>
            </w: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275.25pt;height:140.25pt;visibility:visible">
                  <v:imagedata r:id="rId7" o:title=""/>
                </v:shape>
              </w:pict>
            </w:r>
          </w:p>
          <w:tbl>
            <w:tblPr>
              <w:tblW w:w="0" w:type="auto"/>
              <w:tblInd w:w="121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79"/>
              <w:gridCol w:w="283"/>
              <w:gridCol w:w="284"/>
              <w:gridCol w:w="283"/>
              <w:gridCol w:w="284"/>
              <w:gridCol w:w="283"/>
              <w:gridCol w:w="255"/>
              <w:gridCol w:w="312"/>
              <w:gridCol w:w="284"/>
              <w:gridCol w:w="283"/>
              <w:gridCol w:w="284"/>
            </w:tblGrid>
            <w:tr w:rsidR="00AB5F20" w:rsidRPr="00CE4662" w:rsidTr="00CE4662">
              <w:tc>
                <w:tcPr>
                  <w:tcW w:w="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B5F20" w:rsidRPr="00CE4662" w:rsidTr="00CE4662">
              <w:tc>
                <w:tcPr>
                  <w:tcW w:w="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B5F20" w:rsidRPr="00CE4662" w:rsidTr="00CE4662">
              <w:tc>
                <w:tcPr>
                  <w:tcW w:w="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B5F20" w:rsidRPr="00CE4662" w:rsidTr="00CE4662">
              <w:tc>
                <w:tcPr>
                  <w:tcW w:w="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B5F20" w:rsidRPr="00CE4662" w:rsidTr="00CE4662">
              <w:tc>
                <w:tcPr>
                  <w:tcW w:w="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B5F20" w:rsidRPr="00CE4662" w:rsidTr="00CE4662">
              <w:tc>
                <w:tcPr>
                  <w:tcW w:w="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B5F20" w:rsidRPr="00CE4662" w:rsidTr="00CE4662">
              <w:tc>
                <w:tcPr>
                  <w:tcW w:w="2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AB5F20" w:rsidRPr="00CE4662" w:rsidRDefault="00AB5F20" w:rsidP="00CE4662">
                  <w:pPr>
                    <w:tabs>
                      <w:tab w:val="center" w:pos="4536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5-)</w:t>
            </w: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3" o:spid="_x0000_i1026" type="#_x0000_t75" style="width:274.5pt;height:147.75pt;visibility:visible">
                  <v:imagedata r:id="rId8" o:title=""/>
                </v:shape>
              </w:pict>
            </w:r>
          </w:p>
        </w:tc>
      </w:tr>
      <w:tr w:rsidR="00AB5F20" w:rsidRPr="00CE4662" w:rsidTr="00CE4662">
        <w:tc>
          <w:tcPr>
            <w:tcW w:w="5635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3-)</w: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8" o:spid="_x0000_i1027" type="#_x0000_t75" style="width:253.5pt;height:198pt;visibility:visible">
                  <v:imagedata r:id="rId9" o:title=""/>
                </v:shape>
              </w:pic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7-)</w:t>
            </w: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5" o:spid="_x0000_i1028" type="#_x0000_t75" style="width:275.25pt;height:120.75pt;visibility:visible">
                  <v:imagedata r:id="rId10" o:title=""/>
                </v:shape>
              </w:pic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6-)</w: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2" o:spid="_x0000_i1029" type="#_x0000_t75" style="width:268.5pt;height:177pt;visibility:visible">
                  <v:imagedata r:id="rId11" o:title=""/>
                </v:shape>
              </w:pic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9-)</w:t>
            </w: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17" o:spid="_x0000_i1030" type="#_x0000_t75" style="width:261.75pt;height:119.25pt;visibility:visible">
                  <v:imagedata r:id="rId12" o:title=""/>
                </v:shape>
              </w:pict>
            </w:r>
          </w:p>
        </w:tc>
      </w:tr>
      <w:tr w:rsidR="00AB5F20" w:rsidRPr="00CE4662" w:rsidTr="00CE4662">
        <w:tc>
          <w:tcPr>
            <w:tcW w:w="5635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8-)</w: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i1031" type="#_x0000_t75" style="width:278.25pt;height:163.5pt;visibility:visible">
                  <v:imagedata r:id="rId13" o:title=""/>
                </v:shape>
              </w:pic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sz w:val="24"/>
                <w:szCs w:val="24"/>
              </w:rPr>
              <w:t>10-)</w: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CE4662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20" o:spid="_x0000_i1032" type="#_x0000_t75" style="width:270.75pt;height:200.25pt;visibility:visible">
                  <v:imagedata r:id="rId14" o:title=""/>
                </v:shape>
              </w:pict>
            </w: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AB5F20" w:rsidRPr="00CE4662" w:rsidRDefault="00AB5F20" w:rsidP="00CE4662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hyperlink r:id="rId15" w:history="1">
        <w:r w:rsidRPr="00F52D2F">
          <w:rPr>
            <w:rStyle w:val="Hyperlink"/>
            <w:rFonts w:ascii="Times New Roman" w:hAnsi="Times New Roman"/>
            <w:b/>
            <w:sz w:val="24"/>
            <w:szCs w:val="24"/>
          </w:rPr>
          <w:t>11.sınıf kazanım kavrama testleri çöz</w:t>
        </w:r>
      </w:hyperlink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BAŞARILAR  </w:t>
      </w: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AB5F20" w:rsidRDefault="00AB5F20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AB5F20" w:rsidRPr="00EF62E3" w:rsidRDefault="00AB5F20" w:rsidP="00A364A6"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sectPr w:rsidR="00AB5F20" w:rsidRPr="00EF62E3" w:rsidSect="003560C0">
      <w:pgSz w:w="11906" w:h="16838"/>
      <w:pgMar w:top="709" w:right="284" w:bottom="426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F20" w:rsidRDefault="00AB5F20" w:rsidP="00F5672F">
      <w:pPr>
        <w:spacing w:after="0" w:line="240" w:lineRule="auto"/>
      </w:pPr>
      <w:r>
        <w:separator/>
      </w:r>
    </w:p>
  </w:endnote>
  <w:endnote w:type="continuationSeparator" w:id="0">
    <w:p w:rsidR="00AB5F20" w:rsidRDefault="00AB5F20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F20" w:rsidRDefault="00AB5F20" w:rsidP="00F5672F">
      <w:pPr>
        <w:spacing w:after="0" w:line="240" w:lineRule="auto"/>
      </w:pPr>
      <w:r>
        <w:separator/>
      </w:r>
    </w:p>
  </w:footnote>
  <w:footnote w:type="continuationSeparator" w:id="0">
    <w:p w:rsidR="00AB5F20" w:rsidRDefault="00AB5F20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188"/>
    <w:rsid w:val="00083548"/>
    <w:rsid w:val="00184CC7"/>
    <w:rsid w:val="002B58B3"/>
    <w:rsid w:val="003560C0"/>
    <w:rsid w:val="00361A93"/>
    <w:rsid w:val="00550D07"/>
    <w:rsid w:val="0055134F"/>
    <w:rsid w:val="00696F26"/>
    <w:rsid w:val="006C55E9"/>
    <w:rsid w:val="008C7188"/>
    <w:rsid w:val="00900216"/>
    <w:rsid w:val="009D3184"/>
    <w:rsid w:val="00A364A6"/>
    <w:rsid w:val="00AB5F20"/>
    <w:rsid w:val="00C9382D"/>
    <w:rsid w:val="00CD58DA"/>
    <w:rsid w:val="00CE4662"/>
    <w:rsid w:val="00D86CF8"/>
    <w:rsid w:val="00DA1E3B"/>
    <w:rsid w:val="00DC32A7"/>
    <w:rsid w:val="00E62BC4"/>
    <w:rsid w:val="00EA2666"/>
    <w:rsid w:val="00EF62E3"/>
    <w:rsid w:val="00F46194"/>
    <w:rsid w:val="00F52D2F"/>
    <w:rsid w:val="00F5672F"/>
    <w:rsid w:val="00F7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C7188"/>
    <w:pPr>
      <w:spacing w:after="0" w:line="240" w:lineRule="auto"/>
      <w:jc w:val="center"/>
    </w:pPr>
    <w:rPr>
      <w:rFonts w:ascii="Times New Roman" w:hAnsi="Times New Roman"/>
      <w:b/>
      <w:i/>
      <w:emboss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C7188"/>
    <w:rPr>
      <w:rFonts w:ascii="Times New Roman" w:eastAsia="Times New Roman" w:hAnsi="Times New Roman" w:cs="Times New Roman"/>
      <w:b/>
      <w:i/>
      <w:embos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1E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672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672F"/>
    <w:rPr>
      <w:rFonts w:cs="Times New Roman"/>
    </w:rPr>
  </w:style>
  <w:style w:type="paragraph" w:styleId="ListParagraph">
    <w:name w:val="List Paragraph"/>
    <w:basedOn w:val="Normal"/>
    <w:uiPriority w:val="99"/>
    <w:qFormat/>
    <w:rsid w:val="00CD58DA"/>
    <w:pPr>
      <w:ind w:left="720"/>
      <w:contextualSpacing/>
    </w:pPr>
  </w:style>
  <w:style w:type="table" w:styleId="TableGrid">
    <w:name w:val="Table Grid"/>
    <w:basedOn w:val="TableNormal"/>
    <w:uiPriority w:val="99"/>
    <w:rsid w:val="006C55E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52D2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48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/sinav/sinavsec/seviye/40/11-sinif-testleri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2</Pages>
  <Words>154</Words>
  <Characters>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BİRSEN</cp:lastModifiedBy>
  <cp:revision>11</cp:revision>
  <dcterms:created xsi:type="dcterms:W3CDTF">2015-11-16T10:49:00Z</dcterms:created>
  <dcterms:modified xsi:type="dcterms:W3CDTF">2015-11-17T15:05:00Z</dcterms:modified>
</cp:coreProperties>
</file>