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731" w:tblpY="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85"/>
        <w:gridCol w:w="2726"/>
      </w:tblGrid>
      <w:tr w:rsidR="003751B8" w:rsidRPr="00C06F94" w:rsidTr="00C06F94">
        <w:trPr>
          <w:trHeight w:val="377"/>
        </w:trPr>
        <w:tc>
          <w:tcPr>
            <w:tcW w:w="168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</w:rPr>
            </w:pPr>
            <w:r w:rsidRPr="00C06F94">
              <w:rPr>
                <w:b/>
              </w:rPr>
              <w:t>ADI SOYADI:</w:t>
            </w:r>
          </w:p>
        </w:tc>
        <w:tc>
          <w:tcPr>
            <w:tcW w:w="2726" w:type="dxa"/>
          </w:tcPr>
          <w:p w:rsidR="003751B8" w:rsidRPr="00C06F94" w:rsidRDefault="003751B8" w:rsidP="00C06F94">
            <w:pPr>
              <w:spacing w:after="0" w:line="240" w:lineRule="auto"/>
            </w:pPr>
          </w:p>
        </w:tc>
      </w:tr>
      <w:tr w:rsidR="003751B8" w:rsidRPr="00C06F94" w:rsidTr="00C06F94">
        <w:trPr>
          <w:trHeight w:val="377"/>
        </w:trPr>
        <w:tc>
          <w:tcPr>
            <w:tcW w:w="168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</w:rPr>
            </w:pPr>
            <w:r w:rsidRPr="00C06F94">
              <w:rPr>
                <w:b/>
              </w:rPr>
              <w:t>SINIF VE NO:</w:t>
            </w:r>
          </w:p>
        </w:tc>
        <w:tc>
          <w:tcPr>
            <w:tcW w:w="2726" w:type="dxa"/>
          </w:tcPr>
          <w:p w:rsidR="003751B8" w:rsidRPr="00C06F94" w:rsidRDefault="003751B8" w:rsidP="00C06F94">
            <w:pPr>
              <w:spacing w:after="0" w:line="240" w:lineRule="auto"/>
            </w:pPr>
          </w:p>
        </w:tc>
      </w:tr>
    </w:tbl>
    <w:tbl>
      <w:tblPr>
        <w:tblpPr w:leftFromText="141" w:rightFromText="141" w:vertAnchor="page" w:horzAnchor="page" w:tblpX="6591" w:tblpY="5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3"/>
        <w:gridCol w:w="723"/>
        <w:gridCol w:w="2077"/>
      </w:tblGrid>
      <w:tr w:rsidR="003751B8" w:rsidRPr="00C06F94" w:rsidTr="00C06F94">
        <w:trPr>
          <w:trHeight w:val="504"/>
        </w:trPr>
        <w:tc>
          <w:tcPr>
            <w:tcW w:w="1703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>ALDIĞI NOT:</w:t>
            </w:r>
          </w:p>
        </w:tc>
        <w:tc>
          <w:tcPr>
            <w:tcW w:w="723" w:type="dxa"/>
          </w:tcPr>
          <w:p w:rsidR="003751B8" w:rsidRPr="00C06F94" w:rsidRDefault="003751B8" w:rsidP="00C06F94">
            <w:pPr>
              <w:spacing w:after="0" w:line="240" w:lineRule="auto"/>
            </w:pPr>
          </w:p>
        </w:tc>
        <w:tc>
          <w:tcPr>
            <w:tcW w:w="2077" w:type="dxa"/>
          </w:tcPr>
          <w:p w:rsidR="003751B8" w:rsidRPr="00C06F94" w:rsidRDefault="003751B8" w:rsidP="00C06F94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right" w:tblpY="-1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7"/>
      </w:tblGrid>
      <w:tr w:rsidR="003751B8" w:rsidRPr="00C06F94" w:rsidTr="00C06F94">
        <w:trPr>
          <w:trHeight w:val="835"/>
        </w:trPr>
        <w:tc>
          <w:tcPr>
            <w:tcW w:w="1097" w:type="dxa"/>
          </w:tcPr>
          <w:p w:rsidR="003751B8" w:rsidRPr="00C06F94" w:rsidRDefault="003751B8" w:rsidP="00C06F94">
            <w:pPr>
              <w:spacing w:after="0" w:line="240" w:lineRule="auto"/>
              <w:jc w:val="center"/>
              <w:rPr>
                <w:b/>
                <w:sz w:val="48"/>
                <w:szCs w:val="48"/>
              </w:rPr>
            </w:pPr>
            <w:r w:rsidRPr="00C06F94">
              <w:rPr>
                <w:b/>
                <w:sz w:val="48"/>
                <w:szCs w:val="48"/>
              </w:rPr>
              <w:t>A</w:t>
            </w:r>
          </w:p>
        </w:tc>
      </w:tr>
    </w:tbl>
    <w:p w:rsidR="003751B8" w:rsidRPr="00363AD5" w:rsidRDefault="003751B8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2015-2016 </w:t>
      </w:r>
      <w:r w:rsidRPr="00363AD5">
        <w:rPr>
          <w:b/>
          <w:sz w:val="24"/>
          <w:szCs w:val="24"/>
        </w:rPr>
        <w:t xml:space="preserve"> DERS YILI SİVEREK ANADOLU LİSESİ</w:t>
      </w:r>
    </w:p>
    <w:p w:rsidR="003751B8" w:rsidRPr="00363AD5" w:rsidRDefault="003751B8" w:rsidP="00BA388D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>
        <w:rPr>
          <w:b/>
          <w:sz w:val="24"/>
          <w:szCs w:val="24"/>
        </w:rPr>
        <w:t xml:space="preserve">    11. SINIF        1.DÖNEM    2.</w:t>
      </w:r>
      <w:r w:rsidRPr="00363AD5">
        <w:rPr>
          <w:b/>
          <w:sz w:val="24"/>
          <w:szCs w:val="24"/>
        </w:rPr>
        <w:t xml:space="preserve"> YAZILI SORULARI </w:t>
      </w:r>
    </w:p>
    <w:tbl>
      <w:tblPr>
        <w:tblW w:w="10707" w:type="dxa"/>
        <w:tblInd w:w="-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91"/>
        <w:gridCol w:w="5216"/>
      </w:tblGrid>
      <w:tr w:rsidR="003751B8" w:rsidRPr="00C06F94" w:rsidTr="00C06F94">
        <w:trPr>
          <w:trHeight w:val="2491"/>
        </w:trPr>
        <w:tc>
          <w:tcPr>
            <w:tcW w:w="5491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sz w:val="32"/>
                <w:szCs w:val="32"/>
              </w:rPr>
              <w:t>1)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 Resim" o:spid="_x0000_i1025" type="#_x0000_t75" alt="2014-12-10_16-21-35.jpg" style="width:238.5pt;height:63pt;visibility:visible">
                  <v:imagedata r:id="rId6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216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662"/>
        </w:trPr>
        <w:tc>
          <w:tcPr>
            <w:tcW w:w="5491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sz w:val="32"/>
                <w:szCs w:val="32"/>
              </w:rPr>
              <w:t>2)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2 Resim" o:spid="_x0000_i1026" type="#_x0000_t75" alt="2014-12-10_17-36-37.jpg" style="width:262.5pt;height:79.5pt;visibility:visible">
                  <v:imagedata r:id="rId7" o:title=""/>
                </v:shape>
              </w:pict>
            </w:r>
          </w:p>
        </w:tc>
        <w:tc>
          <w:tcPr>
            <w:tcW w:w="5216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662"/>
        </w:trPr>
        <w:tc>
          <w:tcPr>
            <w:tcW w:w="5491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3)</w:t>
            </w:r>
            <w:r w:rsidRPr="00C06F94">
              <w:rPr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3 Resim" o:spid="_x0000_i1027" type="#_x0000_t75" alt="2014-12-10_16-28-31.jpg" style="width:261.75pt;height:75.75pt;visibility:visible">
                  <v:imagedata r:id="rId8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5216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387"/>
        </w:trPr>
        <w:tc>
          <w:tcPr>
            <w:tcW w:w="5491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4)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6 Resim" o:spid="_x0000_i1028" type="#_x0000_t75" alt="2014-12-10_17-41-05.jpg" style="width:103.5pt;height:22.5pt;visibility:visible">
                  <v:imagedata r:id="rId9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Karmaşık sayısının 4.dereceden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köklerini bulunuz.</w:t>
            </w:r>
          </w:p>
        </w:tc>
        <w:tc>
          <w:tcPr>
            <w:tcW w:w="5216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412"/>
        </w:trPr>
        <w:tc>
          <w:tcPr>
            <w:tcW w:w="5491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sz w:val="32"/>
                <w:szCs w:val="32"/>
              </w:rPr>
              <w:t>5)</w:t>
            </w:r>
            <w:r w:rsidRPr="00C06F94">
              <w:rPr>
                <w:b/>
                <w:noProof/>
                <w:sz w:val="32"/>
                <w:szCs w:val="32"/>
                <w:lang w:eastAsia="tr-TR"/>
              </w:rPr>
              <w:t xml:space="preserve"> 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7 Resim" o:spid="_x0000_i1029" type="#_x0000_t75" alt="2014-12-10_17-45-02.jpg" style="width:215.25pt;height:69pt;visibility:visible">
                  <v:imagedata r:id="rId10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5216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3751B8" w:rsidRDefault="003751B8" w:rsidP="00BA388D">
      <w:pPr>
        <w:rPr>
          <w:b/>
        </w:rPr>
      </w:pPr>
    </w:p>
    <w:tbl>
      <w:tblPr>
        <w:tblpPr w:leftFromText="141" w:rightFromText="141" w:horzAnchor="margin" w:tblpXSpec="center" w:tblpY="-921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282"/>
      </w:tblGrid>
      <w:tr w:rsidR="003751B8" w:rsidRPr="00C06F94" w:rsidTr="00C06F94">
        <w:trPr>
          <w:trHeight w:val="2528"/>
        </w:trPr>
        <w:tc>
          <w:tcPr>
            <w:tcW w:w="549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sz w:val="32"/>
                <w:szCs w:val="32"/>
              </w:rPr>
              <w:t>6)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8 Resim" o:spid="_x0000_i1030" type="#_x0000_t75" alt="2014-12-10_17-46-31.jpg" style="width:206.25pt;height:75.75pt;visibility:visible">
                  <v:imagedata r:id="rId11" o:title=""/>
                </v:shape>
              </w:pict>
            </w:r>
          </w:p>
        </w:tc>
        <w:tc>
          <w:tcPr>
            <w:tcW w:w="5282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435"/>
        </w:trPr>
        <w:tc>
          <w:tcPr>
            <w:tcW w:w="549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C06F94">
              <w:rPr>
                <w:b/>
                <w:sz w:val="32"/>
                <w:szCs w:val="32"/>
              </w:rPr>
              <w:t xml:space="preserve">7) 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0 Resim" o:spid="_x0000_i1031" type="#_x0000_t75" alt="2014-12-10_18-01-44.jpg" style="width:258pt;height:83.25pt;visibility:visible">
                  <v:imagedata r:id="rId12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5282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702"/>
        </w:trPr>
        <w:tc>
          <w:tcPr>
            <w:tcW w:w="549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8)</w:t>
            </w:r>
            <w:r w:rsidRPr="00C06F94">
              <w:rPr>
                <w:b/>
                <w:noProof/>
                <w:sz w:val="32"/>
                <w:szCs w:val="32"/>
                <w:lang w:eastAsia="tr-TR"/>
              </w:rPr>
              <w:t xml:space="preserve"> 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4 Resim" o:spid="_x0000_i1032" type="#_x0000_t75" alt="2014-12-10_18-13-23.jpg" style="width:238.5pt;height:75.75pt;visibility:visible">
                  <v:imagedata r:id="rId13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sz w:val="32"/>
                <w:szCs w:val="32"/>
              </w:rPr>
            </w:pPr>
          </w:p>
          <w:p w:rsidR="003751B8" w:rsidRPr="00C06F94" w:rsidRDefault="003751B8" w:rsidP="00C06F94">
            <w:pPr>
              <w:spacing w:after="0" w:line="240" w:lineRule="auto"/>
              <w:ind w:firstLine="708"/>
              <w:rPr>
                <w:sz w:val="32"/>
                <w:szCs w:val="32"/>
              </w:rPr>
            </w:pPr>
          </w:p>
        </w:tc>
        <w:tc>
          <w:tcPr>
            <w:tcW w:w="5282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702"/>
        </w:trPr>
        <w:tc>
          <w:tcPr>
            <w:tcW w:w="549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 xml:space="preserve">9) 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9 Resim" o:spid="_x0000_i1033" type="#_x0000_t75" alt="2014-12-10_18-43-12.jpg" style="width:248.25pt;height:77.25pt;visibility:visible">
                  <v:imagedata r:id="rId14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5282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3751B8" w:rsidRPr="00C06F94" w:rsidTr="00C06F94">
        <w:trPr>
          <w:trHeight w:val="2630"/>
        </w:trPr>
        <w:tc>
          <w:tcPr>
            <w:tcW w:w="549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sz w:val="32"/>
                <w:szCs w:val="32"/>
              </w:rPr>
              <w:t>10)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06F94">
              <w:rPr>
                <w:b/>
                <w:noProof/>
                <w:sz w:val="32"/>
                <w:szCs w:val="32"/>
                <w:lang w:eastAsia="tr-TR"/>
              </w:rPr>
              <w:pict>
                <v:shape id="5 Resim" o:spid="_x0000_i1034" type="#_x0000_t75" alt="2014-12-10_18-16-20.jpg" style="width:189.75pt;height:48pt;visibility:visible">
                  <v:imagedata r:id="rId15" o:title=""/>
                </v:shape>
              </w:pic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i/>
                <w:sz w:val="32"/>
                <w:szCs w:val="32"/>
              </w:rPr>
            </w:pPr>
          </w:p>
        </w:tc>
        <w:tc>
          <w:tcPr>
            <w:tcW w:w="5282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3751B8" w:rsidRDefault="003751B8" w:rsidP="007900D1">
      <w:pPr>
        <w:rPr>
          <w:b/>
          <w:sz w:val="24"/>
          <w:szCs w:val="24"/>
        </w:rPr>
      </w:pPr>
    </w:p>
    <w:tbl>
      <w:tblPr>
        <w:tblpPr w:leftFromText="141" w:rightFromText="141" w:vertAnchor="text" w:horzAnchor="page" w:tblpX="830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35"/>
      </w:tblGrid>
      <w:tr w:rsidR="003751B8" w:rsidRPr="00C06F94" w:rsidTr="00C06F94">
        <w:trPr>
          <w:trHeight w:val="1550"/>
        </w:trPr>
        <w:tc>
          <w:tcPr>
            <w:tcW w:w="413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>Bir matematikçi sanmaz fakat bilir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>İnandırmaya çalışmaz çünkü ispat eder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 xml:space="preserve">Güveninizi beklemez. 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>Belki dikkat etmenizi ister.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 xml:space="preserve">     HENRİ POİNCARE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5285" w:tblpY="5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15"/>
      </w:tblGrid>
      <w:tr w:rsidR="003751B8" w:rsidRPr="00C06F94" w:rsidTr="00C06F94">
        <w:trPr>
          <w:trHeight w:val="567"/>
        </w:trPr>
        <w:tc>
          <w:tcPr>
            <w:tcW w:w="2715" w:type="dxa"/>
          </w:tcPr>
          <w:p w:rsidR="003751B8" w:rsidRPr="00C06F94" w:rsidRDefault="003751B8" w:rsidP="00C06F9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06F94">
              <w:rPr>
                <w:b/>
                <w:sz w:val="24"/>
                <w:szCs w:val="24"/>
              </w:rPr>
              <w:t>Her soru 10 puandır.</w:t>
            </w:r>
          </w:p>
          <w:p w:rsidR="003751B8" w:rsidRPr="00C06F94" w:rsidRDefault="003751B8" w:rsidP="00C06F94">
            <w:pPr>
              <w:spacing w:after="0" w:line="240" w:lineRule="auto"/>
              <w:rPr>
                <w:b/>
              </w:rPr>
            </w:pPr>
            <w:r w:rsidRPr="00C06F94">
              <w:rPr>
                <w:b/>
                <w:sz w:val="24"/>
                <w:szCs w:val="24"/>
              </w:rPr>
              <w:t>Başarılar dilerim.</w:t>
            </w:r>
          </w:p>
        </w:tc>
      </w:tr>
    </w:tbl>
    <w:tbl>
      <w:tblPr>
        <w:tblpPr w:leftFromText="141" w:rightFromText="141" w:vertAnchor="text" w:horzAnchor="page" w:tblpX="8600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8"/>
      </w:tblGrid>
      <w:tr w:rsidR="003751B8" w:rsidRPr="00C06F94" w:rsidTr="00C06F94">
        <w:trPr>
          <w:trHeight w:val="320"/>
        </w:trPr>
        <w:tc>
          <w:tcPr>
            <w:tcW w:w="2618" w:type="dxa"/>
          </w:tcPr>
          <w:p w:rsidR="003751B8" w:rsidRPr="00C06F94" w:rsidRDefault="003751B8" w:rsidP="00C06F94">
            <w:pPr>
              <w:spacing w:after="0" w:line="240" w:lineRule="auto"/>
              <w:jc w:val="center"/>
              <w:rPr>
                <w:b/>
              </w:rPr>
            </w:pPr>
            <w:r w:rsidRPr="00C06F94">
              <w:rPr>
                <w:b/>
              </w:rPr>
              <w:t>MATEMATİK ÖĞRETMENİ</w:t>
            </w:r>
          </w:p>
          <w:p w:rsidR="003751B8" w:rsidRPr="00C06F94" w:rsidRDefault="003751B8" w:rsidP="00C06F94">
            <w:pPr>
              <w:spacing w:after="0" w:line="240" w:lineRule="auto"/>
              <w:jc w:val="center"/>
              <w:rPr>
                <w:b/>
              </w:rPr>
            </w:pPr>
            <w:r w:rsidRPr="00C06F94">
              <w:rPr>
                <w:b/>
              </w:rPr>
              <w:t>VELİ YEŞİLTAŞ</w:t>
            </w:r>
          </w:p>
          <w:p w:rsidR="003751B8" w:rsidRPr="00C06F94" w:rsidRDefault="003751B8" w:rsidP="00C06F94">
            <w:pPr>
              <w:spacing w:after="0" w:line="240" w:lineRule="auto"/>
              <w:jc w:val="center"/>
              <w:rPr>
                <w:b/>
              </w:rPr>
            </w:pPr>
          </w:p>
          <w:p w:rsidR="003751B8" w:rsidRPr="00C06F94" w:rsidRDefault="003751B8" w:rsidP="00C06F94">
            <w:pPr>
              <w:spacing w:after="0" w:line="240" w:lineRule="auto"/>
              <w:rPr>
                <w:b/>
              </w:rPr>
            </w:pPr>
          </w:p>
        </w:tc>
      </w:tr>
    </w:tbl>
    <w:p w:rsidR="003751B8" w:rsidRPr="007900D1" w:rsidRDefault="003751B8" w:rsidP="007900D1">
      <w:pPr>
        <w:rPr>
          <w:sz w:val="24"/>
          <w:szCs w:val="24"/>
        </w:rPr>
      </w:pPr>
    </w:p>
    <w:p w:rsidR="003751B8" w:rsidRPr="00363AD5" w:rsidRDefault="003751B8" w:rsidP="00BA388D">
      <w:pPr>
        <w:rPr>
          <w:b/>
          <w:sz w:val="28"/>
          <w:szCs w:val="28"/>
        </w:rPr>
      </w:pPr>
      <w:r>
        <w:t>http://www.sorubak.com</w:t>
      </w:r>
    </w:p>
    <w:sectPr w:rsidR="003751B8" w:rsidRPr="00363AD5" w:rsidSect="00363AD5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1B8" w:rsidRDefault="003751B8" w:rsidP="00BA388D">
      <w:pPr>
        <w:spacing w:after="0" w:line="240" w:lineRule="auto"/>
      </w:pPr>
      <w:r>
        <w:separator/>
      </w:r>
    </w:p>
  </w:endnote>
  <w:endnote w:type="continuationSeparator" w:id="0">
    <w:p w:rsidR="003751B8" w:rsidRDefault="003751B8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1B8" w:rsidRDefault="003751B8" w:rsidP="00BA388D">
      <w:pPr>
        <w:spacing w:after="0" w:line="240" w:lineRule="auto"/>
      </w:pPr>
      <w:r>
        <w:separator/>
      </w:r>
    </w:p>
  </w:footnote>
  <w:footnote w:type="continuationSeparator" w:id="0">
    <w:p w:rsidR="003751B8" w:rsidRDefault="003751B8" w:rsidP="00BA38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88D"/>
    <w:rsid w:val="0002236C"/>
    <w:rsid w:val="00022EDE"/>
    <w:rsid w:val="0003435D"/>
    <w:rsid w:val="00053E2B"/>
    <w:rsid w:val="00071A9F"/>
    <w:rsid w:val="000A26C7"/>
    <w:rsid w:val="000D348C"/>
    <w:rsid w:val="000F2F10"/>
    <w:rsid w:val="00115832"/>
    <w:rsid w:val="00115F42"/>
    <w:rsid w:val="00144A4A"/>
    <w:rsid w:val="0015774F"/>
    <w:rsid w:val="001761FF"/>
    <w:rsid w:val="001B05B8"/>
    <w:rsid w:val="001B0D1F"/>
    <w:rsid w:val="001C3E69"/>
    <w:rsid w:val="00232418"/>
    <w:rsid w:val="002511BF"/>
    <w:rsid w:val="00274A96"/>
    <w:rsid w:val="00293D71"/>
    <w:rsid w:val="002A146F"/>
    <w:rsid w:val="002C4B5F"/>
    <w:rsid w:val="002D29D7"/>
    <w:rsid w:val="002E181F"/>
    <w:rsid w:val="00311468"/>
    <w:rsid w:val="003204D8"/>
    <w:rsid w:val="00363AD5"/>
    <w:rsid w:val="003751B8"/>
    <w:rsid w:val="003F29FE"/>
    <w:rsid w:val="004073D0"/>
    <w:rsid w:val="004B6AAB"/>
    <w:rsid w:val="00554735"/>
    <w:rsid w:val="005618C9"/>
    <w:rsid w:val="00561997"/>
    <w:rsid w:val="005643E2"/>
    <w:rsid w:val="00565B9B"/>
    <w:rsid w:val="00572E27"/>
    <w:rsid w:val="00621654"/>
    <w:rsid w:val="006307F7"/>
    <w:rsid w:val="0067094B"/>
    <w:rsid w:val="006A7FFA"/>
    <w:rsid w:val="00702DEE"/>
    <w:rsid w:val="00730D11"/>
    <w:rsid w:val="007900D1"/>
    <w:rsid w:val="007D0A09"/>
    <w:rsid w:val="007E3DEF"/>
    <w:rsid w:val="007F20E4"/>
    <w:rsid w:val="00813B3D"/>
    <w:rsid w:val="00894291"/>
    <w:rsid w:val="00972EE2"/>
    <w:rsid w:val="009E3C33"/>
    <w:rsid w:val="00B10C9E"/>
    <w:rsid w:val="00BA388D"/>
    <w:rsid w:val="00BC2403"/>
    <w:rsid w:val="00BC7B3E"/>
    <w:rsid w:val="00BD7B44"/>
    <w:rsid w:val="00C02315"/>
    <w:rsid w:val="00C06F94"/>
    <w:rsid w:val="00CA7FDD"/>
    <w:rsid w:val="00CB19A3"/>
    <w:rsid w:val="00CD563F"/>
    <w:rsid w:val="00CF2A02"/>
    <w:rsid w:val="00D65B2A"/>
    <w:rsid w:val="00DC6DFE"/>
    <w:rsid w:val="00EB5A73"/>
    <w:rsid w:val="00EE1AE3"/>
    <w:rsid w:val="00EE4A09"/>
    <w:rsid w:val="00F337CC"/>
    <w:rsid w:val="00F606F4"/>
    <w:rsid w:val="00FE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38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388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388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A388D"/>
    <w:rPr>
      <w:rFonts w:cs="Times New Roman"/>
      <w:color w:val="585858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18C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0D1F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434</TotalTime>
  <Pages>2</Pages>
  <Words>81</Words>
  <Characters>467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SuHuLeT</dc:creator>
  <cp:keywords/>
  <dc:description/>
  <cp:lastModifiedBy>BİRSEN</cp:lastModifiedBy>
  <cp:revision>29</cp:revision>
  <cp:lastPrinted>2014-03-17T20:15:00Z</cp:lastPrinted>
  <dcterms:created xsi:type="dcterms:W3CDTF">2014-01-11T09:38:00Z</dcterms:created>
  <dcterms:modified xsi:type="dcterms:W3CDTF">2016-01-03T18:40:00Z</dcterms:modified>
</cp:coreProperties>
</file>