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44" w:rsidRPr="00442ADE" w:rsidRDefault="00A90344" w:rsidP="00527AC5">
      <w:pPr>
        <w:spacing w:after="0"/>
        <w:jc w:val="center"/>
        <w:rPr>
          <w:rFonts w:cs="Calibri"/>
          <w:b/>
        </w:rPr>
      </w:pPr>
      <w:r w:rsidRPr="00442ADE">
        <w:rPr>
          <w:rFonts w:ascii="Arial" w:hAnsi="Arial" w:cs="Arial"/>
          <w:b/>
        </w:rPr>
        <w:t xml:space="preserve">  </w:t>
      </w:r>
      <w:r>
        <w:rPr>
          <w:rFonts w:cs="Calibri"/>
          <w:b/>
        </w:rPr>
        <w:t xml:space="preserve">2015-2016 </w:t>
      </w:r>
      <w:r w:rsidRPr="00442ADE">
        <w:rPr>
          <w:rFonts w:cs="Calibri"/>
          <w:b/>
        </w:rPr>
        <w:t xml:space="preserve"> EĞİTİM –ÖĞRETİM YILI MUŞ İMKB ANADOLU LİSESİ 11. SINIF                             </w:t>
      </w:r>
    </w:p>
    <w:p w:rsidR="00A90344" w:rsidRPr="00442ADE" w:rsidRDefault="00A90344" w:rsidP="00053EFC">
      <w:pPr>
        <w:spacing w:after="0"/>
        <w:jc w:val="center"/>
        <w:rPr>
          <w:rFonts w:cs="Calibri"/>
          <w:b/>
        </w:rPr>
      </w:pPr>
      <w:r w:rsidRPr="00442ADE">
        <w:rPr>
          <w:rFonts w:cs="Calibri"/>
          <w:b/>
        </w:rPr>
        <w:t xml:space="preserve">SEÇMELİ TARİH  1. DÖNEM 2. YAZILI YOKLAMA </w:t>
      </w:r>
    </w:p>
    <w:p w:rsidR="00A90344" w:rsidRPr="00053EFC" w:rsidRDefault="00A90344" w:rsidP="00053EFC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</w:p>
    <w:p w:rsidR="00A90344" w:rsidRPr="00053EFC" w:rsidRDefault="00A90344" w:rsidP="00053EFC">
      <w:pPr>
        <w:spacing w:after="0"/>
        <w:rPr>
          <w:rFonts w:ascii="Arial" w:hAnsi="Arial" w:cs="Arial"/>
          <w:sz w:val="20"/>
          <w:szCs w:val="20"/>
        </w:rPr>
      </w:pPr>
      <w:r w:rsidRPr="00053EFC">
        <w:rPr>
          <w:rFonts w:ascii="Arial" w:hAnsi="Arial" w:cs="Arial"/>
          <w:sz w:val="20"/>
          <w:szCs w:val="20"/>
        </w:rPr>
        <w:t>ADI-SOYADI:                                                                                                                                                                                                                     SINIF:         NO:</w:t>
      </w:r>
      <w:r w:rsidRPr="00053EFC">
        <w:rPr>
          <w:rFonts w:ascii="Arial" w:hAnsi="Arial" w:cs="Arial"/>
          <w:sz w:val="20"/>
          <w:szCs w:val="20"/>
        </w:rPr>
        <w:tab/>
        <w:t xml:space="preserve">                                                         </w:t>
      </w:r>
    </w:p>
    <w:p w:rsidR="00A90344" w:rsidRPr="00053EFC" w:rsidRDefault="00A90344" w:rsidP="00053EFC">
      <w:pPr>
        <w:spacing w:after="0"/>
        <w:rPr>
          <w:rFonts w:ascii="Arial" w:hAnsi="Arial" w:cs="Arial"/>
          <w:b/>
          <w:sz w:val="20"/>
          <w:szCs w:val="20"/>
        </w:rPr>
      </w:pPr>
      <w:r w:rsidRPr="00053EFC">
        <w:rPr>
          <w:rFonts w:ascii="Arial" w:hAnsi="Arial" w:cs="Arial"/>
          <w:sz w:val="20"/>
          <w:szCs w:val="20"/>
        </w:rPr>
        <w:t xml:space="preserve">                              </w:t>
      </w:r>
      <w:r w:rsidRPr="00053EFC">
        <w:rPr>
          <w:rFonts w:ascii="Arial" w:hAnsi="Arial" w:cs="Arial"/>
          <w:b/>
          <w:sz w:val="20"/>
          <w:szCs w:val="20"/>
        </w:rPr>
        <w:t>SORULAR</w:t>
      </w:r>
    </w:p>
    <w:p w:rsidR="00A90344" w:rsidRPr="0055788D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1-</w:t>
      </w:r>
      <w:r w:rsidRPr="0055788D">
        <w:rPr>
          <w:rFonts w:ascii="Arial" w:hAnsi="Arial" w:cs="Arial"/>
          <w:sz w:val="18"/>
          <w:szCs w:val="18"/>
        </w:rPr>
        <w:t>Osmanlı Devletinde siyasi partiler ilk kez aşağıdakilerin hangisi ile kurulmuştur?</w:t>
      </w:r>
    </w:p>
    <w:p w:rsidR="00A90344" w:rsidRPr="0055788D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 xml:space="preserve">a-Sened-i  İttifak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55788D">
        <w:rPr>
          <w:rFonts w:ascii="Arial" w:hAnsi="Arial" w:cs="Arial"/>
          <w:sz w:val="18"/>
          <w:szCs w:val="18"/>
        </w:rPr>
        <w:t xml:space="preserve">b-Tanzimat Fermanı </w:t>
      </w:r>
    </w:p>
    <w:p w:rsidR="00A90344" w:rsidRPr="0055788D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 xml:space="preserve">c-Islahat Fermanı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55788D">
        <w:rPr>
          <w:rFonts w:ascii="Arial" w:hAnsi="Arial" w:cs="Arial"/>
          <w:sz w:val="18"/>
          <w:szCs w:val="18"/>
        </w:rPr>
        <w:t xml:space="preserve"> d- I. Meşrutiyet </w:t>
      </w:r>
    </w:p>
    <w:p w:rsidR="00A90344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</w:t>
      </w:r>
      <w:r w:rsidRPr="0055788D">
        <w:rPr>
          <w:rFonts w:ascii="Arial" w:hAnsi="Arial" w:cs="Arial"/>
          <w:sz w:val="18"/>
          <w:szCs w:val="18"/>
        </w:rPr>
        <w:t>e- II. Meşrutiyet</w:t>
      </w:r>
    </w:p>
    <w:p w:rsidR="00A90344" w:rsidRPr="0055788D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</w:p>
    <w:p w:rsidR="00A90344" w:rsidRPr="0055788D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</w:t>
      </w:r>
      <w:r w:rsidRPr="0055788D">
        <w:rPr>
          <w:rFonts w:ascii="Arial" w:hAnsi="Arial" w:cs="Arial"/>
          <w:sz w:val="18"/>
          <w:szCs w:val="18"/>
        </w:rPr>
        <w:t>-Osmanlı Devletinde çıkan 31 Mart olayı aşağıdakilerden hangisi desteklememiştir?</w:t>
      </w:r>
    </w:p>
    <w:p w:rsidR="00A90344" w:rsidRPr="0055788D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>a-Avcı Taburları</w:t>
      </w:r>
      <w:r>
        <w:rPr>
          <w:rFonts w:ascii="Arial" w:hAnsi="Arial" w:cs="Arial"/>
          <w:sz w:val="18"/>
          <w:szCs w:val="18"/>
        </w:rPr>
        <w:t xml:space="preserve">                        </w:t>
      </w:r>
      <w:r w:rsidRPr="0055788D">
        <w:rPr>
          <w:rFonts w:ascii="Arial" w:hAnsi="Arial" w:cs="Arial"/>
          <w:sz w:val="18"/>
          <w:szCs w:val="18"/>
        </w:rPr>
        <w:t xml:space="preserve"> b-Hareket Ordusu         </w:t>
      </w:r>
    </w:p>
    <w:p w:rsidR="00A90344" w:rsidRPr="0055788D" w:rsidRDefault="00A90344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 xml:space="preserve">c-Serbesti Gazetesi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55788D">
        <w:rPr>
          <w:rFonts w:ascii="Arial" w:hAnsi="Arial" w:cs="Arial"/>
          <w:sz w:val="18"/>
          <w:szCs w:val="18"/>
        </w:rPr>
        <w:t xml:space="preserve">d-Volkan Gazetesi </w:t>
      </w:r>
    </w:p>
    <w:p w:rsidR="00A90344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</w:t>
      </w:r>
      <w:r w:rsidRPr="0055788D">
        <w:rPr>
          <w:rFonts w:ascii="Arial" w:hAnsi="Arial" w:cs="Arial"/>
          <w:sz w:val="18"/>
          <w:szCs w:val="18"/>
        </w:rPr>
        <w:t>e-</w:t>
      </w:r>
      <w:r w:rsidRPr="0055788D"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Ahrar Fırkası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3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-Yeni Türk devletinde kadınlara;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-1930’da Belediye seçimlerine katılma, 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-1933‘de Muhtarlık seçimlerine katılma,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-1934’te milletvekili seçme seçilme hakkı verilmiştir. 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Kadınlara verilen bu haklar ile aşağıdakilerden hangisi amaçlanmıştır?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a-Kadınlar ile erkeklerin sosyal alanda eşit olmasını sağlamak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b-Kadınlara haklar vererek Avrupa’ya hoş gözükmek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c-Kadınların bu haklar ile meslek sahibi olması amaçlanmıştır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d-Kadınların siyasi alanda aktif olmalarını sağlamak</w:t>
      </w:r>
    </w:p>
    <w:p w:rsidR="00A90344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e-Kadınların özgür olmalarına yardımcı olmak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4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I.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Sert iklim şartları                                  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II.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Elverişsiz toprak yapısı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III.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Sı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cak denizlere göç etme isteği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IV.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-Ç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in Baskısı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veya hangileri Türklerin Orta Asya’dan göç etmelerine neden olmuştur?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a-I-II  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b- II-II  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c- I-II-III </w:t>
      </w:r>
    </w:p>
    <w:p w:rsidR="00A90344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d- I-II-IV     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e- II-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I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II-IV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5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-Aşağıdaki Orta Asya toplum yapısı ile ilgili kavram ve tanımlarından hangisi yanlıştır?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a-Anne-ülüş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b-baba-kang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c-çadır-keregü 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d-Düğün yemeği-Türün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e-çeyiz-eğne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A90344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A90344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6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I.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-B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albal  II.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-K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urgan  III.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-Y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uğ </w:t>
      </w:r>
    </w:p>
    <w:p w:rsidR="00A90344" w:rsidRPr="0055788D" w:rsidRDefault="00A9034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ya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da hangileri Orta Asya Türk devletlerinde ahiret inancının olduğunu kanıtlar?</w:t>
      </w:r>
    </w:p>
    <w:p w:rsidR="00A90344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a-I           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b-I-II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c-I-III                 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</w:t>
      </w:r>
    </w:p>
    <w:p w:rsidR="00A90344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d-II-III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e-I-II-III</w:t>
      </w:r>
    </w:p>
    <w:p w:rsidR="00A90344" w:rsidRPr="0055788D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7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-Aşağıda verilen devlet ve benimsediği dinler arasında hangisi yanlıştır?</w:t>
      </w:r>
    </w:p>
    <w:p w:rsidR="00A90344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>a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-Hun-Göktanrı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b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-Bulgarlar-Hristiyanlık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</w:t>
      </w:r>
    </w:p>
    <w:p w:rsidR="00A90344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c-Hazarlar-Musevi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d-Peçenekler-Zerdüştlük </w:t>
      </w:r>
    </w:p>
    <w:p w:rsidR="00A90344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e-Karluklar-İslamiyet</w:t>
      </w:r>
    </w:p>
    <w:p w:rsidR="00A90344" w:rsidRPr="0055788D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8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-Tutmaç-keşkek-sucüv-bulamaç aşağıda verilenlerden hangisine aittir?</w:t>
      </w:r>
    </w:p>
    <w:p w:rsidR="00A90344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a-Çalgı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b-Yönetici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c-Yemek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d-Sanat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e-Silah</w:t>
      </w:r>
    </w:p>
    <w:p w:rsidR="00A90344" w:rsidRPr="0055788D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9</w:t>
      </w:r>
      <w:r w:rsidRPr="0055788D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Fonts w:ascii="Arial" w:hAnsi="Arial" w:cs="Arial"/>
          <w:color w:val="000000"/>
          <w:sz w:val="18"/>
          <w:szCs w:val="18"/>
        </w:rPr>
        <w:t>I.</w:t>
      </w:r>
      <w:r>
        <w:rPr>
          <w:rFonts w:ascii="Arial" w:hAnsi="Arial" w:cs="Arial"/>
          <w:color w:val="000000"/>
          <w:sz w:val="18"/>
          <w:szCs w:val="18"/>
        </w:rPr>
        <w:t>-Veziriazam     II-K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azasker  </w:t>
      </w:r>
      <w:r>
        <w:rPr>
          <w:rFonts w:ascii="Arial" w:hAnsi="Arial" w:cs="Arial"/>
          <w:color w:val="000000"/>
          <w:sz w:val="18"/>
          <w:szCs w:val="18"/>
        </w:rPr>
        <w:t>III-K</w:t>
      </w:r>
      <w:r w:rsidRPr="0055788D">
        <w:rPr>
          <w:rFonts w:ascii="Arial" w:hAnsi="Arial" w:cs="Arial"/>
          <w:color w:val="000000"/>
          <w:sz w:val="18"/>
          <w:szCs w:val="18"/>
        </w:rPr>
        <w:t>adı</w:t>
      </w:r>
    </w:p>
    <w:p w:rsidR="00A90344" w:rsidRPr="0055788D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ya da hangileri Osmanlı yönetici sınıflarından İlmiye sınıfına mensuptur?</w:t>
      </w:r>
    </w:p>
    <w:p w:rsidR="00A90344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a-I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b-II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c- I-II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d-I-III           e-II-III</w:t>
      </w:r>
    </w:p>
    <w:p w:rsidR="00A90344" w:rsidRPr="0055788D" w:rsidRDefault="00A90344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EB3CD8">
      <w:pPr>
        <w:spacing w:before="40" w:after="40"/>
        <w:jc w:val="both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10</w:t>
      </w:r>
      <w:r w:rsidRPr="0055788D">
        <w:rPr>
          <w:rFonts w:ascii="Arial" w:hAnsi="Arial" w:cs="Arial"/>
          <w:color w:val="000000"/>
          <w:sz w:val="18"/>
          <w:szCs w:val="18"/>
        </w:rPr>
        <w:t>-Aşağıdakilerden hangisi Lonca teşkilatının görevlerinden değildir?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>
        <w:rPr>
          <w:rFonts w:ascii="Arial" w:hAnsi="Arial" w:cs="Arial"/>
          <w:color w:val="000000"/>
          <w:sz w:val="18"/>
          <w:szCs w:val="18"/>
        </w:rPr>
        <w:t>F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iyat tespiti yapmak            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b-</w:t>
      </w:r>
      <w:r>
        <w:rPr>
          <w:rFonts w:ascii="Arial" w:hAnsi="Arial" w:cs="Arial"/>
          <w:color w:val="000000"/>
          <w:sz w:val="18"/>
          <w:szCs w:val="18"/>
        </w:rPr>
        <w:t>L</w:t>
      </w:r>
      <w:r w:rsidRPr="0055788D">
        <w:rPr>
          <w:rFonts w:ascii="Arial" w:hAnsi="Arial" w:cs="Arial"/>
          <w:color w:val="000000"/>
          <w:sz w:val="18"/>
          <w:szCs w:val="18"/>
        </w:rPr>
        <w:t>onca üyelerine kredi vermek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snaflar arasında hammaddeyi adil paylaştırmak   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d-K</w:t>
      </w:r>
      <w:r w:rsidRPr="0055788D">
        <w:rPr>
          <w:rFonts w:ascii="Arial" w:hAnsi="Arial" w:cs="Arial"/>
          <w:color w:val="000000"/>
          <w:sz w:val="18"/>
          <w:szCs w:val="18"/>
        </w:rPr>
        <w:t>aliteli mal üretilmesini sağlamak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e-</w:t>
      </w:r>
      <w:r>
        <w:rPr>
          <w:rFonts w:ascii="Arial" w:hAnsi="Arial" w:cs="Arial"/>
          <w:color w:val="000000"/>
          <w:sz w:val="18"/>
          <w:szCs w:val="18"/>
        </w:rPr>
        <w:t>Y</w:t>
      </w:r>
      <w:r w:rsidRPr="0055788D">
        <w:rPr>
          <w:rFonts w:ascii="Arial" w:hAnsi="Arial" w:cs="Arial"/>
          <w:color w:val="000000"/>
          <w:sz w:val="18"/>
          <w:szCs w:val="18"/>
        </w:rPr>
        <w:t>abancı tüccarlara dükkan açma belgesi vermek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11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‘ben tebaamın Müslüman olanları camide, Hristiyan olanları kilisede, Musevi olanları havrada görmek isterim’ sözünü söyleyen padişah kimdir?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a-II.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Osman </w:t>
      </w:r>
      <w:r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Pr="0055788D">
        <w:rPr>
          <w:rFonts w:ascii="Arial" w:hAnsi="Arial" w:cs="Arial"/>
          <w:color w:val="000000"/>
          <w:sz w:val="18"/>
          <w:szCs w:val="18"/>
        </w:rPr>
        <w:t>b-IV Murat</w:t>
      </w: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c-II Mahmut 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55788D">
        <w:rPr>
          <w:rFonts w:ascii="Arial" w:hAnsi="Arial" w:cs="Arial"/>
          <w:color w:val="000000"/>
          <w:sz w:val="18"/>
          <w:szCs w:val="18"/>
        </w:rPr>
        <w:t>d-Abdülmecit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e-Abdülaziz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12-</w:t>
      </w:r>
      <w:r>
        <w:rPr>
          <w:rFonts w:ascii="Arial" w:hAnsi="Arial" w:cs="Arial"/>
          <w:color w:val="000000"/>
          <w:sz w:val="18"/>
          <w:szCs w:val="18"/>
        </w:rPr>
        <w:t>A</w:t>
      </w:r>
      <w:r w:rsidRPr="0055788D">
        <w:rPr>
          <w:rFonts w:ascii="Arial" w:hAnsi="Arial" w:cs="Arial"/>
          <w:color w:val="000000"/>
          <w:sz w:val="18"/>
          <w:szCs w:val="18"/>
        </w:rPr>
        <w:t>şağıdakilerden hangisi vakıfların faydalarından değildir?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>
        <w:rPr>
          <w:rFonts w:ascii="Arial" w:hAnsi="Arial" w:cs="Arial"/>
          <w:color w:val="000000"/>
          <w:sz w:val="18"/>
          <w:szCs w:val="18"/>
        </w:rPr>
        <w:t>G</w:t>
      </w:r>
      <w:r w:rsidRPr="0055788D">
        <w:rPr>
          <w:rFonts w:ascii="Arial" w:hAnsi="Arial" w:cs="Arial"/>
          <w:color w:val="000000"/>
          <w:sz w:val="18"/>
          <w:szCs w:val="18"/>
        </w:rPr>
        <w:t>erektiğinde vakıf haklarını devretmek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b-</w:t>
      </w:r>
      <w:r>
        <w:rPr>
          <w:rFonts w:ascii="Arial" w:hAnsi="Arial" w:cs="Arial"/>
          <w:color w:val="000000"/>
          <w:sz w:val="18"/>
          <w:szCs w:val="18"/>
        </w:rPr>
        <w:t>S</w:t>
      </w:r>
      <w:r w:rsidRPr="0055788D">
        <w:rPr>
          <w:rFonts w:ascii="Arial" w:hAnsi="Arial" w:cs="Arial"/>
          <w:color w:val="000000"/>
          <w:sz w:val="18"/>
          <w:szCs w:val="18"/>
        </w:rPr>
        <w:t>ağlık, eğitim ve öğretim faaliyetleri belirlenmesi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</w:t>
      </w:r>
      <w:r>
        <w:rPr>
          <w:rFonts w:ascii="Arial" w:hAnsi="Arial" w:cs="Arial"/>
          <w:color w:val="000000"/>
          <w:sz w:val="18"/>
          <w:szCs w:val="18"/>
        </w:rPr>
        <w:t>Ö</w:t>
      </w:r>
      <w:r w:rsidRPr="0055788D">
        <w:rPr>
          <w:rFonts w:ascii="Arial" w:hAnsi="Arial" w:cs="Arial"/>
          <w:color w:val="000000"/>
          <w:sz w:val="18"/>
          <w:szCs w:val="18"/>
        </w:rPr>
        <w:t>zellikle kuruluş döneminde iskan faaliyetlerinde bulunma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d-</w:t>
      </w:r>
      <w:r>
        <w:rPr>
          <w:rFonts w:ascii="Arial" w:hAnsi="Arial" w:cs="Arial"/>
          <w:color w:val="000000"/>
          <w:sz w:val="18"/>
          <w:szCs w:val="18"/>
        </w:rPr>
        <w:t>U</w:t>
      </w:r>
      <w:r w:rsidRPr="0055788D">
        <w:rPr>
          <w:rFonts w:ascii="Arial" w:hAnsi="Arial" w:cs="Arial"/>
          <w:color w:val="000000"/>
          <w:sz w:val="18"/>
          <w:szCs w:val="18"/>
        </w:rPr>
        <w:t>laşım için gerekli yol, kervansaray, han yapımını gerçekleştirme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e-</w:t>
      </w:r>
      <w:r>
        <w:rPr>
          <w:rFonts w:ascii="Arial" w:hAnsi="Arial" w:cs="Arial"/>
          <w:color w:val="000000"/>
          <w:sz w:val="18"/>
          <w:szCs w:val="18"/>
        </w:rPr>
        <w:t>S</w:t>
      </w:r>
      <w:r w:rsidRPr="0055788D">
        <w:rPr>
          <w:rFonts w:ascii="Arial" w:hAnsi="Arial" w:cs="Arial"/>
          <w:color w:val="000000"/>
          <w:sz w:val="18"/>
          <w:szCs w:val="18"/>
        </w:rPr>
        <w:t>osyal devlet anlayışını gerçekleştirme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A90344" w:rsidRDefault="00A90344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A90344" w:rsidRPr="0055788D" w:rsidRDefault="00A90344" w:rsidP="00EB3CD8">
      <w:pPr>
        <w:spacing w:before="40" w:after="40"/>
        <w:jc w:val="both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13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köy ve mahallelerin ihtiyaçlarını karşılamak için kurulmuş, hastaların iyileştirilmesi borçluların borcunun ödenmesi gibi görevlileri üstlenmiş olan vakıf hangisidir?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a-Avarız vakfı</w:t>
      </w:r>
      <w:r>
        <w:rPr>
          <w:rFonts w:ascii="Arial" w:hAnsi="Arial" w:cs="Arial"/>
          <w:color w:val="000000"/>
          <w:sz w:val="18"/>
          <w:szCs w:val="18"/>
        </w:rPr>
        <w:t xml:space="preserve">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b-Ağnam vakfı </w:t>
      </w:r>
      <w:r>
        <w:rPr>
          <w:rFonts w:ascii="Arial" w:hAnsi="Arial" w:cs="Arial"/>
          <w:color w:val="000000"/>
          <w:sz w:val="18"/>
          <w:szCs w:val="18"/>
        </w:rPr>
        <w:t xml:space="preserve">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c-Ahali vakfı 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d-Ahrar vakfı </w:t>
      </w: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55788D">
        <w:rPr>
          <w:rFonts w:ascii="Arial" w:hAnsi="Arial" w:cs="Arial"/>
          <w:color w:val="000000"/>
          <w:sz w:val="18"/>
          <w:szCs w:val="18"/>
        </w:rPr>
        <w:t>e-İspenç vakfı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14</w:t>
      </w:r>
      <w:r w:rsidRPr="0055788D">
        <w:rPr>
          <w:rFonts w:ascii="Arial" w:hAnsi="Arial" w:cs="Arial"/>
          <w:color w:val="000000"/>
          <w:sz w:val="18"/>
          <w:szCs w:val="18"/>
        </w:rPr>
        <w:t>-18 ve 19 yy değişmeler ve yapılan ıslahatlar ile kadın hakları konusunda da önemli adımlar atılmıştır. Bu dönemde ilk Osmanlı kadın hakları savunucusu kim olmuştur?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a-Halide Edip Adıvar  </w:t>
      </w:r>
      <w:r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b-Fatma Aliye  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c-Latife Hanım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 d-Afife Jale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 e-Sabiha Gökcan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15-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I- II. Abdülhamit tarafından kurulmuş                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II-ilk çocuk hastanesi 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Fonts w:ascii="Arial" w:hAnsi="Arial" w:cs="Arial"/>
          <w:color w:val="000000"/>
          <w:sz w:val="18"/>
          <w:szCs w:val="18"/>
        </w:rPr>
        <w:t>III-1922’de Şişli çocuk hastanesi adını almış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Yukarda verilen bilgi aşağıdakilerden hangisine aittir?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a-D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arüşşafaka </w:t>
      </w:r>
      <w:r>
        <w:rPr>
          <w:rFonts w:ascii="Arial" w:hAnsi="Arial" w:cs="Arial"/>
          <w:color w:val="000000"/>
          <w:sz w:val="18"/>
          <w:szCs w:val="18"/>
        </w:rPr>
        <w:t xml:space="preserve">             b-H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amidiye etfal hastanesi 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</w:t>
      </w:r>
      <w:r w:rsidRPr="0055788D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D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arülaceza </w:t>
      </w:r>
      <w:r>
        <w:rPr>
          <w:rFonts w:ascii="Arial" w:hAnsi="Arial" w:cs="Arial"/>
          <w:color w:val="000000"/>
          <w:sz w:val="18"/>
          <w:szCs w:val="18"/>
        </w:rPr>
        <w:t xml:space="preserve">               d-H</w:t>
      </w:r>
      <w:r w:rsidRPr="0055788D">
        <w:rPr>
          <w:rFonts w:ascii="Arial" w:hAnsi="Arial" w:cs="Arial"/>
          <w:color w:val="000000"/>
          <w:sz w:val="18"/>
          <w:szCs w:val="18"/>
        </w:rPr>
        <w:t>ilali ahmer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e-D</w:t>
      </w:r>
      <w:r w:rsidRPr="0055788D">
        <w:rPr>
          <w:rFonts w:ascii="Arial" w:hAnsi="Arial" w:cs="Arial"/>
          <w:color w:val="000000"/>
          <w:sz w:val="18"/>
          <w:szCs w:val="18"/>
        </w:rPr>
        <w:t>arüleytam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16-</w:t>
      </w:r>
      <w:r w:rsidRPr="0055788D">
        <w:rPr>
          <w:rFonts w:ascii="Arial" w:hAnsi="Arial" w:cs="Arial"/>
          <w:color w:val="000000"/>
          <w:sz w:val="18"/>
          <w:szCs w:val="18"/>
        </w:rPr>
        <w:t>Aşağıdakilerden hangisi yeni Türk devletinde eğitim alanında yapılan yeniliklerden değildir?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>
        <w:rPr>
          <w:rFonts w:ascii="Arial" w:hAnsi="Arial" w:cs="Arial"/>
          <w:color w:val="000000"/>
          <w:sz w:val="18"/>
          <w:szCs w:val="18"/>
        </w:rPr>
        <w:t>T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evhidi tedrisat kanunu 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b-T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akvim saat değişikliği 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c-Türk dil kurumu kurulması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d-Türk tarih kurumunun açılması 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e-H</w:t>
      </w:r>
      <w:r w:rsidRPr="0055788D">
        <w:rPr>
          <w:rFonts w:ascii="Arial" w:hAnsi="Arial" w:cs="Arial"/>
          <w:color w:val="000000"/>
          <w:sz w:val="18"/>
          <w:szCs w:val="18"/>
        </w:rPr>
        <w:t>arf inkılabı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17</w:t>
      </w:r>
      <w:r w:rsidRPr="0055788D">
        <w:rPr>
          <w:rFonts w:ascii="Arial" w:hAnsi="Arial" w:cs="Arial"/>
          <w:color w:val="000000"/>
          <w:sz w:val="18"/>
          <w:szCs w:val="18"/>
        </w:rPr>
        <w:t>-İlk Türk devletlerinde siyasi ve sosyal yaşamı düzenleyen kurallara aşağıdakilerden hangisi denirdi?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a-Kanun   b-Anayasa   c-Berat      d-Töre    e-B</w:t>
      </w:r>
      <w:r w:rsidRPr="0055788D">
        <w:rPr>
          <w:rFonts w:ascii="Arial" w:hAnsi="Arial" w:cs="Arial"/>
          <w:color w:val="000000"/>
          <w:sz w:val="18"/>
          <w:szCs w:val="18"/>
        </w:rPr>
        <w:t>uyruk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18</w:t>
      </w:r>
      <w:r w:rsidRPr="0055788D">
        <w:rPr>
          <w:rFonts w:ascii="Arial" w:hAnsi="Arial" w:cs="Arial"/>
          <w:color w:val="000000"/>
          <w:sz w:val="18"/>
          <w:szCs w:val="18"/>
        </w:rPr>
        <w:t>-İlk Türk devletlerinde yazılı hukuk kuralları ilk kez hangi devlet zamanında yapılmıştır?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a-Hazarlar            b-K</w:t>
      </w:r>
      <w:r w:rsidRPr="0055788D">
        <w:rPr>
          <w:rFonts w:ascii="Arial" w:hAnsi="Arial" w:cs="Arial"/>
          <w:color w:val="000000"/>
          <w:sz w:val="18"/>
          <w:szCs w:val="18"/>
        </w:rPr>
        <w:t>ar</w:t>
      </w:r>
      <w:r>
        <w:rPr>
          <w:rFonts w:ascii="Arial" w:hAnsi="Arial" w:cs="Arial"/>
          <w:color w:val="000000"/>
          <w:sz w:val="18"/>
          <w:szCs w:val="18"/>
        </w:rPr>
        <w:t>ahanlılar         c-G</w:t>
      </w:r>
      <w:r w:rsidRPr="0055788D">
        <w:rPr>
          <w:rFonts w:ascii="Arial" w:hAnsi="Arial" w:cs="Arial"/>
          <w:color w:val="000000"/>
          <w:sz w:val="18"/>
          <w:szCs w:val="18"/>
        </w:rPr>
        <w:t>öktürkler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d-Hunlar                    e-U</w:t>
      </w:r>
      <w:r w:rsidRPr="0055788D">
        <w:rPr>
          <w:rFonts w:ascii="Arial" w:hAnsi="Arial" w:cs="Arial"/>
          <w:color w:val="000000"/>
          <w:sz w:val="18"/>
          <w:szCs w:val="18"/>
        </w:rPr>
        <w:t>ygurlar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19</w:t>
      </w:r>
      <w:r w:rsidRPr="0055788D">
        <w:rPr>
          <w:rFonts w:ascii="Arial" w:hAnsi="Arial" w:cs="Arial"/>
          <w:color w:val="000000"/>
          <w:sz w:val="18"/>
          <w:szCs w:val="18"/>
        </w:rPr>
        <w:t>-Aşağıdakileden hangisi Türk İslam devletlerinde şeri hukukun kaynaklarından değildir?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a-S</w:t>
      </w:r>
      <w:r w:rsidRPr="0055788D">
        <w:rPr>
          <w:rFonts w:ascii="Arial" w:hAnsi="Arial" w:cs="Arial"/>
          <w:color w:val="000000"/>
          <w:sz w:val="18"/>
          <w:szCs w:val="18"/>
        </w:rPr>
        <w:t>ahabe</w:t>
      </w:r>
      <w:r>
        <w:rPr>
          <w:rFonts w:ascii="Arial" w:hAnsi="Arial" w:cs="Arial"/>
          <w:color w:val="000000"/>
          <w:sz w:val="18"/>
          <w:szCs w:val="18"/>
        </w:rPr>
        <w:t xml:space="preserve">                b-K</w:t>
      </w:r>
      <w:r w:rsidRPr="0055788D">
        <w:rPr>
          <w:rFonts w:ascii="Arial" w:hAnsi="Arial" w:cs="Arial"/>
          <w:color w:val="000000"/>
          <w:sz w:val="18"/>
          <w:szCs w:val="18"/>
        </w:rPr>
        <w:t>uran</w:t>
      </w:r>
      <w:r>
        <w:rPr>
          <w:rFonts w:ascii="Arial" w:hAnsi="Arial" w:cs="Arial"/>
          <w:color w:val="000000"/>
          <w:sz w:val="18"/>
          <w:szCs w:val="18"/>
        </w:rPr>
        <w:t>-ı Kerim           c-K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ıyas 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d-S</w:t>
      </w:r>
      <w:r w:rsidRPr="0055788D">
        <w:rPr>
          <w:rFonts w:ascii="Arial" w:hAnsi="Arial" w:cs="Arial"/>
          <w:color w:val="000000"/>
          <w:sz w:val="18"/>
          <w:szCs w:val="18"/>
        </w:rPr>
        <w:t>ünnet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e-İ</w:t>
      </w:r>
      <w:r w:rsidRPr="0055788D">
        <w:rPr>
          <w:rFonts w:ascii="Arial" w:hAnsi="Arial" w:cs="Arial"/>
          <w:color w:val="000000"/>
          <w:sz w:val="18"/>
          <w:szCs w:val="18"/>
        </w:rPr>
        <w:t>cma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20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- 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Fonts w:ascii="Arial" w:hAnsi="Arial" w:cs="Arial"/>
          <w:color w:val="000000"/>
          <w:sz w:val="18"/>
          <w:szCs w:val="18"/>
        </w:rPr>
        <w:t>I.</w:t>
      </w:r>
      <w:r>
        <w:rPr>
          <w:rFonts w:ascii="Arial" w:hAnsi="Arial" w:cs="Arial"/>
          <w:color w:val="000000"/>
          <w:sz w:val="18"/>
          <w:szCs w:val="18"/>
        </w:rPr>
        <w:t>-U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çmağ </w:t>
      </w:r>
      <w:r>
        <w:rPr>
          <w:rFonts w:ascii="Arial" w:hAnsi="Arial" w:cs="Arial"/>
          <w:color w:val="000000"/>
          <w:sz w:val="18"/>
          <w:szCs w:val="18"/>
        </w:rPr>
        <w:t xml:space="preserve">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II.</w:t>
      </w:r>
      <w:r>
        <w:rPr>
          <w:rFonts w:ascii="Arial" w:hAnsi="Arial" w:cs="Arial"/>
          <w:color w:val="000000"/>
          <w:sz w:val="18"/>
          <w:szCs w:val="18"/>
        </w:rPr>
        <w:t>-T</w:t>
      </w:r>
      <w:r w:rsidRPr="0055788D">
        <w:rPr>
          <w:rFonts w:ascii="Arial" w:hAnsi="Arial" w:cs="Arial"/>
          <w:color w:val="000000"/>
          <w:sz w:val="18"/>
          <w:szCs w:val="18"/>
        </w:rPr>
        <w:t>amu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III.</w:t>
      </w:r>
      <w:r>
        <w:rPr>
          <w:rFonts w:ascii="Arial" w:hAnsi="Arial" w:cs="Arial"/>
          <w:color w:val="000000"/>
          <w:sz w:val="18"/>
          <w:szCs w:val="18"/>
        </w:rPr>
        <w:t>-K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am 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Yukarıda verilen öncüllerden hangisi yada hangileri Orta Asya Türk devletlerinin dini ile ilgilidir?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a-I     </w:t>
      </w:r>
      <w:r>
        <w:rPr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b-II    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>c-</w:t>
      </w:r>
      <w:r>
        <w:rPr>
          <w:rFonts w:ascii="Arial" w:hAnsi="Arial" w:cs="Arial"/>
          <w:color w:val="000000"/>
          <w:sz w:val="18"/>
          <w:szCs w:val="18"/>
        </w:rPr>
        <w:t>I-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III       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>d-I</w:t>
      </w:r>
      <w:r>
        <w:rPr>
          <w:rFonts w:ascii="Arial" w:hAnsi="Arial" w:cs="Arial"/>
          <w:color w:val="000000"/>
          <w:sz w:val="18"/>
          <w:szCs w:val="18"/>
        </w:rPr>
        <w:t>I</w:t>
      </w:r>
      <w:r w:rsidRPr="0055788D">
        <w:rPr>
          <w:rFonts w:ascii="Arial" w:hAnsi="Arial" w:cs="Arial"/>
          <w:color w:val="000000"/>
          <w:sz w:val="18"/>
          <w:szCs w:val="18"/>
        </w:rPr>
        <w:t>-II</w:t>
      </w:r>
      <w:r>
        <w:rPr>
          <w:rFonts w:ascii="Arial" w:hAnsi="Arial" w:cs="Arial"/>
          <w:color w:val="000000"/>
          <w:sz w:val="18"/>
          <w:szCs w:val="18"/>
        </w:rPr>
        <w:t>II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    </w:t>
      </w:r>
      <w:r>
        <w:rPr>
          <w:rFonts w:ascii="Arial" w:hAnsi="Arial" w:cs="Arial"/>
          <w:color w:val="000000"/>
          <w:sz w:val="18"/>
          <w:szCs w:val="18"/>
        </w:rPr>
        <w:t xml:space="preserve">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e-I-</w:t>
      </w:r>
      <w:r>
        <w:rPr>
          <w:rFonts w:ascii="Arial" w:hAnsi="Arial" w:cs="Arial"/>
          <w:color w:val="000000"/>
          <w:sz w:val="18"/>
          <w:szCs w:val="18"/>
        </w:rPr>
        <w:t>II-</w:t>
      </w:r>
      <w:r w:rsidRPr="0055788D">
        <w:rPr>
          <w:rFonts w:ascii="Arial" w:hAnsi="Arial" w:cs="Arial"/>
          <w:color w:val="000000"/>
          <w:sz w:val="18"/>
          <w:szCs w:val="18"/>
        </w:rPr>
        <w:t>III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Default="00A90344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</w:t>
      </w:r>
      <w:r w:rsidRPr="00C724E4">
        <w:rPr>
          <w:rFonts w:ascii="Arial" w:hAnsi="Arial" w:cs="Arial"/>
          <w:b/>
          <w:sz w:val="18"/>
          <w:szCs w:val="18"/>
        </w:rPr>
        <w:t>BOŞLUK DOLDURMA</w:t>
      </w: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21</w:t>
      </w:r>
      <w:r w:rsidRPr="0055788D">
        <w:rPr>
          <w:rFonts w:ascii="Arial" w:hAnsi="Arial" w:cs="Arial"/>
          <w:color w:val="000000"/>
          <w:sz w:val="18"/>
          <w:szCs w:val="18"/>
        </w:rPr>
        <w:t>-Orta Asya Türk devletlerin kağanın çadırında kurultay ve ziyafetlerde her boyun oturacağı yere __________________denir.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22</w:t>
      </w:r>
      <w:r w:rsidRPr="0055788D">
        <w:rPr>
          <w:rFonts w:ascii="Arial" w:hAnsi="Arial" w:cs="Arial"/>
          <w:color w:val="000000"/>
          <w:sz w:val="18"/>
          <w:szCs w:val="18"/>
        </w:rPr>
        <w:t>-Orta Asya’da ilkbaharın gelişi olarak kutlanan, baş ay</w:t>
      </w:r>
      <w:r>
        <w:rPr>
          <w:rFonts w:ascii="Arial" w:hAnsi="Arial" w:cs="Arial"/>
          <w:color w:val="000000"/>
          <w:sz w:val="18"/>
          <w:szCs w:val="18"/>
        </w:rPr>
        <w:t xml:space="preserve">, yeni gün olarak kutlanan güne </w:t>
      </w:r>
      <w:r w:rsidRPr="0055788D">
        <w:rPr>
          <w:rFonts w:ascii="Arial" w:hAnsi="Arial" w:cs="Arial"/>
          <w:color w:val="000000"/>
          <w:sz w:val="18"/>
          <w:szCs w:val="18"/>
        </w:rPr>
        <w:t>________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>_______</w:t>
      </w:r>
      <w:r>
        <w:rPr>
          <w:rFonts w:ascii="Arial" w:hAnsi="Arial" w:cs="Arial"/>
          <w:color w:val="000000"/>
          <w:sz w:val="18"/>
          <w:szCs w:val="18"/>
        </w:rPr>
        <w:t>__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denir.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Default="00A90344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23</w:t>
      </w:r>
      <w:r w:rsidRPr="0055788D">
        <w:rPr>
          <w:rFonts w:ascii="Arial" w:hAnsi="Arial" w:cs="Arial"/>
          <w:color w:val="000000"/>
          <w:sz w:val="18"/>
          <w:szCs w:val="18"/>
        </w:rPr>
        <w:t>-</w:t>
      </w:r>
      <w:r w:rsidRPr="0055788D">
        <w:rPr>
          <w:rFonts w:ascii="Arial" w:hAnsi="Arial" w:cs="Arial"/>
          <w:sz w:val="18"/>
          <w:szCs w:val="18"/>
        </w:rPr>
        <w:t xml:space="preserve"> Hazar devletinde aynı anda kilise, cami, sinegog bulunması ve insanların özgür</w:t>
      </w:r>
      <w:r>
        <w:rPr>
          <w:rFonts w:ascii="Arial" w:hAnsi="Arial" w:cs="Arial"/>
          <w:sz w:val="18"/>
          <w:szCs w:val="18"/>
        </w:rPr>
        <w:t>ce ibadetini yapabildiği döneme________________________________________</w:t>
      </w:r>
      <w:r w:rsidRPr="0055788D">
        <w:rPr>
          <w:rFonts w:ascii="Arial" w:hAnsi="Arial" w:cs="Arial"/>
          <w:sz w:val="18"/>
          <w:szCs w:val="18"/>
        </w:rPr>
        <w:t>______________denir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A90344" w:rsidRDefault="00A90344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24</w:t>
      </w:r>
      <w:r>
        <w:rPr>
          <w:rFonts w:ascii="Arial" w:hAnsi="Arial" w:cs="Arial"/>
          <w:sz w:val="18"/>
          <w:szCs w:val="18"/>
        </w:rPr>
        <w:t>-S</w:t>
      </w:r>
      <w:r w:rsidRPr="0055788D">
        <w:rPr>
          <w:rFonts w:ascii="Arial" w:hAnsi="Arial" w:cs="Arial"/>
          <w:sz w:val="18"/>
          <w:szCs w:val="18"/>
        </w:rPr>
        <w:t>osyal yardımlaşmada devlete yardım eden ahlak ve mesleği birleştirmiş teşkilata______________________denir.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A90344" w:rsidRDefault="00A90344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25</w:t>
      </w:r>
      <w:r w:rsidRPr="0055788D">
        <w:rPr>
          <w:rFonts w:ascii="Arial" w:hAnsi="Arial" w:cs="Arial"/>
          <w:sz w:val="18"/>
          <w:szCs w:val="18"/>
        </w:rPr>
        <w:t>-Büyük Selçuk d</w:t>
      </w:r>
      <w:r>
        <w:rPr>
          <w:rFonts w:ascii="Arial" w:hAnsi="Arial" w:cs="Arial"/>
          <w:sz w:val="18"/>
          <w:szCs w:val="18"/>
        </w:rPr>
        <w:t xml:space="preserve">evletinde ilk darülşifa </w:t>
      </w:r>
      <w:r w:rsidRPr="0055788D">
        <w:rPr>
          <w:rFonts w:ascii="Arial" w:hAnsi="Arial" w:cs="Arial"/>
          <w:sz w:val="18"/>
          <w:szCs w:val="18"/>
        </w:rPr>
        <w:t>_______________</w:t>
      </w:r>
      <w:r>
        <w:rPr>
          <w:rFonts w:ascii="Arial" w:hAnsi="Arial" w:cs="Arial"/>
          <w:sz w:val="18"/>
          <w:szCs w:val="18"/>
        </w:rPr>
        <w:t xml:space="preserve">tarafından </w:t>
      </w:r>
      <w:bookmarkStart w:id="0" w:name="_GoBack"/>
      <w:bookmarkEnd w:id="0"/>
      <w:r w:rsidRPr="0055788D">
        <w:rPr>
          <w:rFonts w:ascii="Arial" w:hAnsi="Arial" w:cs="Arial"/>
          <w:sz w:val="18"/>
          <w:szCs w:val="18"/>
        </w:rPr>
        <w:t>kurulmuştur.</w:t>
      </w:r>
    </w:p>
    <w:p w:rsidR="00A90344" w:rsidRPr="0055788D" w:rsidRDefault="00A90344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A90344" w:rsidRDefault="00A90344" w:rsidP="00FB31A2">
      <w:pPr>
        <w:spacing w:before="20" w:after="2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26</w:t>
      </w:r>
      <w:r w:rsidRPr="0055788D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Tarihin ilk kanunları ___________________ kanunlarıdır.</w:t>
      </w:r>
    </w:p>
    <w:p w:rsidR="00A90344" w:rsidRPr="0055788D" w:rsidRDefault="00A90344" w:rsidP="00FB31A2">
      <w:pPr>
        <w:spacing w:before="20" w:after="20"/>
        <w:jc w:val="both"/>
        <w:rPr>
          <w:rFonts w:ascii="Arial" w:hAnsi="Arial" w:cs="Arial"/>
          <w:sz w:val="18"/>
          <w:szCs w:val="18"/>
        </w:rPr>
      </w:pPr>
    </w:p>
    <w:p w:rsidR="00A90344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27</w:t>
      </w:r>
      <w:r>
        <w:rPr>
          <w:rFonts w:ascii="Arial" w:hAnsi="Arial" w:cs="Arial"/>
          <w:color w:val="000000"/>
          <w:sz w:val="18"/>
          <w:szCs w:val="18"/>
        </w:rPr>
        <w:t>-Osmanlı yönetici sınıfla</w:t>
      </w:r>
      <w:r w:rsidRPr="0055788D">
        <w:rPr>
          <w:rFonts w:ascii="Arial" w:hAnsi="Arial" w:cs="Arial"/>
          <w:color w:val="000000"/>
          <w:sz w:val="18"/>
          <w:szCs w:val="18"/>
        </w:rPr>
        <w:t>rı arasında devletin bürokrat kısmını oluşturan maliye ve yazı işleri ile uğraşan sınıfa__________________________denir</w:t>
      </w:r>
    </w:p>
    <w:p w:rsidR="00A90344" w:rsidRPr="0055788D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442ADE">
        <w:rPr>
          <w:rFonts w:ascii="Arial" w:hAnsi="Arial" w:cs="Arial"/>
          <w:b/>
          <w:color w:val="000000"/>
          <w:sz w:val="18"/>
          <w:szCs w:val="18"/>
        </w:rPr>
        <w:t>28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tüccarlardan alınan ithalat vergisine____________________denir</w:t>
      </w:r>
    </w:p>
    <w:p w:rsidR="00A90344" w:rsidRPr="0055788D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29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fertlerin sınıflar arası geçişlerden faydalanıp statüsünün değişmesine ______________________denir.</w:t>
      </w:r>
    </w:p>
    <w:p w:rsidR="00A90344" w:rsidRPr="0055788D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30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vakıflara vakfedilen mala ____________________denir.</w:t>
      </w:r>
    </w:p>
    <w:p w:rsidR="00A90344" w:rsidRDefault="00A90344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A90344" w:rsidRDefault="00A90344" w:rsidP="00FB31A2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  <w:r w:rsidRPr="00442ADE">
        <w:rPr>
          <w:rFonts w:ascii="Arial" w:hAnsi="Arial" w:cs="Arial"/>
          <w:b/>
          <w:color w:val="000000"/>
          <w:sz w:val="20"/>
          <w:szCs w:val="20"/>
        </w:rPr>
        <w:t>NOT: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42ADE">
        <w:rPr>
          <w:rFonts w:ascii="Arial" w:hAnsi="Arial" w:cs="Arial"/>
          <w:b/>
          <w:color w:val="000000"/>
          <w:sz w:val="18"/>
          <w:szCs w:val="18"/>
        </w:rPr>
        <w:t>İlk 20 soru 4 puan boşluk doldu</w:t>
      </w:r>
      <w:r>
        <w:rPr>
          <w:rFonts w:ascii="Arial" w:hAnsi="Arial" w:cs="Arial"/>
          <w:b/>
          <w:color w:val="000000"/>
          <w:sz w:val="18"/>
          <w:szCs w:val="18"/>
        </w:rPr>
        <w:t>r</w:t>
      </w:r>
      <w:r w:rsidRPr="00442ADE">
        <w:rPr>
          <w:rFonts w:ascii="Arial" w:hAnsi="Arial" w:cs="Arial"/>
          <w:b/>
          <w:color w:val="000000"/>
          <w:sz w:val="18"/>
          <w:szCs w:val="18"/>
        </w:rPr>
        <w:t>malar</w:t>
      </w:r>
    </w:p>
    <w:p w:rsidR="00A90344" w:rsidRPr="00442ADE" w:rsidRDefault="00A90344" w:rsidP="00FB31A2">
      <w:pPr>
        <w:spacing w:before="40" w:after="40"/>
        <w:rPr>
          <w:rFonts w:ascii="Arial" w:hAnsi="Arial" w:cs="Arial"/>
          <w:b/>
          <w:color w:val="000000"/>
          <w:sz w:val="20"/>
          <w:szCs w:val="20"/>
        </w:rPr>
      </w:pPr>
      <w:r w:rsidRPr="00442ADE">
        <w:rPr>
          <w:rFonts w:ascii="Arial" w:hAnsi="Arial" w:cs="Arial"/>
          <w:b/>
          <w:color w:val="000000"/>
          <w:sz w:val="18"/>
          <w:szCs w:val="18"/>
        </w:rPr>
        <w:t xml:space="preserve"> 2 puandır.</w:t>
      </w:r>
      <w:r>
        <w:rPr>
          <w:rFonts w:ascii="Arial" w:hAnsi="Arial" w:cs="Arial"/>
          <w:b/>
          <w:color w:val="000000"/>
          <w:sz w:val="18"/>
          <w:szCs w:val="18"/>
        </w:rPr>
        <w:t>BAŞARILAR</w:t>
      </w:r>
    </w:p>
    <w:sectPr w:rsidR="00A90344" w:rsidRPr="00442ADE" w:rsidSect="00053EF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310D5"/>
    <w:multiLevelType w:val="hybridMultilevel"/>
    <w:tmpl w:val="7728D95C"/>
    <w:lvl w:ilvl="0" w:tplc="94ECA4B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F13567"/>
    <w:multiLevelType w:val="hybridMultilevel"/>
    <w:tmpl w:val="283039D6"/>
    <w:lvl w:ilvl="0" w:tplc="57604F6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DB1"/>
    <w:rsid w:val="00053EFC"/>
    <w:rsid w:val="00100D36"/>
    <w:rsid w:val="00191D65"/>
    <w:rsid w:val="00442ADE"/>
    <w:rsid w:val="004B2A6E"/>
    <w:rsid w:val="004B37AE"/>
    <w:rsid w:val="00527142"/>
    <w:rsid w:val="00527AC5"/>
    <w:rsid w:val="00536C2A"/>
    <w:rsid w:val="00540708"/>
    <w:rsid w:val="00541427"/>
    <w:rsid w:val="00555087"/>
    <w:rsid w:val="0055788D"/>
    <w:rsid w:val="005B10B8"/>
    <w:rsid w:val="005E2A4F"/>
    <w:rsid w:val="00646DB3"/>
    <w:rsid w:val="006E113B"/>
    <w:rsid w:val="006E1AF6"/>
    <w:rsid w:val="00743D50"/>
    <w:rsid w:val="007627A6"/>
    <w:rsid w:val="007D7E15"/>
    <w:rsid w:val="007E0BC0"/>
    <w:rsid w:val="00873965"/>
    <w:rsid w:val="008A2469"/>
    <w:rsid w:val="00903D73"/>
    <w:rsid w:val="00950DB1"/>
    <w:rsid w:val="00995FD7"/>
    <w:rsid w:val="009D4F15"/>
    <w:rsid w:val="009F4103"/>
    <w:rsid w:val="00A66AFB"/>
    <w:rsid w:val="00A90344"/>
    <w:rsid w:val="00B35F79"/>
    <w:rsid w:val="00B442B9"/>
    <w:rsid w:val="00C66626"/>
    <w:rsid w:val="00C724E4"/>
    <w:rsid w:val="00D374DF"/>
    <w:rsid w:val="00D41CE4"/>
    <w:rsid w:val="00DB6566"/>
    <w:rsid w:val="00E46F66"/>
    <w:rsid w:val="00E56AEC"/>
    <w:rsid w:val="00EB3CD8"/>
    <w:rsid w:val="00EB79D2"/>
    <w:rsid w:val="00EF3CA6"/>
    <w:rsid w:val="00EF6E8F"/>
    <w:rsid w:val="00FB31A2"/>
    <w:rsid w:val="00FF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9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54070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40708"/>
    <w:rPr>
      <w:rFonts w:cs="Times New Roman"/>
    </w:rPr>
  </w:style>
  <w:style w:type="paragraph" w:styleId="ListParagraph">
    <w:name w:val="List Paragraph"/>
    <w:basedOn w:val="Normal"/>
    <w:uiPriority w:val="99"/>
    <w:qFormat/>
    <w:rsid w:val="00EF6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348</TotalTime>
  <Pages>2</Pages>
  <Words>1055</Words>
  <Characters>6020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kojiro</dc:creator>
  <cp:keywords/>
  <dc:description/>
  <cp:lastModifiedBy>BİRSEN</cp:lastModifiedBy>
  <cp:revision>21</cp:revision>
  <dcterms:created xsi:type="dcterms:W3CDTF">2013-12-21T18:02:00Z</dcterms:created>
  <dcterms:modified xsi:type="dcterms:W3CDTF">2015-12-27T11:40:00Z</dcterms:modified>
</cp:coreProperties>
</file>