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5B9" w:rsidRPr="003A4BBB" w:rsidRDefault="009055B9" w:rsidP="0025153D">
      <w:pPr>
        <w:jc w:val="center"/>
        <w:rPr>
          <w:b/>
          <w:bCs/>
        </w:rPr>
      </w:pPr>
      <w:r>
        <w:rPr>
          <w:b/>
          <w:bCs/>
        </w:rPr>
        <w:t>FIRAT ANADOLU LİSESİ 2016-2017</w:t>
      </w:r>
      <w:r w:rsidRPr="003A4BBB">
        <w:rPr>
          <w:b/>
          <w:bCs/>
        </w:rPr>
        <w:t xml:space="preserve"> EĞİTİM ÖĞRETİM YILI</w:t>
      </w:r>
    </w:p>
    <w:p w:rsidR="009055B9" w:rsidRDefault="009055B9" w:rsidP="0025153D">
      <w:pPr>
        <w:jc w:val="center"/>
        <w:rPr>
          <w:rFonts w:cs="Times New Roman"/>
          <w:b/>
          <w:bCs/>
        </w:rPr>
      </w:pPr>
      <w:r>
        <w:rPr>
          <w:b/>
          <w:bCs/>
        </w:rPr>
        <w:t>11</w:t>
      </w:r>
      <w:r w:rsidRPr="003A4BBB">
        <w:rPr>
          <w:b/>
          <w:bCs/>
        </w:rPr>
        <w:t xml:space="preserve">.SINIF </w:t>
      </w:r>
      <w:r>
        <w:rPr>
          <w:b/>
          <w:bCs/>
        </w:rPr>
        <w:t xml:space="preserve">SEÇMELİ </w:t>
      </w:r>
      <w:r w:rsidRPr="003A4BBB">
        <w:rPr>
          <w:b/>
          <w:bCs/>
        </w:rPr>
        <w:t xml:space="preserve">TARİH DERSİ </w:t>
      </w:r>
      <w:r>
        <w:rPr>
          <w:b/>
          <w:bCs/>
        </w:rPr>
        <w:t>2.DÖNEM 2</w:t>
      </w:r>
      <w:r w:rsidRPr="003A4BBB">
        <w:rPr>
          <w:b/>
          <w:bCs/>
        </w:rPr>
        <w:t>. YAZILI ORTAK SINAVI</w:t>
      </w:r>
    </w:p>
    <w:p w:rsidR="009055B9" w:rsidRDefault="009055B9" w:rsidP="0025153D">
      <w:r>
        <w:t>Adı Soyadı            ………………………………………………………..                                                     22.05.2015</w:t>
      </w:r>
    </w:p>
    <w:p w:rsidR="009055B9" w:rsidRDefault="009055B9" w:rsidP="0025153D">
      <w:r>
        <w:t>Sınıfı- Numarası    ……………………………………………………….                                  Sınav Puanı……………………….</w:t>
      </w:r>
    </w:p>
    <w:p w:rsidR="009055B9" w:rsidRPr="009A791C" w:rsidRDefault="009055B9" w:rsidP="0025153D">
      <w:pPr>
        <w:spacing w:after="0" w:line="100" w:lineRule="atLeast"/>
        <w:rPr>
          <w:rStyle w:val="Strong"/>
          <w:color w:val="000000"/>
        </w:rPr>
      </w:pPr>
      <w:r w:rsidRPr="009A791C">
        <w:rPr>
          <w:rStyle w:val="Strong"/>
        </w:rPr>
        <w:t xml:space="preserve">1) </w:t>
      </w:r>
      <w:r w:rsidRPr="009A791C">
        <w:rPr>
          <w:rStyle w:val="Strong"/>
          <w:color w:val="000000"/>
        </w:rPr>
        <w:t>Aşağıdaki boşluklara uygun kelimeleri yazınız?(2*10=20 puan)</w:t>
      </w:r>
    </w:p>
    <w:p w:rsidR="009055B9" w:rsidRPr="009A791C" w:rsidRDefault="009055B9" w:rsidP="0025153D">
      <w:pPr>
        <w:pStyle w:val="ListeParagraf1"/>
        <w:spacing w:after="0" w:line="100" w:lineRule="atLeast"/>
        <w:ind w:left="0"/>
        <w:rPr>
          <w:rFonts w:cs="Times New Roman"/>
        </w:rPr>
      </w:pPr>
      <w:r w:rsidRPr="009A791C">
        <w:rPr>
          <w:b/>
          <w:bCs/>
          <w:color w:val="000000"/>
        </w:rPr>
        <w:t>*</w:t>
      </w:r>
      <w:r w:rsidRPr="009A791C">
        <w:rPr>
          <w:color w:val="000000"/>
        </w:rPr>
        <w:t>İlk Türk devletlerine hükümdar çadırlarına…………………..halkın kullandığı çadırlara………………..denir.</w:t>
      </w:r>
    </w:p>
    <w:p w:rsidR="009055B9" w:rsidRPr="009A791C" w:rsidRDefault="009055B9" w:rsidP="0025153D">
      <w:pPr>
        <w:pStyle w:val="ListeParagraf1"/>
        <w:spacing w:after="0" w:line="20" w:lineRule="atLeast"/>
        <w:ind w:left="0"/>
      </w:pPr>
      <w:r w:rsidRPr="009A791C">
        <w:rPr>
          <w:b/>
          <w:bCs/>
        </w:rPr>
        <w:t>*</w:t>
      </w:r>
      <w:r w:rsidRPr="009A791C">
        <w:t>Esnaf olmak isteyen</w:t>
      </w:r>
      <w:bookmarkStart w:id="0" w:name="_GoBack"/>
      <w:bookmarkEnd w:id="0"/>
      <w:r w:rsidRPr="009A791C">
        <w:t xml:space="preserve"> küçük yaşta çıraklara………………..…...</w:t>
      </w:r>
      <w:r w:rsidRPr="009A791C">
        <w:rPr>
          <w:b/>
          <w:bCs/>
        </w:rPr>
        <w:t xml:space="preserve"> </w:t>
      </w:r>
      <w:r w:rsidRPr="009A791C">
        <w:t>denir.</w:t>
      </w:r>
      <w:r w:rsidRPr="009A791C">
        <w:rPr>
          <w:b/>
          <w:bCs/>
        </w:rPr>
        <w:t xml:space="preserve">                                    *</w:t>
      </w:r>
      <w:r w:rsidRPr="009A791C">
        <w:t>Osmanlı Döneminde açılan Darülfünun 1933’te..............................................dönüştürülmüştür.</w:t>
      </w:r>
    </w:p>
    <w:p w:rsidR="009055B9" w:rsidRPr="009A791C" w:rsidRDefault="009055B9" w:rsidP="0025153D">
      <w:pPr>
        <w:pStyle w:val="ListeParagraf1"/>
        <w:spacing w:after="0" w:line="100" w:lineRule="atLeast"/>
        <w:ind w:left="0"/>
        <w:rPr>
          <w:rFonts w:cs="Times New Roman"/>
        </w:rPr>
      </w:pPr>
      <w:r w:rsidRPr="009A791C">
        <w:rPr>
          <w:b/>
          <w:bCs/>
        </w:rPr>
        <w:t>*</w:t>
      </w:r>
      <w:r w:rsidRPr="009A791C">
        <w:t>Osmanlı medreselerinden mezun olanlar………………………………….sistemine göre atama     beklemektedir.</w:t>
      </w:r>
    </w:p>
    <w:p w:rsidR="009055B9" w:rsidRPr="009A791C" w:rsidRDefault="009055B9" w:rsidP="0025153D">
      <w:pPr>
        <w:pStyle w:val="ListeParagraf1"/>
        <w:spacing w:after="0" w:line="100" w:lineRule="atLeast"/>
        <w:ind w:left="0"/>
        <w:rPr>
          <w:rFonts w:cs="Times New Roman"/>
        </w:rPr>
      </w:pPr>
      <w:r w:rsidRPr="009A791C">
        <w:rPr>
          <w:b/>
          <w:bCs/>
        </w:rPr>
        <w:t>*</w:t>
      </w:r>
      <w:r w:rsidRPr="009A791C">
        <w:t>İlk Türk devletlerinde cesur ve bilge kişilere……………………………..denir.</w:t>
      </w:r>
    </w:p>
    <w:p w:rsidR="009055B9" w:rsidRPr="009A791C" w:rsidRDefault="009055B9" w:rsidP="0025153D">
      <w:pPr>
        <w:pStyle w:val="ListeParagraf1"/>
        <w:spacing w:after="0" w:line="100" w:lineRule="atLeast"/>
        <w:ind w:left="0"/>
      </w:pPr>
      <w:r w:rsidRPr="009A791C">
        <w:rPr>
          <w:b/>
          <w:bCs/>
        </w:rPr>
        <w:t>*</w:t>
      </w:r>
      <w:r w:rsidRPr="009A791C">
        <w:t>El yazması kitapları süsleme sanatına……………………………..denir.</w:t>
      </w:r>
    </w:p>
    <w:p w:rsidR="009055B9" w:rsidRPr="009A791C" w:rsidRDefault="009055B9" w:rsidP="0025153D">
      <w:pPr>
        <w:pStyle w:val="ListeParagraf1"/>
        <w:spacing w:after="0" w:line="100" w:lineRule="atLeast"/>
        <w:ind w:left="0"/>
      </w:pPr>
      <w:r w:rsidRPr="009A791C">
        <w:rPr>
          <w:b/>
          <w:bCs/>
        </w:rPr>
        <w:t>*</w:t>
      </w:r>
      <w:r w:rsidRPr="009A791C">
        <w:t>İlk Türk-İslam medreseleri ……………………………………..döneminde açılmıştır.</w:t>
      </w:r>
    </w:p>
    <w:p w:rsidR="009055B9" w:rsidRPr="009A791C" w:rsidRDefault="009055B9">
      <w:pPr>
        <w:rPr>
          <w:b/>
          <w:bCs/>
        </w:rPr>
      </w:pPr>
      <w:r w:rsidRPr="009A791C">
        <w:rPr>
          <w:b/>
          <w:bCs/>
        </w:rPr>
        <w:t>*</w:t>
      </w:r>
      <w:r w:rsidRPr="009A791C">
        <w:t>Anadolu’da Geç Dönem saray mimarisinin en güzel örneklerinden birisi de Doğubeyazıt’taki ………………………………….…Sarayı’dır</w:t>
      </w:r>
      <w:r w:rsidRPr="009A791C">
        <w:rPr>
          <w:b/>
          <w:bCs/>
        </w:rPr>
        <w:t>.</w:t>
      </w:r>
    </w:p>
    <w:p w:rsidR="009055B9" w:rsidRPr="009A791C" w:rsidRDefault="009055B9" w:rsidP="0025153D">
      <w:pPr>
        <w:pStyle w:val="ListeParagraf1"/>
        <w:ind w:left="0"/>
      </w:pPr>
      <w:r w:rsidRPr="009A791C">
        <w:rPr>
          <w:b/>
          <w:bCs/>
        </w:rPr>
        <w:t>*</w:t>
      </w:r>
      <w:r w:rsidRPr="009A791C">
        <w:t>Osmanlı Mehter takımı yerine batı tarzında müzik icra eden………………………………..kurulmuştur.</w:t>
      </w:r>
    </w:p>
    <w:p w:rsidR="009055B9" w:rsidRPr="009A791C" w:rsidRDefault="009055B9" w:rsidP="0025153D">
      <w:pPr>
        <w:pStyle w:val="ListeParagraf1"/>
        <w:ind w:left="0"/>
      </w:pPr>
      <w:r w:rsidRPr="009A791C">
        <w:rPr>
          <w:b/>
          <w:bCs/>
        </w:rPr>
        <w:t>*</w:t>
      </w:r>
      <w:r w:rsidRPr="009A791C">
        <w:t>Osmanlı Mimarisinin en ünlü sanatçısı………………………………………………….dır.</w:t>
      </w:r>
    </w:p>
    <w:p w:rsidR="009055B9" w:rsidRPr="009A791C" w:rsidRDefault="009055B9" w:rsidP="0025153D">
      <w:pPr>
        <w:pStyle w:val="NormalWeb"/>
        <w:spacing w:before="0" w:beforeAutospacing="0" w:after="0" w:afterAutospacing="0"/>
        <w:rPr>
          <w:rStyle w:val="Strong"/>
          <w:rFonts w:ascii="Calibri" w:hAnsi="Calibri" w:cs="Calibri"/>
          <w:color w:val="000000"/>
          <w:sz w:val="22"/>
          <w:szCs w:val="22"/>
        </w:rPr>
      </w:pPr>
      <w:r w:rsidRPr="009A791C">
        <w:rPr>
          <w:rFonts w:ascii="Calibri" w:hAnsi="Calibri" w:cs="Calibri"/>
          <w:b/>
          <w:bCs/>
          <w:sz w:val="22"/>
          <w:szCs w:val="22"/>
        </w:rPr>
        <w:t>2-</w:t>
      </w:r>
      <w:r w:rsidRPr="009A791C">
        <w:rPr>
          <w:rFonts w:ascii="Calibri" w:hAnsi="Calibri" w:cs="Calibri"/>
          <w:b/>
          <w:bCs/>
          <w:kern w:val="24"/>
          <w:sz w:val="22"/>
          <w:szCs w:val="22"/>
        </w:rPr>
        <w:t xml:space="preserve">Aşağıdaki cümlelerin başında boş bırakılan parantezlere, cümlelerde verilen bilgiler doğru ise D, yanlış ise Y yazınız. </w:t>
      </w:r>
      <w:r w:rsidRPr="009A791C">
        <w:rPr>
          <w:rStyle w:val="Strong"/>
          <w:rFonts w:ascii="Calibri" w:hAnsi="Calibri" w:cs="Calibri"/>
          <w:color w:val="000000"/>
          <w:sz w:val="22"/>
          <w:szCs w:val="22"/>
        </w:rPr>
        <w:t>(2*5=10 puan)</w:t>
      </w:r>
    </w:p>
    <w:p w:rsidR="009055B9" w:rsidRPr="009A791C" w:rsidRDefault="009055B9" w:rsidP="0025153D">
      <w:r w:rsidRPr="009A791C">
        <w:rPr>
          <w:b/>
          <w:bCs/>
        </w:rPr>
        <w:t>(……)</w:t>
      </w:r>
      <w:r w:rsidRPr="009A791C">
        <w:rPr>
          <w:rFonts w:cs="Times New Roman"/>
        </w:rPr>
        <w:t> </w:t>
      </w:r>
      <w:r w:rsidRPr="009A791C">
        <w:t>Osmanlıda ilköğretim III. Selim Döneminde zorunlu hâle getirildi.</w:t>
      </w:r>
    </w:p>
    <w:p w:rsidR="009055B9" w:rsidRDefault="009055B9" w:rsidP="0025153D">
      <w:pPr>
        <w:rPr>
          <w:rFonts w:cs="Times New Roman"/>
        </w:rPr>
      </w:pPr>
      <w:r w:rsidRPr="009A791C">
        <w:rPr>
          <w:b/>
          <w:bCs/>
        </w:rPr>
        <w:t xml:space="preserve">(......) </w:t>
      </w:r>
      <w:r w:rsidRPr="009A791C">
        <w:t>Uygur Alfabesi Türklerin kendilerine özgü ilk millî alfabesidir.</w:t>
      </w:r>
    </w:p>
    <w:p w:rsidR="009055B9" w:rsidRPr="009A791C" w:rsidRDefault="009055B9" w:rsidP="0025153D">
      <w:pPr>
        <w:rPr>
          <w:rFonts w:cs="Times New Roman"/>
        </w:rPr>
      </w:pPr>
      <w:r w:rsidRPr="00E2514F">
        <w:rPr>
          <w:b/>
          <w:bCs/>
        </w:rPr>
        <w:t xml:space="preserve">(……) </w:t>
      </w:r>
      <w:r>
        <w:t>Osmanlı medreselerini bitirenlere icazetname adlı belge verilirdi.</w:t>
      </w:r>
    </w:p>
    <w:p w:rsidR="009055B9" w:rsidRPr="009A791C" w:rsidRDefault="009055B9" w:rsidP="009A791C">
      <w:pPr>
        <w:rPr>
          <w:color w:val="000000"/>
          <w:shd w:val="clear" w:color="auto" w:fill="FFFFFF"/>
        </w:rPr>
      </w:pPr>
      <w:r w:rsidRPr="009A791C">
        <w:rPr>
          <w:b/>
          <w:bCs/>
        </w:rPr>
        <w:t xml:space="preserve">(......) </w:t>
      </w:r>
      <w:r w:rsidRPr="009A791C">
        <w:rPr>
          <w:color w:val="000000"/>
          <w:shd w:val="clear" w:color="auto" w:fill="FFFFFF"/>
        </w:rPr>
        <w:t>Selçukluluarda Şehzade eğitmenine </w:t>
      </w:r>
      <w:r w:rsidRPr="009A791C">
        <w:rPr>
          <w:rStyle w:val="Strong"/>
          <w:b w:val="0"/>
          <w:bCs w:val="0"/>
          <w:color w:val="000000"/>
          <w:shd w:val="clear" w:color="auto" w:fill="FFFFFF"/>
        </w:rPr>
        <w:t xml:space="preserve">lala </w:t>
      </w:r>
      <w:r w:rsidRPr="009A791C">
        <w:rPr>
          <w:color w:val="000000"/>
          <w:shd w:val="clear" w:color="auto" w:fill="FFFFFF"/>
        </w:rPr>
        <w:t>denir.</w:t>
      </w:r>
    </w:p>
    <w:p w:rsidR="009055B9" w:rsidRDefault="009055B9" w:rsidP="009A791C">
      <w:pPr>
        <w:rPr>
          <w:rFonts w:cs="Times New Roman"/>
          <w:color w:val="000000"/>
          <w:shd w:val="clear" w:color="auto" w:fill="FFFFFF"/>
        </w:rPr>
      </w:pPr>
      <w:r w:rsidRPr="009A791C">
        <w:rPr>
          <w:b/>
          <w:bCs/>
          <w:color w:val="000000"/>
          <w:shd w:val="clear" w:color="auto" w:fill="FFFFFF"/>
        </w:rPr>
        <w:t>(……</w:t>
      </w:r>
      <w:r>
        <w:rPr>
          <w:b/>
          <w:bCs/>
          <w:color w:val="000000"/>
          <w:shd w:val="clear" w:color="auto" w:fill="FFFFFF"/>
        </w:rPr>
        <w:t>.</w:t>
      </w:r>
      <w:r w:rsidRPr="009A791C">
        <w:rPr>
          <w:b/>
          <w:bCs/>
          <w:color w:val="000000"/>
          <w:shd w:val="clear" w:color="auto" w:fill="FFFFFF"/>
        </w:rPr>
        <w:t>)</w:t>
      </w:r>
      <w:r w:rsidRPr="009A791C">
        <w:rPr>
          <w:color w:val="000000"/>
          <w:shd w:val="clear" w:color="auto" w:fill="FFFFFF"/>
        </w:rPr>
        <w:t xml:space="preserve"> Mavi camii olarak da anılan Sultan Ahmet camii, mimar Sinan tarafından yapılmıştır.</w:t>
      </w:r>
    </w:p>
    <w:p w:rsidR="009055B9" w:rsidRPr="009A791C" w:rsidRDefault="009055B9" w:rsidP="009A791C">
      <w:pPr>
        <w:rPr>
          <w:rFonts w:cs="Times New Roman"/>
          <w:color w:val="000000"/>
          <w:shd w:val="clear" w:color="auto" w:fill="FFFFFF"/>
        </w:rPr>
      </w:pPr>
    </w:p>
    <w:tbl>
      <w:tblPr>
        <w:tblW w:w="1063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"/>
        <w:gridCol w:w="7655"/>
        <w:gridCol w:w="2552"/>
      </w:tblGrid>
      <w:tr w:rsidR="009055B9" w:rsidRPr="000D7384">
        <w:tc>
          <w:tcPr>
            <w:tcW w:w="425" w:type="dxa"/>
          </w:tcPr>
          <w:p w:rsidR="009055B9" w:rsidRPr="00A8066A" w:rsidRDefault="009055B9" w:rsidP="00B80EB8">
            <w:pPr>
              <w:rPr>
                <w:b/>
                <w:bCs/>
                <w:sz w:val="24"/>
                <w:szCs w:val="24"/>
              </w:rPr>
            </w:pPr>
            <w:r w:rsidRPr="00A8066A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207" w:type="dxa"/>
            <w:gridSpan w:val="2"/>
          </w:tcPr>
          <w:p w:rsidR="009055B9" w:rsidRPr="00A8066A" w:rsidRDefault="009055B9" w:rsidP="00B80EB8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6A">
              <w:rPr>
                <w:b/>
                <w:bCs/>
                <w:sz w:val="24"/>
                <w:szCs w:val="24"/>
              </w:rPr>
              <w:t>Aşağıdaki soruların cevabını karşılarına yazınız. Her sorunun 5 puandır.</w:t>
            </w:r>
          </w:p>
        </w:tc>
      </w:tr>
      <w:tr w:rsidR="009055B9" w:rsidRPr="000D7384">
        <w:trPr>
          <w:trHeight w:val="490"/>
        </w:trPr>
        <w:tc>
          <w:tcPr>
            <w:tcW w:w="425" w:type="dxa"/>
          </w:tcPr>
          <w:p w:rsidR="009055B9" w:rsidRPr="000D7384" w:rsidRDefault="009055B9" w:rsidP="00B80EB8">
            <w:pPr>
              <w:rPr>
                <w:b/>
                <w:bCs/>
              </w:rPr>
            </w:pPr>
            <w:r w:rsidRPr="000D7384">
              <w:rPr>
                <w:b/>
                <w:bCs/>
              </w:rPr>
              <w:t>a</w:t>
            </w:r>
          </w:p>
        </w:tc>
        <w:tc>
          <w:tcPr>
            <w:tcW w:w="7655" w:type="dxa"/>
          </w:tcPr>
          <w:p w:rsidR="009055B9" w:rsidRPr="000D7384" w:rsidRDefault="009055B9" w:rsidP="00B80EB8">
            <w:pPr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Osmanlı eğitim kurumlarında okutulacak ders kitaplarını hazırlamak hangi kurulun görevidir?</w:t>
            </w:r>
          </w:p>
        </w:tc>
        <w:tc>
          <w:tcPr>
            <w:tcW w:w="2552" w:type="dxa"/>
          </w:tcPr>
          <w:p w:rsidR="009055B9" w:rsidRPr="000D7384" w:rsidRDefault="009055B9" w:rsidP="00B80EB8">
            <w:pPr>
              <w:rPr>
                <w:rFonts w:cs="Times New Roman"/>
                <w:b/>
                <w:bCs/>
              </w:rPr>
            </w:pPr>
          </w:p>
        </w:tc>
      </w:tr>
      <w:tr w:rsidR="009055B9" w:rsidRPr="000D7384">
        <w:tc>
          <w:tcPr>
            <w:tcW w:w="425" w:type="dxa"/>
          </w:tcPr>
          <w:p w:rsidR="009055B9" w:rsidRPr="000D7384" w:rsidRDefault="009055B9" w:rsidP="00B80EB8">
            <w:pPr>
              <w:rPr>
                <w:b/>
                <w:bCs/>
              </w:rPr>
            </w:pPr>
            <w:r w:rsidRPr="000D7384">
              <w:rPr>
                <w:b/>
                <w:bCs/>
              </w:rPr>
              <w:t>b</w:t>
            </w:r>
          </w:p>
        </w:tc>
        <w:tc>
          <w:tcPr>
            <w:tcW w:w="7655" w:type="dxa"/>
          </w:tcPr>
          <w:p w:rsidR="009055B9" w:rsidRPr="000D7384" w:rsidRDefault="009055B9" w:rsidP="00B80EB8">
            <w:pPr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İlk Türk devletlerinde bitkilerden ilaç hazırlayan kişilere hangi unvan verilmiştir?</w:t>
            </w:r>
          </w:p>
        </w:tc>
        <w:tc>
          <w:tcPr>
            <w:tcW w:w="2552" w:type="dxa"/>
          </w:tcPr>
          <w:p w:rsidR="009055B9" w:rsidRPr="000D7384" w:rsidRDefault="009055B9" w:rsidP="00B80EB8">
            <w:pPr>
              <w:rPr>
                <w:rFonts w:cs="Times New Roman"/>
                <w:b/>
                <w:bCs/>
              </w:rPr>
            </w:pPr>
          </w:p>
        </w:tc>
      </w:tr>
      <w:tr w:rsidR="009055B9" w:rsidRPr="000D7384">
        <w:trPr>
          <w:trHeight w:val="534"/>
        </w:trPr>
        <w:tc>
          <w:tcPr>
            <w:tcW w:w="425" w:type="dxa"/>
          </w:tcPr>
          <w:p w:rsidR="009055B9" w:rsidRPr="000D7384" w:rsidRDefault="009055B9" w:rsidP="00B80EB8">
            <w:pPr>
              <w:rPr>
                <w:b/>
                <w:bCs/>
              </w:rPr>
            </w:pPr>
            <w:r w:rsidRPr="000D7384">
              <w:rPr>
                <w:b/>
                <w:bCs/>
              </w:rPr>
              <w:t>c</w:t>
            </w:r>
          </w:p>
        </w:tc>
        <w:tc>
          <w:tcPr>
            <w:tcW w:w="7655" w:type="dxa"/>
          </w:tcPr>
          <w:p w:rsidR="009055B9" w:rsidRPr="000D7384" w:rsidRDefault="009055B9" w:rsidP="000C7C6B">
            <w:pPr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Anadolu da kurulan ilk Türk-İslam medresesi hangisidir?</w:t>
            </w:r>
          </w:p>
        </w:tc>
        <w:tc>
          <w:tcPr>
            <w:tcW w:w="2552" w:type="dxa"/>
          </w:tcPr>
          <w:p w:rsidR="009055B9" w:rsidRPr="000D7384" w:rsidRDefault="009055B9" w:rsidP="00B80EB8">
            <w:pPr>
              <w:rPr>
                <w:rFonts w:cs="Times New Roman"/>
                <w:b/>
                <w:bCs/>
              </w:rPr>
            </w:pPr>
          </w:p>
        </w:tc>
      </w:tr>
      <w:tr w:rsidR="009055B9" w:rsidRPr="000D7384">
        <w:tc>
          <w:tcPr>
            <w:tcW w:w="425" w:type="dxa"/>
          </w:tcPr>
          <w:p w:rsidR="009055B9" w:rsidRPr="000D7384" w:rsidRDefault="009055B9" w:rsidP="00B80EB8">
            <w:pPr>
              <w:rPr>
                <w:b/>
                <w:bCs/>
              </w:rPr>
            </w:pPr>
            <w:r w:rsidRPr="000D7384">
              <w:rPr>
                <w:b/>
                <w:bCs/>
              </w:rPr>
              <w:t>d</w:t>
            </w:r>
          </w:p>
        </w:tc>
        <w:tc>
          <w:tcPr>
            <w:tcW w:w="7655" w:type="dxa"/>
          </w:tcPr>
          <w:p w:rsidR="009055B9" w:rsidRPr="000D7384" w:rsidRDefault="009055B9" w:rsidP="000C7C6B">
            <w:pPr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Fatih dönemimde İstanbul da hangi  medreseler kurulmuştur?</w:t>
            </w:r>
          </w:p>
        </w:tc>
        <w:tc>
          <w:tcPr>
            <w:tcW w:w="2552" w:type="dxa"/>
          </w:tcPr>
          <w:p w:rsidR="009055B9" w:rsidRPr="000D7384" w:rsidRDefault="009055B9" w:rsidP="00B80EB8">
            <w:pPr>
              <w:rPr>
                <w:rFonts w:cs="Times New Roman"/>
                <w:b/>
                <w:bCs/>
              </w:rPr>
            </w:pPr>
          </w:p>
        </w:tc>
      </w:tr>
    </w:tbl>
    <w:p w:rsidR="009055B9" w:rsidRDefault="009055B9" w:rsidP="009A791C">
      <w:pPr>
        <w:rPr>
          <w:rFonts w:ascii="Verdana" w:hAnsi="Verdana" w:cs="Verdana"/>
          <w:color w:val="000000"/>
          <w:sz w:val="18"/>
          <w:szCs w:val="18"/>
          <w:shd w:val="clear" w:color="auto" w:fill="FFFFFF"/>
        </w:rPr>
      </w:pPr>
    </w:p>
    <w:tbl>
      <w:tblPr>
        <w:tblpPr w:leftFromText="141" w:rightFromText="141" w:vertAnchor="text" w:horzAnchor="margin" w:tblpXSpec="center" w:tblpY="-486"/>
        <w:tblW w:w="10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08"/>
        <w:gridCol w:w="5108"/>
      </w:tblGrid>
      <w:tr w:rsidR="009055B9">
        <w:tc>
          <w:tcPr>
            <w:tcW w:w="10916" w:type="dxa"/>
            <w:gridSpan w:val="2"/>
          </w:tcPr>
          <w:p w:rsidR="009055B9" w:rsidRPr="00497E97" w:rsidRDefault="009055B9" w:rsidP="00B80EB8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97E97">
              <w:rPr>
                <w:rFonts w:ascii="Arial" w:hAnsi="Arial" w:cs="Arial"/>
                <w:b/>
                <w:bCs/>
              </w:rPr>
              <w:t>4-Aşağıdaki çoktan seçmeli soruları cevaplayınız.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497E97">
              <w:rPr>
                <w:rFonts w:ascii="Arial" w:hAnsi="Arial" w:cs="Arial"/>
                <w:b/>
                <w:bCs/>
              </w:rPr>
              <w:t>Her sorunun değeri 5 puandır.</w:t>
            </w:r>
          </w:p>
        </w:tc>
      </w:tr>
      <w:tr w:rsidR="009055B9">
        <w:trPr>
          <w:trHeight w:val="1674"/>
        </w:trPr>
        <w:tc>
          <w:tcPr>
            <w:tcW w:w="5808" w:type="dxa"/>
          </w:tcPr>
          <w:p w:rsidR="009055B9" w:rsidRPr="00E2514F" w:rsidRDefault="009055B9" w:rsidP="00B80E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E2514F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1)İlk Osmanlı Matbaası ile ilgili hangisi yanlıştır?</w:t>
            </w:r>
          </w:p>
          <w:p w:rsidR="009055B9" w:rsidRPr="00E86212" w:rsidRDefault="009055B9" w:rsidP="00B80E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86212">
              <w:rPr>
                <w:rFonts w:ascii="Arial" w:hAnsi="Arial" w:cs="Arial"/>
                <w:color w:val="000000"/>
                <w:sz w:val="21"/>
                <w:szCs w:val="21"/>
              </w:rPr>
              <w:t>A) III. Ahmet Döneminde kurulmuştur.</w:t>
            </w:r>
          </w:p>
          <w:p w:rsidR="009055B9" w:rsidRPr="00E86212" w:rsidRDefault="009055B9" w:rsidP="00B80E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86212">
              <w:rPr>
                <w:rFonts w:ascii="Arial" w:hAnsi="Arial" w:cs="Arial"/>
                <w:color w:val="000000"/>
                <w:sz w:val="21"/>
                <w:szCs w:val="21"/>
              </w:rPr>
              <w:t>B) İbrahim Müteferrika tarafından kurulmuştur</w:t>
            </w:r>
          </w:p>
          <w:p w:rsidR="009055B9" w:rsidRPr="00E86212" w:rsidRDefault="009055B9" w:rsidP="00B80E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86212">
              <w:rPr>
                <w:rFonts w:ascii="Arial" w:hAnsi="Arial" w:cs="Arial"/>
                <w:color w:val="000000"/>
                <w:sz w:val="21"/>
                <w:szCs w:val="21"/>
              </w:rPr>
              <w:t>C) Basımı yapılan ilk kitap Vankulu Lügatidir.</w:t>
            </w:r>
          </w:p>
          <w:p w:rsidR="009055B9" w:rsidRPr="00E86212" w:rsidRDefault="009055B9" w:rsidP="00B80E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86212">
              <w:rPr>
                <w:rFonts w:ascii="Arial" w:hAnsi="Arial" w:cs="Arial"/>
                <w:color w:val="000000"/>
                <w:sz w:val="21"/>
                <w:szCs w:val="21"/>
              </w:rPr>
              <w:t>D) Tanzimat dönemi yeniliklerindendir.</w:t>
            </w:r>
          </w:p>
          <w:p w:rsidR="009055B9" w:rsidRPr="00E86212" w:rsidRDefault="009055B9" w:rsidP="00E86212">
            <w:pPr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86212">
              <w:rPr>
                <w:rFonts w:ascii="Arial" w:hAnsi="Arial" w:cs="Arial"/>
                <w:color w:val="000000"/>
                <w:sz w:val="21"/>
                <w:szCs w:val="21"/>
              </w:rPr>
              <w:t>E) Dini kitapların basımına izin verilmemiştir</w:t>
            </w:r>
          </w:p>
        </w:tc>
        <w:tc>
          <w:tcPr>
            <w:tcW w:w="5108" w:type="dxa"/>
          </w:tcPr>
          <w:p w:rsidR="009055B9" w:rsidRPr="009A5D33" w:rsidRDefault="009055B9" w:rsidP="00E2514F">
            <w:pPr>
              <w:pStyle w:val="BodyText"/>
            </w:pPr>
            <w:r w:rsidRPr="009A5D33">
              <w:t>6).İlk Türk devletlerinde aşağıdaki sanat dallarından hangisine rastlanmamıştır?</w:t>
            </w:r>
          </w:p>
          <w:p w:rsidR="009055B9" w:rsidRPr="00E86212" w:rsidRDefault="009055B9" w:rsidP="00B80E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</w:pPr>
            <w:r w:rsidRPr="00E86212"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  <w:t>A) Hattatlık</w:t>
            </w:r>
          </w:p>
          <w:p w:rsidR="009055B9" w:rsidRPr="00E86212" w:rsidRDefault="009055B9" w:rsidP="00B80E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</w:pPr>
            <w:r w:rsidRPr="00E86212"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  <w:t>B) Oymacılık</w:t>
            </w:r>
          </w:p>
          <w:p w:rsidR="009055B9" w:rsidRPr="00E86212" w:rsidRDefault="009055B9" w:rsidP="00B80E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</w:pPr>
            <w:r w:rsidRPr="00E86212"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  <w:t>C) Halıcılık</w:t>
            </w:r>
          </w:p>
          <w:p w:rsidR="009055B9" w:rsidRPr="00E86212" w:rsidRDefault="009055B9" w:rsidP="00B80E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</w:pPr>
            <w:r w:rsidRPr="00E86212"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  <w:t>D) Dokumacılık</w:t>
            </w:r>
          </w:p>
          <w:p w:rsidR="009055B9" w:rsidRPr="00E2514F" w:rsidRDefault="009055B9" w:rsidP="00E251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</w:pPr>
            <w:r w:rsidRPr="00E86212"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  <w:t>E) Dericilik</w:t>
            </w:r>
          </w:p>
        </w:tc>
      </w:tr>
      <w:tr w:rsidR="009055B9">
        <w:tc>
          <w:tcPr>
            <w:tcW w:w="5808" w:type="dxa"/>
          </w:tcPr>
          <w:p w:rsidR="009055B9" w:rsidRPr="00E2514F" w:rsidRDefault="009055B9" w:rsidP="00E2514F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2514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tr-TR"/>
              </w:rPr>
              <w:t>2)-</w:t>
            </w:r>
            <w:r w:rsidRPr="00E2514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Aşağıdaki eserlerin hangisinde Avrupa sanat akımlarının etkisi görülmez?</w:t>
            </w:r>
          </w:p>
          <w:p w:rsidR="009055B9" w:rsidRPr="00E86212" w:rsidRDefault="009055B9" w:rsidP="00E2514F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 w:rsidRPr="00E86212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A)Topkapı Sarayı</w:t>
            </w:r>
          </w:p>
          <w:p w:rsidR="009055B9" w:rsidRPr="00E86212" w:rsidRDefault="009055B9" w:rsidP="00E2514F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 w:rsidRPr="00E86212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B)Yıldız Sarayı</w:t>
            </w:r>
          </w:p>
          <w:p w:rsidR="009055B9" w:rsidRPr="00E86212" w:rsidRDefault="009055B9" w:rsidP="00E2514F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 w:rsidRPr="00E86212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C)Beylerbeyi Sarayı</w:t>
            </w:r>
          </w:p>
          <w:p w:rsidR="009055B9" w:rsidRPr="00E86212" w:rsidRDefault="009055B9" w:rsidP="00E2514F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 w:rsidRPr="00E86212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D)Dolmabahçe Sarayı</w:t>
            </w:r>
          </w:p>
          <w:p w:rsidR="009055B9" w:rsidRPr="00E2514F" w:rsidRDefault="009055B9" w:rsidP="00E2514F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 w:rsidRPr="00E86212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E)Çırağan Sarayı</w:t>
            </w:r>
          </w:p>
        </w:tc>
        <w:tc>
          <w:tcPr>
            <w:tcW w:w="5108" w:type="dxa"/>
          </w:tcPr>
          <w:p w:rsidR="009055B9" w:rsidRPr="00E2514F" w:rsidRDefault="009055B9" w:rsidP="00E251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2514F">
              <w:rPr>
                <w:rStyle w:val="Strong"/>
                <w:rFonts w:ascii="Arial" w:hAnsi="Arial" w:cs="Arial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7) </w:t>
            </w:r>
            <w:r w:rsidRPr="00E2514F">
              <w:rPr>
                <w:rFonts w:ascii="Arial" w:hAnsi="Arial" w:cs="Arial"/>
                <w:color w:val="000000"/>
              </w:rPr>
              <w:t xml:space="preserve"> </w:t>
            </w:r>
            <w:r w:rsidRPr="00E2514F">
              <w:rPr>
                <w:rFonts w:ascii="Arial" w:hAnsi="Arial" w:cs="Arial"/>
                <w:b/>
                <w:bCs/>
                <w:color w:val="000000"/>
              </w:rPr>
              <w:t>Aşağıdakilerden hangisi Osmanlı medreseleri karıyer basamaklarından değildir</w:t>
            </w:r>
          </w:p>
          <w:p w:rsidR="009055B9" w:rsidRPr="00E86212" w:rsidRDefault="009055B9" w:rsidP="00E251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</w:pPr>
            <w:r w:rsidRPr="00E86212"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  <w:t>A) Müderris</w:t>
            </w:r>
          </w:p>
          <w:p w:rsidR="009055B9" w:rsidRPr="00E86212" w:rsidRDefault="009055B9" w:rsidP="00E251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</w:pPr>
            <w:r w:rsidRPr="00E86212"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  <w:t>B) Fakih</w:t>
            </w:r>
          </w:p>
          <w:p w:rsidR="009055B9" w:rsidRPr="00E86212" w:rsidRDefault="009055B9" w:rsidP="00E251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</w:pPr>
            <w:r w:rsidRPr="00E86212"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  <w:t>C) Muid</w:t>
            </w:r>
          </w:p>
          <w:p w:rsidR="009055B9" w:rsidRPr="00E86212" w:rsidRDefault="009055B9" w:rsidP="00E251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</w:pPr>
            <w:r w:rsidRPr="00E86212"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  <w:t>D) Danişmend</w:t>
            </w:r>
          </w:p>
          <w:p w:rsidR="009055B9" w:rsidRPr="00E86212" w:rsidRDefault="009055B9" w:rsidP="00E2514F">
            <w:pPr>
              <w:spacing w:after="0"/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</w:pPr>
            <w:r w:rsidRPr="00E86212"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  <w:t>E) Softa</w:t>
            </w:r>
          </w:p>
        </w:tc>
      </w:tr>
      <w:tr w:rsidR="009055B9">
        <w:tc>
          <w:tcPr>
            <w:tcW w:w="5808" w:type="dxa"/>
          </w:tcPr>
          <w:p w:rsidR="009055B9" w:rsidRPr="00E86212" w:rsidRDefault="009055B9" w:rsidP="00B80EB8">
            <w:pPr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2514F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tr-TR"/>
              </w:rPr>
              <w:t>3-)</w:t>
            </w:r>
            <w:r w:rsidRPr="00E2514F"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  <w:t xml:space="preserve"> </w:t>
            </w:r>
            <w:r w:rsidRPr="00E2514F">
              <w:rPr>
                <w:rStyle w:val="Strong"/>
                <w:rFonts w:ascii="Arial" w:hAnsi="Arial" w:cs="Arial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Osmanlı</w:t>
            </w:r>
            <w:r w:rsidRPr="00E86212">
              <w:rPr>
                <w:rStyle w:val="Strong"/>
                <w:rFonts w:ascii="Arial" w:hAnsi="Arial" w:cs="Arial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İmparatorluğunda hattatlığın yaygın bir meslek olması, aşağıdakilerden hangisini geciktiren nedenlerden biridir?</w:t>
            </w:r>
            <w:r w:rsidRPr="00E86212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E8621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A) Esnaf teşkilatlarının kurulmasını</w:t>
            </w:r>
            <w:r w:rsidRPr="00E86212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E8621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B) Dini kitapların matbaada basılmasını</w:t>
            </w:r>
            <w:r w:rsidRPr="00E86212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E8621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C) Medreselerin yaygınlaşmasını</w:t>
            </w:r>
            <w:r w:rsidRPr="00E86212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E8621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D) Arapçanın bilim dili olmasını</w:t>
            </w:r>
            <w:r w:rsidRPr="00E86212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E8621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E) Çiftçilik sanatının gelişmesini</w:t>
            </w:r>
          </w:p>
        </w:tc>
        <w:tc>
          <w:tcPr>
            <w:tcW w:w="5108" w:type="dxa"/>
          </w:tcPr>
          <w:p w:rsidR="009055B9" w:rsidRPr="00E86212" w:rsidRDefault="009055B9" w:rsidP="00B80E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</w:pPr>
            <w:r w:rsidRPr="00E86212"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  <w:t>Osmanlı Devleti’nde astronomi alanında çalışmalar yapılmış ve uçuş denemelerinde bulunulmuştur.</w:t>
            </w:r>
          </w:p>
          <w:p w:rsidR="009055B9" w:rsidRPr="009A5D33" w:rsidRDefault="009055B9" w:rsidP="00E2514F">
            <w:pPr>
              <w:pStyle w:val="BodyText"/>
            </w:pPr>
            <w:r w:rsidRPr="009A5D33">
              <w:t>8-) Aşağıdakilerden hangisi Dünya tarihinin ilk roketli füze uçuşunu geliştiren kişidir?</w:t>
            </w:r>
          </w:p>
          <w:p w:rsidR="009055B9" w:rsidRPr="00E86212" w:rsidRDefault="009055B9" w:rsidP="00B80E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</w:pPr>
            <w:r w:rsidRPr="00E86212"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  <w:t>A) Hezarfen Ahmet Çelebi</w:t>
            </w:r>
          </w:p>
          <w:p w:rsidR="009055B9" w:rsidRPr="00E86212" w:rsidRDefault="009055B9" w:rsidP="00B80E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</w:pPr>
            <w:r w:rsidRPr="00E86212"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  <w:t>B) Lagari Hasan Çelebi</w:t>
            </w:r>
          </w:p>
          <w:p w:rsidR="009055B9" w:rsidRPr="00E86212" w:rsidRDefault="009055B9" w:rsidP="00B80E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</w:pPr>
            <w:r w:rsidRPr="00E86212"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  <w:t>C) Katip Çelebi</w:t>
            </w:r>
          </w:p>
          <w:p w:rsidR="009055B9" w:rsidRPr="00E86212" w:rsidRDefault="009055B9" w:rsidP="00B80E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</w:pPr>
            <w:r w:rsidRPr="00E86212"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  <w:t>D) Takiyüddin Mehmet</w:t>
            </w:r>
          </w:p>
          <w:p w:rsidR="009055B9" w:rsidRPr="00E86212" w:rsidRDefault="009055B9" w:rsidP="00B80EB8">
            <w:pPr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86212"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  <w:t>E) İbrahim Müteferika</w:t>
            </w:r>
          </w:p>
        </w:tc>
      </w:tr>
      <w:tr w:rsidR="009055B9">
        <w:tc>
          <w:tcPr>
            <w:tcW w:w="5808" w:type="dxa"/>
          </w:tcPr>
          <w:p w:rsidR="009055B9" w:rsidRPr="00E86212" w:rsidRDefault="009055B9" w:rsidP="00B80E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</w:pPr>
          </w:p>
          <w:p w:rsidR="009055B9" w:rsidRPr="00E86212" w:rsidRDefault="009055B9" w:rsidP="00E2514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2514F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tr-TR"/>
              </w:rPr>
              <w:t>4</w:t>
            </w:r>
            <w:r w:rsidRPr="00E2514F">
              <w:rPr>
                <w:rFonts w:ascii="Arial" w:hAnsi="Arial" w:cs="Arial"/>
                <w:b/>
                <w:bCs/>
                <w:color w:val="000000"/>
                <w:lang w:eastAsia="tr-TR"/>
              </w:rPr>
              <w:t xml:space="preserve">-) </w:t>
            </w:r>
            <w:r w:rsidRPr="00E2514F">
              <w:rPr>
                <w:rStyle w:val="Strong"/>
                <w:rFonts w:ascii="Arial" w:hAnsi="Arial" w:cs="Arial"/>
                <w:color w:val="000000"/>
                <w:bdr w:val="none" w:sz="0" w:space="0" w:color="auto" w:frame="1"/>
                <w:shd w:val="clear" w:color="auto" w:fill="FFFFFF"/>
              </w:rPr>
              <w:t>Osmanlı medresesiyle ilgili olarak aşağıda verilen bilgilerden hangisi doğru değildir?</w:t>
            </w:r>
            <w:r w:rsidRPr="00E2514F">
              <w:rPr>
                <w:rFonts w:ascii="Arial" w:hAnsi="Arial" w:cs="Arial"/>
                <w:color w:val="000000"/>
              </w:rPr>
              <w:br/>
            </w:r>
            <w:r w:rsidRPr="00E2514F">
              <w:rPr>
                <w:rFonts w:ascii="Arial" w:hAnsi="Arial" w:cs="Arial"/>
                <w:color w:val="000000"/>
                <w:shd w:val="clear" w:color="auto" w:fill="FFFFFF"/>
              </w:rPr>
              <w:t>A) Medreseler de bütün eğitim kurumlan gibi defterdara bağlıydı.</w:t>
            </w:r>
            <w:r w:rsidRPr="00E2514F">
              <w:rPr>
                <w:rFonts w:ascii="Arial" w:hAnsi="Arial" w:cs="Arial"/>
                <w:color w:val="000000"/>
              </w:rPr>
              <w:br/>
            </w:r>
            <w:r w:rsidRPr="00E2514F">
              <w:rPr>
                <w:rFonts w:ascii="Arial" w:hAnsi="Arial" w:cs="Arial"/>
                <w:color w:val="000000"/>
                <w:shd w:val="clear" w:color="auto" w:fill="FFFFFF"/>
              </w:rPr>
              <w:t>B) İlk Osmanlı medresesi İznik’te açılmıştı.</w:t>
            </w:r>
            <w:r w:rsidRPr="00E2514F">
              <w:rPr>
                <w:rFonts w:ascii="Arial" w:hAnsi="Arial" w:cs="Arial"/>
                <w:color w:val="000000"/>
              </w:rPr>
              <w:br/>
            </w:r>
            <w:r w:rsidRPr="00E2514F">
              <w:rPr>
                <w:rFonts w:ascii="Arial" w:hAnsi="Arial" w:cs="Arial"/>
                <w:color w:val="000000"/>
                <w:shd w:val="clear" w:color="auto" w:fill="FFFFFF"/>
              </w:rPr>
              <w:t>C) Medrese öğrencilerine softa (suhte) denirdi.</w:t>
            </w:r>
            <w:r w:rsidRPr="00E2514F">
              <w:rPr>
                <w:rFonts w:ascii="Arial" w:hAnsi="Arial" w:cs="Arial"/>
                <w:color w:val="000000"/>
              </w:rPr>
              <w:br/>
            </w:r>
            <w:r w:rsidRPr="00E2514F">
              <w:rPr>
                <w:rFonts w:ascii="Arial" w:hAnsi="Arial" w:cs="Arial"/>
                <w:color w:val="000000"/>
                <w:shd w:val="clear" w:color="auto" w:fill="FFFFFF"/>
              </w:rPr>
              <w:t>D) Öğrenciler medreselerden icazetname ile mezun olurdu.</w:t>
            </w:r>
            <w:r w:rsidRPr="00E2514F">
              <w:rPr>
                <w:rFonts w:ascii="Arial" w:hAnsi="Arial" w:cs="Arial"/>
                <w:color w:val="000000"/>
              </w:rPr>
              <w:br/>
            </w:r>
            <w:r w:rsidRPr="00E2514F">
              <w:rPr>
                <w:rFonts w:ascii="Arial" w:hAnsi="Arial" w:cs="Arial"/>
                <w:color w:val="000000"/>
                <w:shd w:val="clear" w:color="auto" w:fill="FFFFFF"/>
              </w:rPr>
              <w:t>E) Medreselerde ders veren hocalara müderris, yardımcılarına muid denirdi.</w:t>
            </w:r>
          </w:p>
        </w:tc>
        <w:tc>
          <w:tcPr>
            <w:tcW w:w="5108" w:type="dxa"/>
          </w:tcPr>
          <w:p w:rsidR="009055B9" w:rsidRPr="00E86212" w:rsidRDefault="009055B9" w:rsidP="0050134C">
            <w:pPr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86212">
              <w:rPr>
                <w:rFonts w:ascii="Arial" w:hAnsi="Arial" w:cs="Arial"/>
                <w:color w:val="000000"/>
                <w:sz w:val="21"/>
                <w:szCs w:val="21"/>
              </w:rPr>
              <w:t>Bulundukları cağın gerisinde kalıp kendilerini yenileyemey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en medreselerin ıslahı mümkün olmayınca padişah ….. </w:t>
            </w:r>
            <w:r w:rsidRPr="00E86212">
              <w:rPr>
                <w:rFonts w:ascii="Arial" w:hAnsi="Arial" w:cs="Arial"/>
                <w:color w:val="000000"/>
                <w:sz w:val="21"/>
                <w:szCs w:val="21"/>
              </w:rPr>
              <w:t>…… Avrupa usulü eğitim sisteminin kurulmasına teşebbüs etti. </w:t>
            </w:r>
          </w:p>
          <w:p w:rsidR="009055B9" w:rsidRPr="00E2514F" w:rsidRDefault="009055B9" w:rsidP="0050134C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E2514F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9)Yukarıda boş bırakılan bölüme aşağıdaki padişahlardan hangisi getirilmelidir?</w:t>
            </w:r>
          </w:p>
          <w:p w:rsidR="009055B9" w:rsidRPr="00E86212" w:rsidRDefault="009055B9" w:rsidP="0050134C">
            <w:pPr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86212">
              <w:rPr>
                <w:rFonts w:ascii="Arial" w:hAnsi="Arial" w:cs="Arial"/>
                <w:color w:val="000000"/>
                <w:sz w:val="21"/>
                <w:szCs w:val="21"/>
              </w:rPr>
              <w:t>A) III. Selim</w:t>
            </w:r>
          </w:p>
          <w:p w:rsidR="009055B9" w:rsidRPr="00E86212" w:rsidRDefault="009055B9" w:rsidP="0050134C">
            <w:pPr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86212">
              <w:rPr>
                <w:rFonts w:ascii="Arial" w:hAnsi="Arial" w:cs="Arial"/>
                <w:color w:val="000000"/>
                <w:sz w:val="21"/>
                <w:szCs w:val="21"/>
              </w:rPr>
              <w:t>B) IV. Murat</w:t>
            </w:r>
          </w:p>
          <w:p w:rsidR="009055B9" w:rsidRPr="00E86212" w:rsidRDefault="009055B9" w:rsidP="0050134C">
            <w:pPr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86212">
              <w:rPr>
                <w:rFonts w:ascii="Arial" w:hAnsi="Arial" w:cs="Arial"/>
                <w:color w:val="000000"/>
                <w:sz w:val="21"/>
                <w:szCs w:val="21"/>
              </w:rPr>
              <w:t>C) I. Mahmut</w:t>
            </w:r>
          </w:p>
          <w:p w:rsidR="009055B9" w:rsidRPr="00E86212" w:rsidRDefault="009055B9" w:rsidP="0050134C">
            <w:pPr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86212">
              <w:rPr>
                <w:rFonts w:ascii="Arial" w:hAnsi="Arial" w:cs="Arial"/>
                <w:color w:val="000000"/>
                <w:sz w:val="21"/>
                <w:szCs w:val="21"/>
              </w:rPr>
              <w:t>D) II. Mahmut</w:t>
            </w:r>
          </w:p>
          <w:p w:rsidR="009055B9" w:rsidRPr="00E86212" w:rsidRDefault="009055B9" w:rsidP="00B80EB8">
            <w:pPr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86212">
              <w:rPr>
                <w:rFonts w:ascii="Arial" w:hAnsi="Arial" w:cs="Arial"/>
                <w:color w:val="000000"/>
                <w:sz w:val="21"/>
                <w:szCs w:val="21"/>
              </w:rPr>
              <w:t>E) II. Abdülhamit</w:t>
            </w:r>
          </w:p>
        </w:tc>
      </w:tr>
      <w:tr w:rsidR="009055B9">
        <w:tc>
          <w:tcPr>
            <w:tcW w:w="5808" w:type="dxa"/>
          </w:tcPr>
          <w:p w:rsidR="009055B9" w:rsidRDefault="009055B9" w:rsidP="006D2E5D">
            <w:pPr>
              <w:rPr>
                <w:rFonts w:ascii="Arial" w:hAnsi="Arial" w:cs="Arial"/>
                <w:color w:val="000000"/>
              </w:rPr>
            </w:pPr>
          </w:p>
          <w:p w:rsidR="009055B9" w:rsidRPr="00E86212" w:rsidRDefault="009055B9" w:rsidP="006D2E5D">
            <w:pPr>
              <w:rPr>
                <w:rFonts w:ascii="Arial" w:hAnsi="Arial" w:cs="Arial"/>
                <w:color w:val="000000"/>
              </w:rPr>
            </w:pPr>
            <w:r w:rsidRPr="00E86212">
              <w:rPr>
                <w:rFonts w:ascii="Arial" w:hAnsi="Arial" w:cs="Arial"/>
                <w:color w:val="000000"/>
              </w:rPr>
              <w:t>1-Kurgan  2-stupa    3-balbal     4-turbe    5-kumbet</w:t>
            </w:r>
          </w:p>
          <w:p w:rsidR="009055B9" w:rsidRPr="00E86212" w:rsidRDefault="009055B9" w:rsidP="006D2E5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5) </w:t>
            </w:r>
            <w:r w:rsidRPr="00E2514F">
              <w:rPr>
                <w:rFonts w:ascii="Arial" w:hAnsi="Arial" w:cs="Arial"/>
                <w:b/>
                <w:bCs/>
                <w:color w:val="000000"/>
              </w:rPr>
              <w:t>Yukarda mezar mimarisine ait kavramlardan hangisi yada hangileri ilk Türk mezar mimarisine ait kavramlardandır?</w:t>
            </w:r>
          </w:p>
          <w:p w:rsidR="009055B9" w:rsidRPr="00E86212" w:rsidRDefault="009055B9" w:rsidP="00B80E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</w:pPr>
          </w:p>
          <w:p w:rsidR="009055B9" w:rsidRDefault="009055B9" w:rsidP="00B80E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lang w:eastAsia="tr-TR"/>
              </w:rPr>
            </w:pPr>
            <w:r w:rsidRPr="00E2514F">
              <w:rPr>
                <w:rFonts w:ascii="Arial" w:hAnsi="Arial" w:cs="Arial"/>
                <w:color w:val="000000"/>
                <w:lang w:eastAsia="tr-TR"/>
              </w:rPr>
              <w:t xml:space="preserve">A) 1 ve 3                      B) 3 ve 5              C) Yalnız 5  </w:t>
            </w:r>
          </w:p>
          <w:p w:rsidR="009055B9" w:rsidRPr="00E2514F" w:rsidRDefault="009055B9" w:rsidP="00B80E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lang w:eastAsia="tr-TR"/>
              </w:rPr>
            </w:pPr>
            <w:r w:rsidRPr="00E2514F">
              <w:rPr>
                <w:rFonts w:ascii="Arial" w:hAnsi="Arial" w:cs="Arial"/>
                <w:color w:val="000000"/>
                <w:lang w:eastAsia="tr-TR"/>
              </w:rPr>
              <w:t xml:space="preserve">  </w:t>
            </w:r>
          </w:p>
          <w:p w:rsidR="009055B9" w:rsidRPr="00E2514F" w:rsidRDefault="009055B9" w:rsidP="00B80E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lang w:eastAsia="tr-TR"/>
              </w:rPr>
            </w:pPr>
            <w:r w:rsidRPr="00E2514F">
              <w:rPr>
                <w:rFonts w:ascii="Arial" w:hAnsi="Arial" w:cs="Arial"/>
                <w:color w:val="000000"/>
                <w:lang w:eastAsia="tr-TR"/>
              </w:rPr>
              <w:t xml:space="preserve">                 D) 4 ve 5                   E) 2,</w:t>
            </w:r>
            <w:r>
              <w:rPr>
                <w:rFonts w:ascii="Arial" w:hAnsi="Arial" w:cs="Arial"/>
                <w:color w:val="000000"/>
                <w:lang w:eastAsia="tr-TR"/>
              </w:rPr>
              <w:t xml:space="preserve"> </w:t>
            </w:r>
            <w:r w:rsidRPr="00E2514F">
              <w:rPr>
                <w:rFonts w:ascii="Arial" w:hAnsi="Arial" w:cs="Arial"/>
                <w:color w:val="000000"/>
                <w:lang w:eastAsia="tr-TR"/>
              </w:rPr>
              <w:t>4 ve 5</w:t>
            </w:r>
          </w:p>
          <w:p w:rsidR="009055B9" w:rsidRPr="00E86212" w:rsidRDefault="009055B9" w:rsidP="00B80EB8">
            <w:pPr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5108" w:type="dxa"/>
          </w:tcPr>
          <w:p w:rsidR="009055B9" w:rsidRPr="00E86212" w:rsidRDefault="009055B9" w:rsidP="00B80EB8">
            <w:pPr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86212">
              <w:rPr>
                <w:rFonts w:ascii="Arial" w:hAnsi="Arial" w:cs="Arial"/>
                <w:color w:val="000000"/>
                <w:sz w:val="21"/>
                <w:szCs w:val="21"/>
              </w:rPr>
              <w:t xml:space="preserve">10-) </w:t>
            </w:r>
            <w:r w:rsidRPr="00E8621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Saray içinde bir sanatçı örgütlenmesi olan Ehli Hiref’te yer alan nakkaşlar tarafından üretilen desenler, İmparatorluk sınırları içinde bulunan çeşitli merkezlerdeki sanatçılar tarafından da örnek alınırdı.</w:t>
            </w:r>
            <w:r w:rsidRPr="00E86212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E86212">
              <w:rPr>
                <w:rStyle w:val="Strong"/>
                <w:rFonts w:ascii="Arial" w:hAnsi="Arial" w:cs="Arial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Bu uygulamanın, Osmanlı sanatında aşağıdakilerden hangisinde etkili olduğu savunulabilir?</w:t>
            </w:r>
            <w:r w:rsidRPr="00E86212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E2514F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A) Bezeme örneklerinin minyatürle sınırlı kalma¬sında</w:t>
            </w:r>
            <w:r w:rsidRPr="00E2514F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E2514F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B) Üslup birliğinin sağlanması ve korunmasında</w:t>
            </w:r>
            <w:r w:rsidRPr="00E2514F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E2514F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C) İç mimaride kalem işi süslemeleriyle yetinilmesinde</w:t>
            </w:r>
            <w:r w:rsidRPr="00E2514F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E2514F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D) Hat sanatının ortaya çıkmasında</w:t>
            </w:r>
            <w:r w:rsidRPr="00E2514F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E2514F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E) Minyatüre yalnız tarihî konulu yazmalarda rastlanılmasında</w:t>
            </w:r>
          </w:p>
        </w:tc>
      </w:tr>
    </w:tbl>
    <w:p w:rsidR="009055B9" w:rsidRDefault="009055B9" w:rsidP="00EF65E8">
      <w:pPr>
        <w:spacing w:line="240" w:lineRule="auto"/>
        <w:rPr>
          <w:rFonts w:ascii="Times New Roman" w:eastAsia="Batang" w:hAnsi="Times New Roman" w:cs="Times New Roman"/>
          <w:sz w:val="24"/>
          <w:szCs w:val="24"/>
        </w:rPr>
      </w:pPr>
      <w:hyperlink r:id="rId5" w:history="1">
        <w:r>
          <w:rPr>
            <w:rStyle w:val="Hyperlink"/>
            <w:rFonts w:eastAsia="Batang"/>
            <w:sz w:val="24"/>
            <w:szCs w:val="24"/>
          </w:rPr>
          <w:t>www.sorubak.com</w:t>
        </w:r>
      </w:hyperlink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</w:p>
    <w:p w:rsidR="009055B9" w:rsidRDefault="009055B9" w:rsidP="00E2514F">
      <w:pPr>
        <w:spacing w:after="0"/>
        <w:rPr>
          <w:rFonts w:cs="Times New Roman"/>
          <w:b/>
          <w:bCs/>
        </w:rPr>
      </w:pPr>
    </w:p>
    <w:p w:rsidR="009055B9" w:rsidRDefault="009055B9" w:rsidP="00E2514F">
      <w:pPr>
        <w:spacing w:after="0"/>
        <w:rPr>
          <w:b/>
          <w:bCs/>
        </w:rPr>
      </w:pPr>
      <w:r>
        <w:rPr>
          <w:b/>
          <w:bCs/>
        </w:rPr>
        <w:t>NOT. Süre 40 dakikadır. BAŞARILAR.   ‘’Harebesi olmayan milletin  hatırası olmaz. Hatırası olmayan milletinde Tarihi olmaz.’’</w:t>
      </w:r>
    </w:p>
    <w:p w:rsidR="009055B9" w:rsidRDefault="009055B9" w:rsidP="00E2514F">
      <w:pPr>
        <w:spacing w:after="0"/>
        <w:rPr>
          <w:b/>
          <w:bCs/>
        </w:rPr>
      </w:pPr>
      <w:r>
        <w:rPr>
          <w:b/>
          <w:bCs/>
        </w:rPr>
        <w:t xml:space="preserve">      Elif ÇELİK                                                                                                                      Serhan KARADAĞ</w:t>
      </w:r>
    </w:p>
    <w:p w:rsidR="009055B9" w:rsidRPr="00B17894" w:rsidRDefault="009055B9" w:rsidP="00E2514F">
      <w:pPr>
        <w:spacing w:after="0"/>
        <w:rPr>
          <w:rFonts w:cs="Times New Roman"/>
          <w:b/>
          <w:bCs/>
        </w:rPr>
      </w:pPr>
      <w:r>
        <w:rPr>
          <w:b/>
          <w:bCs/>
        </w:rPr>
        <w:t>Tarih Öğretmeni</w:t>
      </w:r>
      <w:r w:rsidRPr="00E3062C">
        <w:rPr>
          <w:b/>
          <w:bCs/>
        </w:rPr>
        <w:t xml:space="preserve"> </w:t>
      </w:r>
      <w:r>
        <w:rPr>
          <w:b/>
          <w:bCs/>
        </w:rPr>
        <w:t xml:space="preserve">                                                                                                               Tarih Öğretmeni</w:t>
      </w:r>
    </w:p>
    <w:p w:rsidR="009055B9" w:rsidRDefault="009055B9">
      <w:pPr>
        <w:rPr>
          <w:rFonts w:cs="Times New Roman"/>
        </w:rPr>
      </w:pPr>
    </w:p>
    <w:sectPr w:rsidR="009055B9" w:rsidSect="003040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2268A"/>
    <w:multiLevelType w:val="hybridMultilevel"/>
    <w:tmpl w:val="A57E5910"/>
    <w:lvl w:ilvl="0" w:tplc="72B4BF18">
      <w:start w:val="201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5E6E"/>
    <w:rsid w:val="00066C87"/>
    <w:rsid w:val="000C7C6B"/>
    <w:rsid w:val="000D7384"/>
    <w:rsid w:val="00147D27"/>
    <w:rsid w:val="0025153D"/>
    <w:rsid w:val="003040DD"/>
    <w:rsid w:val="00371CEE"/>
    <w:rsid w:val="003A4BBB"/>
    <w:rsid w:val="003D362E"/>
    <w:rsid w:val="00406F36"/>
    <w:rsid w:val="00497E97"/>
    <w:rsid w:val="0050134C"/>
    <w:rsid w:val="005A5E6E"/>
    <w:rsid w:val="006D2E5D"/>
    <w:rsid w:val="009055B9"/>
    <w:rsid w:val="009A5D33"/>
    <w:rsid w:val="009A791C"/>
    <w:rsid w:val="00A8066A"/>
    <w:rsid w:val="00B17894"/>
    <w:rsid w:val="00B80EB8"/>
    <w:rsid w:val="00DE2E97"/>
    <w:rsid w:val="00E2514F"/>
    <w:rsid w:val="00E3062C"/>
    <w:rsid w:val="00E500DE"/>
    <w:rsid w:val="00E86212"/>
    <w:rsid w:val="00EF6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53D"/>
    <w:pPr>
      <w:spacing w:after="200" w:line="276" w:lineRule="auto"/>
    </w:pPr>
    <w:rPr>
      <w:rFonts w:eastAsia="Times New Roman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99"/>
    <w:rsid w:val="0025153D"/>
    <w:pPr>
      <w:ind w:left="720"/>
    </w:pPr>
  </w:style>
  <w:style w:type="character" w:styleId="Strong">
    <w:name w:val="Strong"/>
    <w:basedOn w:val="DefaultParagraphFont"/>
    <w:uiPriority w:val="99"/>
    <w:qFormat/>
    <w:rsid w:val="0025153D"/>
    <w:rPr>
      <w:b/>
      <w:bCs/>
    </w:rPr>
  </w:style>
  <w:style w:type="paragraph" w:styleId="NormalWeb">
    <w:name w:val="Normal (Web)"/>
    <w:basedOn w:val="Normal"/>
    <w:uiPriority w:val="99"/>
    <w:rsid w:val="0025153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paragraph" w:styleId="BodyText">
    <w:name w:val="Body Text"/>
    <w:basedOn w:val="Normal"/>
    <w:link w:val="BodyTextChar"/>
    <w:uiPriority w:val="99"/>
    <w:rsid w:val="00E2514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color w:val="000000"/>
      <w:sz w:val="21"/>
      <w:szCs w:val="21"/>
      <w:lang w:eastAsia="tr-T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2514F"/>
    <w:rPr>
      <w:rFonts w:ascii="Arial" w:hAnsi="Arial" w:cs="Arial"/>
      <w:b/>
      <w:bCs/>
      <w:color w:val="000000"/>
      <w:sz w:val="21"/>
      <w:szCs w:val="21"/>
      <w:lang w:eastAsia="tr-TR"/>
    </w:rPr>
  </w:style>
  <w:style w:type="character" w:styleId="Hyperlink">
    <w:name w:val="Hyperlink"/>
    <w:basedOn w:val="DefaultParagraphFont"/>
    <w:uiPriority w:val="99"/>
    <w:rsid w:val="00DE2E97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2257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3</Pages>
  <Words>828</Words>
  <Characters>4720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serhan</dc:creator>
  <cp:keywords>www.sorubak.com</cp:keywords>
  <dc:description/>
  <cp:lastModifiedBy>Edanur</cp:lastModifiedBy>
  <cp:revision>8</cp:revision>
  <dcterms:created xsi:type="dcterms:W3CDTF">2017-05-20T15:41:00Z</dcterms:created>
  <dcterms:modified xsi:type="dcterms:W3CDTF">2017-05-21T21:48:00Z</dcterms:modified>
  <cp:category>www.sorubak.com</cp:category>
</cp:coreProperties>
</file>