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10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"/>
        <w:gridCol w:w="1061"/>
        <w:gridCol w:w="1060"/>
        <w:gridCol w:w="1061"/>
        <w:gridCol w:w="1061"/>
        <w:gridCol w:w="1060"/>
        <w:gridCol w:w="1061"/>
        <w:gridCol w:w="1060"/>
        <w:gridCol w:w="1061"/>
        <w:gridCol w:w="1061"/>
      </w:tblGrid>
      <w:tr w:rsidR="00FD6FE1" w:rsidRPr="009D03D7">
        <w:tc>
          <w:tcPr>
            <w:tcW w:w="1060" w:type="dxa"/>
            <w:vAlign w:val="center"/>
          </w:tcPr>
          <w:p w:rsidR="00FD6FE1" w:rsidRPr="009D03D7" w:rsidRDefault="00FD6FE1" w:rsidP="009D03D7">
            <w:pPr>
              <w:spacing w:after="0" w:line="240" w:lineRule="auto"/>
              <w:jc w:val="center"/>
            </w:pPr>
            <w:r w:rsidRPr="009D03D7">
              <w:t>1</w:t>
            </w:r>
          </w:p>
        </w:tc>
        <w:tc>
          <w:tcPr>
            <w:tcW w:w="1061" w:type="dxa"/>
            <w:vAlign w:val="center"/>
          </w:tcPr>
          <w:p w:rsidR="00FD6FE1" w:rsidRPr="009D03D7" w:rsidRDefault="00FD6FE1" w:rsidP="009D03D7">
            <w:pPr>
              <w:spacing w:after="0" w:line="240" w:lineRule="auto"/>
              <w:jc w:val="center"/>
            </w:pPr>
            <w:r w:rsidRPr="009D03D7">
              <w:t>2</w:t>
            </w:r>
          </w:p>
        </w:tc>
        <w:tc>
          <w:tcPr>
            <w:tcW w:w="1060" w:type="dxa"/>
            <w:vAlign w:val="center"/>
          </w:tcPr>
          <w:p w:rsidR="00FD6FE1" w:rsidRPr="009D03D7" w:rsidRDefault="00FD6FE1" w:rsidP="009D03D7">
            <w:pPr>
              <w:spacing w:after="0" w:line="240" w:lineRule="auto"/>
              <w:jc w:val="center"/>
            </w:pPr>
            <w:r w:rsidRPr="009D03D7">
              <w:t>3</w:t>
            </w:r>
          </w:p>
        </w:tc>
        <w:tc>
          <w:tcPr>
            <w:tcW w:w="1061" w:type="dxa"/>
            <w:vAlign w:val="center"/>
          </w:tcPr>
          <w:p w:rsidR="00FD6FE1" w:rsidRPr="009D03D7" w:rsidRDefault="00FD6FE1" w:rsidP="009D03D7">
            <w:pPr>
              <w:spacing w:after="0" w:line="240" w:lineRule="auto"/>
              <w:jc w:val="center"/>
            </w:pPr>
            <w:r w:rsidRPr="009D03D7">
              <w:t>4</w:t>
            </w:r>
          </w:p>
        </w:tc>
        <w:tc>
          <w:tcPr>
            <w:tcW w:w="1061" w:type="dxa"/>
            <w:vAlign w:val="center"/>
          </w:tcPr>
          <w:p w:rsidR="00FD6FE1" w:rsidRPr="009D03D7" w:rsidRDefault="00FD6FE1" w:rsidP="009D03D7">
            <w:pPr>
              <w:spacing w:after="0" w:line="240" w:lineRule="auto"/>
              <w:jc w:val="center"/>
            </w:pPr>
            <w:r w:rsidRPr="009D03D7">
              <w:t>5</w:t>
            </w:r>
          </w:p>
        </w:tc>
        <w:tc>
          <w:tcPr>
            <w:tcW w:w="1060" w:type="dxa"/>
            <w:vAlign w:val="center"/>
          </w:tcPr>
          <w:p w:rsidR="00FD6FE1" w:rsidRPr="009D03D7" w:rsidRDefault="00FD6FE1" w:rsidP="009D03D7">
            <w:pPr>
              <w:spacing w:after="0" w:line="240" w:lineRule="auto"/>
              <w:jc w:val="center"/>
            </w:pPr>
            <w:r w:rsidRPr="009D03D7">
              <w:t>6</w:t>
            </w:r>
          </w:p>
        </w:tc>
        <w:tc>
          <w:tcPr>
            <w:tcW w:w="1061" w:type="dxa"/>
            <w:vAlign w:val="center"/>
          </w:tcPr>
          <w:p w:rsidR="00FD6FE1" w:rsidRPr="009D03D7" w:rsidRDefault="00FD6FE1" w:rsidP="009D03D7">
            <w:pPr>
              <w:spacing w:after="0" w:line="240" w:lineRule="auto"/>
              <w:jc w:val="center"/>
            </w:pPr>
            <w:r w:rsidRPr="009D03D7">
              <w:t>7</w:t>
            </w:r>
          </w:p>
        </w:tc>
        <w:tc>
          <w:tcPr>
            <w:tcW w:w="1060" w:type="dxa"/>
            <w:vAlign w:val="center"/>
          </w:tcPr>
          <w:p w:rsidR="00FD6FE1" w:rsidRPr="009D03D7" w:rsidRDefault="00FD6FE1" w:rsidP="009D03D7">
            <w:pPr>
              <w:spacing w:after="0" w:line="240" w:lineRule="auto"/>
              <w:jc w:val="center"/>
            </w:pPr>
            <w:r w:rsidRPr="009D03D7">
              <w:t>8</w:t>
            </w:r>
          </w:p>
        </w:tc>
        <w:tc>
          <w:tcPr>
            <w:tcW w:w="1061" w:type="dxa"/>
            <w:vAlign w:val="center"/>
          </w:tcPr>
          <w:p w:rsidR="00FD6FE1" w:rsidRPr="009D03D7" w:rsidRDefault="00FD6FE1" w:rsidP="009D03D7">
            <w:pPr>
              <w:spacing w:after="0" w:line="240" w:lineRule="auto"/>
              <w:jc w:val="center"/>
            </w:pPr>
            <w:r w:rsidRPr="009D03D7">
              <w:t>9</w:t>
            </w:r>
          </w:p>
        </w:tc>
        <w:tc>
          <w:tcPr>
            <w:tcW w:w="1061" w:type="dxa"/>
            <w:vAlign w:val="center"/>
          </w:tcPr>
          <w:p w:rsidR="00FD6FE1" w:rsidRPr="009D03D7" w:rsidRDefault="00FD6FE1" w:rsidP="009D03D7">
            <w:pPr>
              <w:spacing w:after="0" w:line="240" w:lineRule="auto"/>
              <w:jc w:val="center"/>
            </w:pPr>
            <w:r w:rsidRPr="009D03D7">
              <w:t>10</w:t>
            </w:r>
          </w:p>
        </w:tc>
      </w:tr>
      <w:tr w:rsidR="00FD6FE1" w:rsidRPr="009D03D7">
        <w:tc>
          <w:tcPr>
            <w:tcW w:w="1060" w:type="dxa"/>
          </w:tcPr>
          <w:p w:rsidR="00FD6FE1" w:rsidRPr="009D03D7" w:rsidRDefault="00FD6FE1" w:rsidP="009D03D7">
            <w:pPr>
              <w:spacing w:after="0" w:line="240" w:lineRule="auto"/>
            </w:pPr>
          </w:p>
        </w:tc>
        <w:tc>
          <w:tcPr>
            <w:tcW w:w="1061" w:type="dxa"/>
          </w:tcPr>
          <w:p w:rsidR="00FD6FE1" w:rsidRPr="009D03D7" w:rsidRDefault="00FD6FE1" w:rsidP="009D03D7">
            <w:pPr>
              <w:spacing w:after="0" w:line="240" w:lineRule="auto"/>
            </w:pPr>
          </w:p>
        </w:tc>
        <w:tc>
          <w:tcPr>
            <w:tcW w:w="1060" w:type="dxa"/>
          </w:tcPr>
          <w:p w:rsidR="00FD6FE1" w:rsidRPr="009D03D7" w:rsidRDefault="00FD6FE1" w:rsidP="009D03D7">
            <w:pPr>
              <w:spacing w:after="0" w:line="240" w:lineRule="auto"/>
            </w:pPr>
          </w:p>
        </w:tc>
        <w:tc>
          <w:tcPr>
            <w:tcW w:w="1061" w:type="dxa"/>
          </w:tcPr>
          <w:p w:rsidR="00FD6FE1" w:rsidRPr="009D03D7" w:rsidRDefault="00FD6FE1" w:rsidP="009D03D7">
            <w:pPr>
              <w:spacing w:after="0" w:line="240" w:lineRule="auto"/>
            </w:pPr>
          </w:p>
        </w:tc>
        <w:tc>
          <w:tcPr>
            <w:tcW w:w="1061" w:type="dxa"/>
          </w:tcPr>
          <w:p w:rsidR="00FD6FE1" w:rsidRPr="009D03D7" w:rsidRDefault="00FD6FE1" w:rsidP="009D03D7">
            <w:pPr>
              <w:spacing w:after="0" w:line="240" w:lineRule="auto"/>
            </w:pPr>
          </w:p>
        </w:tc>
        <w:tc>
          <w:tcPr>
            <w:tcW w:w="1060" w:type="dxa"/>
          </w:tcPr>
          <w:p w:rsidR="00FD6FE1" w:rsidRPr="009D03D7" w:rsidRDefault="00FD6FE1" w:rsidP="009D03D7">
            <w:pPr>
              <w:spacing w:after="0" w:line="240" w:lineRule="auto"/>
            </w:pPr>
          </w:p>
        </w:tc>
        <w:tc>
          <w:tcPr>
            <w:tcW w:w="1061" w:type="dxa"/>
          </w:tcPr>
          <w:p w:rsidR="00FD6FE1" w:rsidRPr="009D03D7" w:rsidRDefault="00FD6FE1" w:rsidP="009D03D7">
            <w:pPr>
              <w:spacing w:after="0" w:line="240" w:lineRule="auto"/>
            </w:pPr>
          </w:p>
        </w:tc>
        <w:tc>
          <w:tcPr>
            <w:tcW w:w="1060" w:type="dxa"/>
          </w:tcPr>
          <w:p w:rsidR="00FD6FE1" w:rsidRPr="009D03D7" w:rsidRDefault="00FD6FE1" w:rsidP="009D03D7">
            <w:pPr>
              <w:spacing w:after="0" w:line="240" w:lineRule="auto"/>
            </w:pPr>
          </w:p>
        </w:tc>
        <w:tc>
          <w:tcPr>
            <w:tcW w:w="1061" w:type="dxa"/>
          </w:tcPr>
          <w:p w:rsidR="00FD6FE1" w:rsidRPr="009D03D7" w:rsidRDefault="00FD6FE1" w:rsidP="009D03D7">
            <w:pPr>
              <w:spacing w:after="0" w:line="240" w:lineRule="auto"/>
            </w:pPr>
          </w:p>
        </w:tc>
        <w:tc>
          <w:tcPr>
            <w:tcW w:w="1061" w:type="dxa"/>
          </w:tcPr>
          <w:p w:rsidR="00FD6FE1" w:rsidRPr="009D03D7" w:rsidRDefault="00FD6FE1" w:rsidP="009D03D7">
            <w:pPr>
              <w:spacing w:after="0" w:line="240" w:lineRule="auto"/>
            </w:pPr>
          </w:p>
        </w:tc>
      </w:tr>
      <w:tr w:rsidR="00FD6FE1" w:rsidRPr="009D03D7">
        <w:trPr>
          <w:trHeight w:val="2733"/>
        </w:trPr>
        <w:tc>
          <w:tcPr>
            <w:tcW w:w="5303" w:type="dxa"/>
            <w:gridSpan w:val="5"/>
          </w:tcPr>
          <w:p w:rsidR="00FD6FE1" w:rsidRPr="009D03D7" w:rsidRDefault="00FD6FE1" w:rsidP="009D03D7">
            <w:pPr>
              <w:spacing w:after="0" w:line="240" w:lineRule="auto"/>
              <w:rPr>
                <w:b/>
                <w:bCs/>
              </w:rPr>
            </w:pPr>
            <w:r w:rsidRPr="009D03D7">
              <w:rPr>
                <w:b/>
                <w:bCs/>
              </w:rPr>
              <w:t>1-)</w:t>
            </w:r>
          </w:p>
          <w:p w:rsidR="00FD6FE1" w:rsidRPr="009D03D7" w:rsidRDefault="00FD6FE1" w:rsidP="009D03D7">
            <w:pPr>
              <w:spacing w:after="0" w:line="240" w:lineRule="auto"/>
              <w:rPr>
                <w:b/>
                <w:bCs/>
              </w:rPr>
            </w:pPr>
            <w:r w:rsidRPr="009D03D7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252.75pt;height:39pt;visibility:visible">
                  <v:imagedata r:id="rId6" o:title=""/>
                </v:shape>
              </w:pict>
            </w:r>
          </w:p>
          <w:p w:rsidR="00FD6FE1" w:rsidRPr="009D03D7" w:rsidRDefault="00FD6FE1" w:rsidP="009D03D7">
            <w:pPr>
              <w:spacing w:after="0" w:line="240" w:lineRule="auto"/>
              <w:rPr>
                <w:b/>
                <w:bCs/>
              </w:rPr>
            </w:pPr>
            <w:r w:rsidRPr="009D03D7">
              <w:rPr>
                <w:rFonts w:eastAsia="Times New Roman" w:cs="Times New Roman"/>
                <w:position w:val="-4"/>
                <w:sz w:val="20"/>
                <w:szCs w:val="20"/>
              </w:rPr>
              <w:object w:dxaOrig="180" w:dyaOrig="279">
                <v:shape id="_x0000_i1026" type="#_x0000_t75" style="width:9pt;height:14.25pt" o:ole="">
                  <v:imagedata r:id="rId7" o:title=""/>
                </v:shape>
                <o:OLEObject Type="Embed" ProgID="Msxml2.SAXXMLReader.5.0" ShapeID="_x0000_i1026" DrawAspect="Content" ObjectID="_1525432238" r:id="rId8"/>
              </w:object>
            </w:r>
            <w:r w:rsidRPr="009D03D7">
              <w:t xml:space="preserve"> </w:t>
            </w:r>
          </w:p>
        </w:tc>
        <w:tc>
          <w:tcPr>
            <w:tcW w:w="5303" w:type="dxa"/>
            <w:gridSpan w:val="5"/>
          </w:tcPr>
          <w:p w:rsidR="00FD6FE1" w:rsidRPr="009D03D7" w:rsidRDefault="00FD6FE1" w:rsidP="009D03D7">
            <w:pPr>
              <w:spacing w:after="0" w:line="240" w:lineRule="auto"/>
            </w:pPr>
          </w:p>
        </w:tc>
      </w:tr>
      <w:tr w:rsidR="00FD6FE1" w:rsidRPr="009D03D7">
        <w:trPr>
          <w:trHeight w:val="2733"/>
        </w:trPr>
        <w:tc>
          <w:tcPr>
            <w:tcW w:w="5303" w:type="dxa"/>
            <w:gridSpan w:val="5"/>
          </w:tcPr>
          <w:p w:rsidR="00FD6FE1" w:rsidRPr="009D03D7" w:rsidRDefault="00FD6FE1" w:rsidP="009D03D7">
            <w:pPr>
              <w:spacing w:after="0" w:line="240" w:lineRule="auto"/>
              <w:rPr>
                <w:noProof/>
                <w:lang w:eastAsia="tr-TR"/>
              </w:rPr>
            </w:pPr>
            <w:r w:rsidRPr="009D03D7">
              <w:rPr>
                <w:b/>
                <w:bCs/>
              </w:rPr>
              <w:t xml:space="preserve">2-) </w:t>
            </w:r>
          </w:p>
          <w:p w:rsidR="00FD6FE1" w:rsidRPr="009D03D7" w:rsidRDefault="00FD6FE1" w:rsidP="009D03D7">
            <w:pPr>
              <w:spacing w:after="0" w:line="240" w:lineRule="auto"/>
              <w:rPr>
                <w:b/>
                <w:bCs/>
              </w:rPr>
            </w:pPr>
            <w:r w:rsidRPr="009D03D7">
              <w:rPr>
                <w:noProof/>
                <w:lang w:eastAsia="tr-TR"/>
              </w:rPr>
              <w:t xml:space="preserve">  </w:t>
            </w:r>
            <w:r w:rsidRPr="009D03D7">
              <w:rPr>
                <w:noProof/>
                <w:lang w:eastAsia="tr-TR"/>
              </w:rPr>
              <w:pict>
                <v:shape id="Resim 3" o:spid="_x0000_i1027" type="#_x0000_t75" style="width:232.5pt;height:34.5pt;visibility:visible">
                  <v:imagedata r:id="rId9" o:title="" cropbottom="35324f"/>
                </v:shape>
              </w:pict>
            </w:r>
          </w:p>
        </w:tc>
        <w:tc>
          <w:tcPr>
            <w:tcW w:w="5303" w:type="dxa"/>
            <w:gridSpan w:val="5"/>
          </w:tcPr>
          <w:p w:rsidR="00FD6FE1" w:rsidRPr="009D03D7" w:rsidRDefault="00FD6FE1" w:rsidP="009D03D7">
            <w:pPr>
              <w:spacing w:after="0" w:line="240" w:lineRule="auto"/>
            </w:pPr>
          </w:p>
        </w:tc>
      </w:tr>
      <w:tr w:rsidR="00FD6FE1" w:rsidRPr="009D03D7">
        <w:trPr>
          <w:trHeight w:val="2733"/>
        </w:trPr>
        <w:tc>
          <w:tcPr>
            <w:tcW w:w="5303" w:type="dxa"/>
            <w:gridSpan w:val="5"/>
          </w:tcPr>
          <w:p w:rsidR="00FD6FE1" w:rsidRPr="009D03D7" w:rsidRDefault="00FD6FE1" w:rsidP="009D03D7">
            <w:pPr>
              <w:spacing w:after="0" w:line="240" w:lineRule="auto"/>
              <w:rPr>
                <w:b/>
                <w:bCs/>
              </w:rPr>
            </w:pPr>
            <w:r w:rsidRPr="009D03D7">
              <w:rPr>
                <w:b/>
                <w:bCs/>
              </w:rPr>
              <w:t>3-)</w:t>
            </w:r>
          </w:p>
          <w:p w:rsidR="00FD6FE1" w:rsidRPr="009D03D7" w:rsidRDefault="00FD6FE1" w:rsidP="009D03D7">
            <w:pPr>
              <w:spacing w:after="0" w:line="240" w:lineRule="auto"/>
              <w:rPr>
                <w:b/>
                <w:bCs/>
              </w:rPr>
            </w:pPr>
          </w:p>
          <w:p w:rsidR="00FD6FE1" w:rsidRPr="009D03D7" w:rsidRDefault="00FD6FE1" w:rsidP="009D03D7">
            <w:pPr>
              <w:spacing w:after="0" w:line="240" w:lineRule="auto"/>
            </w:pPr>
            <w:r w:rsidRPr="009D03D7">
              <w:rPr>
                <w:b/>
                <w:bCs/>
                <w:noProof/>
                <w:lang w:eastAsia="tr-TR"/>
              </w:rPr>
              <w:pict>
                <v:shape id="Resim 13" o:spid="_x0000_i1028" type="#_x0000_t75" style="width:233.25pt;height:48.75pt;visibility:visible">
                  <v:imagedata r:id="rId10" o:title="" croptop="19043f"/>
                </v:shape>
              </w:pict>
            </w:r>
          </w:p>
        </w:tc>
        <w:tc>
          <w:tcPr>
            <w:tcW w:w="5303" w:type="dxa"/>
            <w:gridSpan w:val="5"/>
          </w:tcPr>
          <w:p w:rsidR="00FD6FE1" w:rsidRPr="009D03D7" w:rsidRDefault="00FD6FE1" w:rsidP="009D03D7">
            <w:pPr>
              <w:spacing w:after="0" w:line="240" w:lineRule="auto"/>
            </w:pPr>
          </w:p>
        </w:tc>
      </w:tr>
      <w:tr w:rsidR="00FD6FE1" w:rsidRPr="009D03D7">
        <w:trPr>
          <w:trHeight w:val="2733"/>
        </w:trPr>
        <w:tc>
          <w:tcPr>
            <w:tcW w:w="5303" w:type="dxa"/>
            <w:gridSpan w:val="5"/>
          </w:tcPr>
          <w:p w:rsidR="00FD6FE1" w:rsidRPr="009D03D7" w:rsidRDefault="00FD6FE1" w:rsidP="009D03D7">
            <w:pPr>
              <w:spacing w:after="0" w:line="240" w:lineRule="auto"/>
              <w:rPr>
                <w:b/>
                <w:bCs/>
              </w:rPr>
            </w:pPr>
            <w:r w:rsidRPr="009D03D7">
              <w:rPr>
                <w:b/>
                <w:bCs/>
              </w:rPr>
              <w:t>4-)</w:t>
            </w:r>
          </w:p>
          <w:p w:rsidR="00FD6FE1" w:rsidRPr="009D03D7" w:rsidRDefault="00FD6FE1" w:rsidP="009D03D7">
            <w:pPr>
              <w:spacing w:after="0" w:line="240" w:lineRule="auto"/>
              <w:rPr>
                <w:b/>
                <w:bCs/>
              </w:rPr>
            </w:pPr>
            <w:r w:rsidRPr="009D03D7">
              <w:rPr>
                <w:noProof/>
                <w:lang w:eastAsia="tr-TR"/>
              </w:rPr>
              <w:pict>
                <v:shape id="Resim 4" o:spid="_x0000_i1029" type="#_x0000_t75" style="width:243.75pt;height:38.25pt;visibility:visible">
                  <v:imagedata r:id="rId11" o:title=""/>
                </v:shape>
              </w:pict>
            </w:r>
          </w:p>
          <w:p w:rsidR="00FD6FE1" w:rsidRPr="009D03D7" w:rsidRDefault="00FD6FE1" w:rsidP="009D03D7">
            <w:pPr>
              <w:spacing w:after="0" w:line="240" w:lineRule="auto"/>
            </w:pPr>
          </w:p>
        </w:tc>
        <w:tc>
          <w:tcPr>
            <w:tcW w:w="5303" w:type="dxa"/>
            <w:gridSpan w:val="5"/>
          </w:tcPr>
          <w:p w:rsidR="00FD6FE1" w:rsidRPr="009D03D7" w:rsidRDefault="00FD6FE1" w:rsidP="009D03D7">
            <w:pPr>
              <w:spacing w:after="0" w:line="240" w:lineRule="auto"/>
            </w:pPr>
          </w:p>
        </w:tc>
      </w:tr>
      <w:tr w:rsidR="00FD6FE1" w:rsidRPr="009D03D7">
        <w:trPr>
          <w:trHeight w:val="2733"/>
        </w:trPr>
        <w:tc>
          <w:tcPr>
            <w:tcW w:w="5303" w:type="dxa"/>
            <w:gridSpan w:val="5"/>
          </w:tcPr>
          <w:p w:rsidR="00FD6FE1" w:rsidRPr="009D03D7" w:rsidRDefault="00FD6FE1" w:rsidP="009D03D7">
            <w:pPr>
              <w:spacing w:after="0" w:line="240" w:lineRule="auto"/>
              <w:rPr>
                <w:b/>
                <w:bCs/>
              </w:rPr>
            </w:pPr>
            <w:r w:rsidRPr="009D03D7">
              <w:rPr>
                <w:b/>
                <w:bCs/>
              </w:rPr>
              <w:t>5-)</w:t>
            </w:r>
          </w:p>
          <w:p w:rsidR="00FD6FE1" w:rsidRPr="009D03D7" w:rsidRDefault="00FD6FE1" w:rsidP="009D03D7">
            <w:pPr>
              <w:spacing w:after="0" w:line="240" w:lineRule="auto"/>
            </w:pPr>
            <w:r w:rsidRPr="009D03D7">
              <w:rPr>
                <w:noProof/>
                <w:lang w:eastAsia="tr-TR"/>
              </w:rPr>
              <w:pict>
                <v:shape id="Resim 5" o:spid="_x0000_i1030" type="#_x0000_t75" style="width:248.25pt;height:47.25pt;visibility:visible">
                  <v:imagedata r:id="rId12" o:title=""/>
                </v:shape>
              </w:pict>
            </w:r>
          </w:p>
          <w:p w:rsidR="00FD6FE1" w:rsidRPr="009D03D7" w:rsidRDefault="00FD6FE1" w:rsidP="009D03D7">
            <w:pPr>
              <w:spacing w:after="0" w:line="240" w:lineRule="auto"/>
            </w:pPr>
          </w:p>
        </w:tc>
        <w:tc>
          <w:tcPr>
            <w:tcW w:w="5303" w:type="dxa"/>
            <w:gridSpan w:val="5"/>
          </w:tcPr>
          <w:p w:rsidR="00FD6FE1" w:rsidRPr="009D03D7" w:rsidRDefault="00FD6FE1" w:rsidP="009D03D7">
            <w:pPr>
              <w:spacing w:after="0" w:line="240" w:lineRule="auto"/>
            </w:pPr>
          </w:p>
        </w:tc>
      </w:tr>
    </w:tbl>
    <w:p w:rsidR="00FD6FE1" w:rsidRDefault="00FD6FE1" w:rsidP="00BC1BE3">
      <w:pPr>
        <w:pStyle w:val="NoSpacing"/>
        <w:jc w:val="center"/>
        <w:rPr>
          <w:sz w:val="18"/>
          <w:szCs w:val="18"/>
        </w:rPr>
      </w:pPr>
      <w:r>
        <w:rPr>
          <w:sz w:val="18"/>
          <w:szCs w:val="18"/>
        </w:rPr>
        <w:t>İLKADIM - SAMSUN</w:t>
      </w:r>
    </w:p>
    <w:p w:rsidR="00FD6FE1" w:rsidRPr="003857C0" w:rsidRDefault="00FD6FE1" w:rsidP="00BC1BE3">
      <w:pPr>
        <w:pStyle w:val="NoSpacing"/>
        <w:jc w:val="center"/>
        <w:rPr>
          <w:sz w:val="18"/>
          <w:szCs w:val="18"/>
        </w:rPr>
      </w:pPr>
      <w:r w:rsidRPr="003857C0">
        <w:rPr>
          <w:sz w:val="18"/>
          <w:szCs w:val="18"/>
        </w:rPr>
        <w:t>ŞEHİT AHMET ALTUNOĞLU ANADOLU İMAM HATİ</w:t>
      </w:r>
      <w:r>
        <w:rPr>
          <w:sz w:val="18"/>
          <w:szCs w:val="18"/>
        </w:rPr>
        <w:t>P LİSESİ 2015-2016  EĞİTİM YILI 2</w:t>
      </w:r>
      <w:r w:rsidRPr="003857C0">
        <w:rPr>
          <w:sz w:val="18"/>
          <w:szCs w:val="18"/>
        </w:rPr>
        <w:t xml:space="preserve">.DÖNEM </w:t>
      </w:r>
      <w:r>
        <w:rPr>
          <w:b/>
          <w:bCs/>
          <w:sz w:val="22"/>
          <w:szCs w:val="22"/>
        </w:rPr>
        <w:t>MATEMATİK-11</w:t>
      </w:r>
      <w:r w:rsidRPr="003857C0">
        <w:rPr>
          <w:sz w:val="22"/>
          <w:szCs w:val="22"/>
        </w:rPr>
        <w:t xml:space="preserve"> </w:t>
      </w:r>
      <w:r w:rsidRPr="003857C0">
        <w:rPr>
          <w:sz w:val="18"/>
          <w:szCs w:val="18"/>
        </w:rPr>
        <w:t xml:space="preserve">DERSİ </w:t>
      </w:r>
      <w:r>
        <w:rPr>
          <w:sz w:val="18"/>
          <w:szCs w:val="18"/>
        </w:rPr>
        <w:t>2</w:t>
      </w:r>
      <w:r w:rsidRPr="003857C0">
        <w:rPr>
          <w:sz w:val="18"/>
          <w:szCs w:val="18"/>
        </w:rPr>
        <w:t>.ORTAK SINAVI</w:t>
      </w:r>
    </w:p>
    <w:p w:rsidR="00FD6FE1" w:rsidRDefault="00FD6FE1" w:rsidP="003857C0">
      <w:pPr>
        <w:pStyle w:val="NoSpacing"/>
        <w:jc w:val="center"/>
        <w:rPr>
          <w:b/>
          <w:bCs/>
          <w:sz w:val="18"/>
          <w:szCs w:val="18"/>
        </w:rPr>
      </w:pPr>
    </w:p>
    <w:p w:rsidR="00FD6FE1" w:rsidRPr="003857C0" w:rsidRDefault="00FD6FE1" w:rsidP="003857C0">
      <w:pPr>
        <w:pStyle w:val="NoSpacing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ADI-SOYADI:</w:t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  <w:t xml:space="preserve">                               SINIF-</w:t>
      </w:r>
      <w:bookmarkStart w:id="0" w:name="_GoBack"/>
      <w:bookmarkEnd w:id="0"/>
      <w:r>
        <w:rPr>
          <w:b/>
          <w:bCs/>
          <w:sz w:val="18"/>
          <w:szCs w:val="18"/>
        </w:rPr>
        <w:t>NO:</w:t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  <w:t>14.04.2014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90"/>
        <w:gridCol w:w="5190"/>
      </w:tblGrid>
      <w:tr w:rsidR="00FD6FE1" w:rsidRPr="009D03D7">
        <w:trPr>
          <w:trHeight w:val="2898"/>
        </w:trPr>
        <w:tc>
          <w:tcPr>
            <w:tcW w:w="5190" w:type="dxa"/>
          </w:tcPr>
          <w:p w:rsidR="00FD6FE1" w:rsidRPr="009D03D7" w:rsidRDefault="00FD6FE1" w:rsidP="00955FDB">
            <w:pPr>
              <w:pStyle w:val="NoSpacing"/>
              <w:rPr>
                <w:b/>
                <w:bCs/>
              </w:rPr>
            </w:pPr>
            <w:r w:rsidRPr="009D03D7">
              <w:br w:type="page"/>
              <w:t xml:space="preserve"> </w:t>
            </w:r>
            <w:r w:rsidRPr="009D03D7">
              <w:rPr>
                <w:b/>
                <w:bCs/>
              </w:rPr>
              <w:t>6-)</w:t>
            </w:r>
          </w:p>
          <w:p w:rsidR="00FD6FE1" w:rsidRPr="009D03D7" w:rsidRDefault="00FD6FE1" w:rsidP="00955FDB">
            <w:pPr>
              <w:pStyle w:val="NoSpacing"/>
            </w:pPr>
            <w:r w:rsidRPr="009D03D7">
              <w:t xml:space="preserve"> </w:t>
            </w:r>
            <w:r w:rsidRPr="009D03D7">
              <w:rPr>
                <w:noProof/>
                <w:lang w:eastAsia="tr-TR"/>
              </w:rPr>
              <w:pict>
                <v:shape id="Resim 7" o:spid="_x0000_i1031" type="#_x0000_t75" style="width:243.75pt;height:52.5pt;visibility:visible">
                  <v:imagedata r:id="rId13" o:title="" cropbottom="28165f"/>
                </v:shape>
              </w:pict>
            </w:r>
          </w:p>
          <w:p w:rsidR="00FD6FE1" w:rsidRPr="009D03D7" w:rsidRDefault="00FD6FE1" w:rsidP="00F85B68">
            <w:pPr>
              <w:pStyle w:val="NoSpacing"/>
            </w:pPr>
            <w:r w:rsidRPr="009D03D7">
              <w:t xml:space="preserve"> </w:t>
            </w:r>
          </w:p>
        </w:tc>
        <w:tc>
          <w:tcPr>
            <w:tcW w:w="5190" w:type="dxa"/>
          </w:tcPr>
          <w:p w:rsidR="00FD6FE1" w:rsidRPr="009D03D7" w:rsidRDefault="00FD6FE1" w:rsidP="00E14012">
            <w:pPr>
              <w:pStyle w:val="NoSpacing"/>
            </w:pPr>
          </w:p>
        </w:tc>
      </w:tr>
      <w:tr w:rsidR="00FD6FE1" w:rsidRPr="009D03D7">
        <w:trPr>
          <w:trHeight w:val="2898"/>
        </w:trPr>
        <w:tc>
          <w:tcPr>
            <w:tcW w:w="5190" w:type="dxa"/>
          </w:tcPr>
          <w:p w:rsidR="00FD6FE1" w:rsidRPr="009D03D7" w:rsidRDefault="00FD6FE1" w:rsidP="00E14012">
            <w:pPr>
              <w:pStyle w:val="NoSpacing"/>
              <w:rPr>
                <w:b/>
                <w:bCs/>
              </w:rPr>
            </w:pPr>
            <w:r w:rsidRPr="009D03D7">
              <w:rPr>
                <w:b/>
                <w:bCs/>
              </w:rPr>
              <w:t>7-)</w:t>
            </w:r>
          </w:p>
          <w:p w:rsidR="00FD6FE1" w:rsidRPr="009D03D7" w:rsidRDefault="00FD6FE1" w:rsidP="00E14012">
            <w:pPr>
              <w:pStyle w:val="NoSpacing"/>
            </w:pPr>
            <w:r w:rsidRPr="009D03D7">
              <w:rPr>
                <w:noProof/>
                <w:lang w:eastAsia="tr-TR"/>
              </w:rPr>
              <w:pict>
                <v:shape id="Resim 8" o:spid="_x0000_i1032" type="#_x0000_t75" style="width:221.25pt;height:81.75pt;visibility:visible">
                  <v:imagedata r:id="rId14" o:title="" cropbottom="18192f"/>
                </v:shape>
              </w:pict>
            </w:r>
          </w:p>
          <w:p w:rsidR="00FD6FE1" w:rsidRPr="009D03D7" w:rsidRDefault="00FD6FE1" w:rsidP="00F85B68">
            <w:pPr>
              <w:pStyle w:val="NoSpacing"/>
            </w:pPr>
            <w:r w:rsidRPr="009D03D7">
              <w:t xml:space="preserve">  </w:t>
            </w:r>
          </w:p>
        </w:tc>
        <w:tc>
          <w:tcPr>
            <w:tcW w:w="5190" w:type="dxa"/>
          </w:tcPr>
          <w:p w:rsidR="00FD6FE1" w:rsidRPr="009D03D7" w:rsidRDefault="00FD6FE1" w:rsidP="00E14012">
            <w:pPr>
              <w:pStyle w:val="NoSpacing"/>
            </w:pPr>
          </w:p>
        </w:tc>
      </w:tr>
      <w:tr w:rsidR="00FD6FE1" w:rsidRPr="009D03D7">
        <w:trPr>
          <w:trHeight w:val="2898"/>
        </w:trPr>
        <w:tc>
          <w:tcPr>
            <w:tcW w:w="5190" w:type="dxa"/>
          </w:tcPr>
          <w:p w:rsidR="00FD6FE1" w:rsidRPr="009D03D7" w:rsidRDefault="00FD6FE1" w:rsidP="00E14012">
            <w:pPr>
              <w:pStyle w:val="NoSpacing"/>
              <w:rPr>
                <w:b/>
                <w:bCs/>
              </w:rPr>
            </w:pPr>
            <w:r w:rsidRPr="009D03D7">
              <w:rPr>
                <w:b/>
                <w:bCs/>
              </w:rPr>
              <w:t>8-)</w:t>
            </w:r>
          </w:p>
          <w:p w:rsidR="00FD6FE1" w:rsidRPr="009D03D7" w:rsidRDefault="00FD6FE1" w:rsidP="00E14012">
            <w:pPr>
              <w:pStyle w:val="NoSpacing"/>
            </w:pPr>
            <w:r w:rsidRPr="009D03D7">
              <w:t xml:space="preserve">  </w:t>
            </w:r>
          </w:p>
          <w:p w:rsidR="00FD6FE1" w:rsidRPr="009D03D7" w:rsidRDefault="00FD6FE1" w:rsidP="00E14012">
            <w:pPr>
              <w:pStyle w:val="NoSpacing"/>
            </w:pPr>
            <w:r w:rsidRPr="009D03D7">
              <w:rPr>
                <w:noProof/>
                <w:lang w:eastAsia="tr-TR"/>
              </w:rPr>
              <w:pict>
                <v:shape id="Resim 9" o:spid="_x0000_i1033" type="#_x0000_t75" style="width:237pt;height:42.75pt;visibility:visible">
                  <v:imagedata r:id="rId15" o:title=""/>
                </v:shape>
              </w:pict>
            </w:r>
          </w:p>
        </w:tc>
        <w:tc>
          <w:tcPr>
            <w:tcW w:w="5190" w:type="dxa"/>
          </w:tcPr>
          <w:p w:rsidR="00FD6FE1" w:rsidRPr="009D03D7" w:rsidRDefault="00FD6FE1" w:rsidP="00E14012">
            <w:pPr>
              <w:pStyle w:val="NoSpacing"/>
            </w:pPr>
          </w:p>
        </w:tc>
      </w:tr>
      <w:tr w:rsidR="00FD6FE1" w:rsidRPr="009D03D7">
        <w:trPr>
          <w:trHeight w:val="2898"/>
        </w:trPr>
        <w:tc>
          <w:tcPr>
            <w:tcW w:w="5190" w:type="dxa"/>
          </w:tcPr>
          <w:p w:rsidR="00FD6FE1" w:rsidRPr="009D03D7" w:rsidRDefault="00FD6FE1" w:rsidP="00955FDB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D03D7">
              <w:rPr>
                <w:b/>
                <w:bCs/>
              </w:rPr>
              <w:t xml:space="preserve">9-) </w:t>
            </w:r>
          </w:p>
          <w:p w:rsidR="00FD6FE1" w:rsidRPr="009D03D7" w:rsidRDefault="00FD6FE1" w:rsidP="00955FDB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D03D7">
              <w:rPr>
                <w:b/>
                <w:bCs/>
                <w:noProof/>
                <w:sz w:val="20"/>
                <w:szCs w:val="20"/>
                <w:lang w:eastAsia="tr-TR"/>
              </w:rPr>
              <w:pict>
                <v:shape id="Resim 10" o:spid="_x0000_i1034" type="#_x0000_t75" style="width:245.25pt;height:100.5pt;visibility:visible">
                  <v:imagedata r:id="rId16" o:title=""/>
                </v:shape>
              </w:pict>
            </w:r>
          </w:p>
          <w:p w:rsidR="00FD6FE1" w:rsidRPr="009D03D7" w:rsidRDefault="00FD6FE1" w:rsidP="00955FDB">
            <w:pPr>
              <w:pStyle w:val="NoSpacing"/>
            </w:pPr>
          </w:p>
        </w:tc>
        <w:tc>
          <w:tcPr>
            <w:tcW w:w="5190" w:type="dxa"/>
          </w:tcPr>
          <w:p w:rsidR="00FD6FE1" w:rsidRPr="009D03D7" w:rsidRDefault="00FD6FE1" w:rsidP="00E14012">
            <w:pPr>
              <w:pStyle w:val="NoSpacing"/>
            </w:pPr>
          </w:p>
        </w:tc>
      </w:tr>
      <w:tr w:rsidR="00FD6FE1" w:rsidRPr="009D03D7">
        <w:trPr>
          <w:trHeight w:val="2898"/>
        </w:trPr>
        <w:tc>
          <w:tcPr>
            <w:tcW w:w="5190" w:type="dxa"/>
          </w:tcPr>
          <w:p w:rsidR="00FD6FE1" w:rsidRPr="009D03D7" w:rsidRDefault="00FD6FE1" w:rsidP="00E14012">
            <w:pPr>
              <w:pStyle w:val="NoSpacing"/>
              <w:rPr>
                <w:b/>
                <w:bCs/>
              </w:rPr>
            </w:pPr>
            <w:r w:rsidRPr="009D03D7">
              <w:rPr>
                <w:b/>
                <w:bCs/>
              </w:rPr>
              <w:t>10-)</w:t>
            </w:r>
          </w:p>
          <w:p w:rsidR="00FD6FE1" w:rsidRPr="009D03D7" w:rsidRDefault="00FD6FE1" w:rsidP="00E14012">
            <w:pPr>
              <w:pStyle w:val="NoSpacing"/>
            </w:pPr>
            <w:r w:rsidRPr="009D03D7">
              <w:rPr>
                <w:noProof/>
                <w:lang w:eastAsia="tr-TR"/>
              </w:rPr>
              <w:pict>
                <v:shape id="Resim 11" o:spid="_x0000_i1035" type="#_x0000_t75" style="width:234.75pt;height:71.25pt;visibility:visible">
                  <v:imagedata r:id="rId17" o:title=""/>
                </v:shape>
              </w:pict>
            </w:r>
          </w:p>
          <w:p w:rsidR="00FD6FE1" w:rsidRPr="009D03D7" w:rsidRDefault="00FD6FE1" w:rsidP="00E14012">
            <w:pPr>
              <w:pStyle w:val="NoSpacing"/>
            </w:pPr>
          </w:p>
        </w:tc>
        <w:tc>
          <w:tcPr>
            <w:tcW w:w="5190" w:type="dxa"/>
          </w:tcPr>
          <w:p w:rsidR="00FD6FE1" w:rsidRPr="009D03D7" w:rsidRDefault="00FD6FE1" w:rsidP="00E14012">
            <w:pPr>
              <w:pStyle w:val="NoSpacing"/>
            </w:pPr>
          </w:p>
        </w:tc>
      </w:tr>
    </w:tbl>
    <w:p w:rsidR="00FD6FE1" w:rsidRDefault="00FD6FE1">
      <w:r>
        <w:t xml:space="preserve">*Her sorunun doğru cevabı 10 puandır. Başarılar dileriz.   </w:t>
      </w:r>
      <w:hyperlink r:id="rId18" w:history="1">
        <w:r w:rsidRPr="00504460">
          <w:rPr>
            <w:rStyle w:val="Hyperlink"/>
            <w:sz w:val="16"/>
            <w:szCs w:val="16"/>
          </w:rPr>
          <w:t>www.sorubak.com</w:t>
        </w:r>
      </w:hyperlink>
      <w:r>
        <w:t xml:space="preserve">                                                   Matematik Zümresi</w:t>
      </w:r>
    </w:p>
    <w:sectPr w:rsidR="00FD6FE1" w:rsidSect="00E140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FE1" w:rsidRDefault="00FD6FE1" w:rsidP="00BC1BE3">
      <w:pPr>
        <w:spacing w:after="0" w:line="240" w:lineRule="auto"/>
      </w:pPr>
      <w:r>
        <w:separator/>
      </w:r>
    </w:p>
  </w:endnote>
  <w:endnote w:type="continuationSeparator" w:id="1">
    <w:p w:rsidR="00FD6FE1" w:rsidRDefault="00FD6FE1" w:rsidP="00BC1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FE1" w:rsidRDefault="00FD6FE1" w:rsidP="00BC1BE3">
      <w:pPr>
        <w:spacing w:after="0" w:line="240" w:lineRule="auto"/>
      </w:pPr>
      <w:r>
        <w:separator/>
      </w:r>
    </w:p>
  </w:footnote>
  <w:footnote w:type="continuationSeparator" w:id="1">
    <w:p w:rsidR="00FD6FE1" w:rsidRDefault="00FD6FE1" w:rsidP="00BC1B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4012"/>
    <w:rsid w:val="0000047D"/>
    <w:rsid w:val="000029F1"/>
    <w:rsid w:val="0000356D"/>
    <w:rsid w:val="00003998"/>
    <w:rsid w:val="000078A6"/>
    <w:rsid w:val="00013650"/>
    <w:rsid w:val="00013F09"/>
    <w:rsid w:val="00013FD9"/>
    <w:rsid w:val="00014874"/>
    <w:rsid w:val="00016859"/>
    <w:rsid w:val="00017247"/>
    <w:rsid w:val="00017C5C"/>
    <w:rsid w:val="00020470"/>
    <w:rsid w:val="00021755"/>
    <w:rsid w:val="00021E92"/>
    <w:rsid w:val="000234BA"/>
    <w:rsid w:val="00023906"/>
    <w:rsid w:val="000265AE"/>
    <w:rsid w:val="00026807"/>
    <w:rsid w:val="0003091C"/>
    <w:rsid w:val="00031AE3"/>
    <w:rsid w:val="00031F42"/>
    <w:rsid w:val="000321F9"/>
    <w:rsid w:val="00033745"/>
    <w:rsid w:val="000346EE"/>
    <w:rsid w:val="00036C6B"/>
    <w:rsid w:val="000407F7"/>
    <w:rsid w:val="000441D3"/>
    <w:rsid w:val="0004448C"/>
    <w:rsid w:val="00044FE8"/>
    <w:rsid w:val="000456CC"/>
    <w:rsid w:val="00045A7B"/>
    <w:rsid w:val="00045F55"/>
    <w:rsid w:val="0004623C"/>
    <w:rsid w:val="00046DB5"/>
    <w:rsid w:val="000473E7"/>
    <w:rsid w:val="00047750"/>
    <w:rsid w:val="00050BC7"/>
    <w:rsid w:val="00052316"/>
    <w:rsid w:val="000543DF"/>
    <w:rsid w:val="00054538"/>
    <w:rsid w:val="000556DD"/>
    <w:rsid w:val="000562FD"/>
    <w:rsid w:val="00061FC9"/>
    <w:rsid w:val="00063F44"/>
    <w:rsid w:val="000651F8"/>
    <w:rsid w:val="000651FB"/>
    <w:rsid w:val="000673A7"/>
    <w:rsid w:val="00067529"/>
    <w:rsid w:val="000700F2"/>
    <w:rsid w:val="000716DA"/>
    <w:rsid w:val="00071F3B"/>
    <w:rsid w:val="000728C7"/>
    <w:rsid w:val="00072D4C"/>
    <w:rsid w:val="00072FB9"/>
    <w:rsid w:val="000739CA"/>
    <w:rsid w:val="000740C1"/>
    <w:rsid w:val="00074D32"/>
    <w:rsid w:val="000758BD"/>
    <w:rsid w:val="000762A7"/>
    <w:rsid w:val="000764AE"/>
    <w:rsid w:val="00076867"/>
    <w:rsid w:val="00080CB0"/>
    <w:rsid w:val="0008135F"/>
    <w:rsid w:val="00081500"/>
    <w:rsid w:val="00082380"/>
    <w:rsid w:val="00082908"/>
    <w:rsid w:val="00084276"/>
    <w:rsid w:val="00084B3C"/>
    <w:rsid w:val="00085C2C"/>
    <w:rsid w:val="00086548"/>
    <w:rsid w:val="0008674C"/>
    <w:rsid w:val="00086C80"/>
    <w:rsid w:val="00087067"/>
    <w:rsid w:val="00087853"/>
    <w:rsid w:val="00090000"/>
    <w:rsid w:val="00092246"/>
    <w:rsid w:val="00093570"/>
    <w:rsid w:val="00094488"/>
    <w:rsid w:val="0009450E"/>
    <w:rsid w:val="00097362"/>
    <w:rsid w:val="000A00A5"/>
    <w:rsid w:val="000A16EF"/>
    <w:rsid w:val="000A1B74"/>
    <w:rsid w:val="000A240E"/>
    <w:rsid w:val="000A4E77"/>
    <w:rsid w:val="000A5BBB"/>
    <w:rsid w:val="000A6575"/>
    <w:rsid w:val="000A76B1"/>
    <w:rsid w:val="000B1254"/>
    <w:rsid w:val="000B2B38"/>
    <w:rsid w:val="000B31E6"/>
    <w:rsid w:val="000C01D4"/>
    <w:rsid w:val="000C2F18"/>
    <w:rsid w:val="000C5598"/>
    <w:rsid w:val="000C6C6C"/>
    <w:rsid w:val="000D0A19"/>
    <w:rsid w:val="000D1E69"/>
    <w:rsid w:val="000D2B72"/>
    <w:rsid w:val="000D6AF3"/>
    <w:rsid w:val="000D6F3F"/>
    <w:rsid w:val="000D7224"/>
    <w:rsid w:val="000D7999"/>
    <w:rsid w:val="000E13CF"/>
    <w:rsid w:val="000E19D9"/>
    <w:rsid w:val="000E1BB6"/>
    <w:rsid w:val="000E26CA"/>
    <w:rsid w:val="000E307A"/>
    <w:rsid w:val="000E373E"/>
    <w:rsid w:val="000E4BD5"/>
    <w:rsid w:val="000E57AC"/>
    <w:rsid w:val="000F0841"/>
    <w:rsid w:val="000F12E9"/>
    <w:rsid w:val="000F1E38"/>
    <w:rsid w:val="000F3A19"/>
    <w:rsid w:val="000F3A81"/>
    <w:rsid w:val="000F3BE4"/>
    <w:rsid w:val="000F3E19"/>
    <w:rsid w:val="000F4AA8"/>
    <w:rsid w:val="000F4DE1"/>
    <w:rsid w:val="000F5D2A"/>
    <w:rsid w:val="000F6DA1"/>
    <w:rsid w:val="00100AE4"/>
    <w:rsid w:val="0010198E"/>
    <w:rsid w:val="0010268D"/>
    <w:rsid w:val="00102D79"/>
    <w:rsid w:val="00103639"/>
    <w:rsid w:val="00104120"/>
    <w:rsid w:val="00104E31"/>
    <w:rsid w:val="00105BCC"/>
    <w:rsid w:val="0010667E"/>
    <w:rsid w:val="00111DAD"/>
    <w:rsid w:val="00112DB2"/>
    <w:rsid w:val="00112EC6"/>
    <w:rsid w:val="00113A1F"/>
    <w:rsid w:val="00113FF9"/>
    <w:rsid w:val="00115B97"/>
    <w:rsid w:val="0011709F"/>
    <w:rsid w:val="001177B5"/>
    <w:rsid w:val="0012214C"/>
    <w:rsid w:val="00122B18"/>
    <w:rsid w:val="001232F0"/>
    <w:rsid w:val="001248CB"/>
    <w:rsid w:val="001249E2"/>
    <w:rsid w:val="00124EAC"/>
    <w:rsid w:val="00125BF8"/>
    <w:rsid w:val="001264EB"/>
    <w:rsid w:val="001303B5"/>
    <w:rsid w:val="00130572"/>
    <w:rsid w:val="001305EE"/>
    <w:rsid w:val="00134305"/>
    <w:rsid w:val="00136CA4"/>
    <w:rsid w:val="00137C84"/>
    <w:rsid w:val="001434C5"/>
    <w:rsid w:val="001444A7"/>
    <w:rsid w:val="00145B91"/>
    <w:rsid w:val="00145D37"/>
    <w:rsid w:val="0015123B"/>
    <w:rsid w:val="00151FE5"/>
    <w:rsid w:val="001527F1"/>
    <w:rsid w:val="001528CF"/>
    <w:rsid w:val="00153D99"/>
    <w:rsid w:val="00157127"/>
    <w:rsid w:val="0015725C"/>
    <w:rsid w:val="00157524"/>
    <w:rsid w:val="00160DCE"/>
    <w:rsid w:val="00163A58"/>
    <w:rsid w:val="00164750"/>
    <w:rsid w:val="00164E22"/>
    <w:rsid w:val="001660D0"/>
    <w:rsid w:val="00167407"/>
    <w:rsid w:val="00170198"/>
    <w:rsid w:val="001710CD"/>
    <w:rsid w:val="001724DE"/>
    <w:rsid w:val="00172605"/>
    <w:rsid w:val="00174B6F"/>
    <w:rsid w:val="00174BE6"/>
    <w:rsid w:val="0017656C"/>
    <w:rsid w:val="001775A2"/>
    <w:rsid w:val="00177D52"/>
    <w:rsid w:val="001802DC"/>
    <w:rsid w:val="00180FEB"/>
    <w:rsid w:val="0018236D"/>
    <w:rsid w:val="0018387D"/>
    <w:rsid w:val="0018448D"/>
    <w:rsid w:val="00187E9B"/>
    <w:rsid w:val="00190873"/>
    <w:rsid w:val="00190BC6"/>
    <w:rsid w:val="00192871"/>
    <w:rsid w:val="00195F99"/>
    <w:rsid w:val="001A37F1"/>
    <w:rsid w:val="001A6245"/>
    <w:rsid w:val="001A6451"/>
    <w:rsid w:val="001A6513"/>
    <w:rsid w:val="001A75D0"/>
    <w:rsid w:val="001A7D4A"/>
    <w:rsid w:val="001B1EB7"/>
    <w:rsid w:val="001B252B"/>
    <w:rsid w:val="001B3D12"/>
    <w:rsid w:val="001B597D"/>
    <w:rsid w:val="001B7AC4"/>
    <w:rsid w:val="001B7DF4"/>
    <w:rsid w:val="001C11D5"/>
    <w:rsid w:val="001C1D52"/>
    <w:rsid w:val="001C39DF"/>
    <w:rsid w:val="001C3FAE"/>
    <w:rsid w:val="001C4330"/>
    <w:rsid w:val="001C5578"/>
    <w:rsid w:val="001C7F6A"/>
    <w:rsid w:val="001D03AB"/>
    <w:rsid w:val="001D04F2"/>
    <w:rsid w:val="001D4776"/>
    <w:rsid w:val="001D4820"/>
    <w:rsid w:val="001D4F3B"/>
    <w:rsid w:val="001D77A4"/>
    <w:rsid w:val="001E00A4"/>
    <w:rsid w:val="001E00F0"/>
    <w:rsid w:val="001E2A56"/>
    <w:rsid w:val="001E352E"/>
    <w:rsid w:val="001E3EF9"/>
    <w:rsid w:val="001E41EF"/>
    <w:rsid w:val="001E431A"/>
    <w:rsid w:val="001E58B9"/>
    <w:rsid w:val="001F08E7"/>
    <w:rsid w:val="001F3C3A"/>
    <w:rsid w:val="001F3DD8"/>
    <w:rsid w:val="001F42F0"/>
    <w:rsid w:val="001F7F2C"/>
    <w:rsid w:val="00204328"/>
    <w:rsid w:val="00207519"/>
    <w:rsid w:val="00213304"/>
    <w:rsid w:val="00213825"/>
    <w:rsid w:val="00215E84"/>
    <w:rsid w:val="002163E0"/>
    <w:rsid w:val="00216E16"/>
    <w:rsid w:val="00216FD3"/>
    <w:rsid w:val="0021725E"/>
    <w:rsid w:val="00222CC8"/>
    <w:rsid w:val="00222F9A"/>
    <w:rsid w:val="00223C8F"/>
    <w:rsid w:val="00224C43"/>
    <w:rsid w:val="00226888"/>
    <w:rsid w:val="0023174A"/>
    <w:rsid w:val="00231FD4"/>
    <w:rsid w:val="00232B99"/>
    <w:rsid w:val="00234677"/>
    <w:rsid w:val="00235C47"/>
    <w:rsid w:val="00236032"/>
    <w:rsid w:val="00237049"/>
    <w:rsid w:val="00237E4D"/>
    <w:rsid w:val="00241574"/>
    <w:rsid w:val="002415B1"/>
    <w:rsid w:val="002416CC"/>
    <w:rsid w:val="00242583"/>
    <w:rsid w:val="002432CF"/>
    <w:rsid w:val="002457D2"/>
    <w:rsid w:val="002458B9"/>
    <w:rsid w:val="00245CEB"/>
    <w:rsid w:val="00246CB5"/>
    <w:rsid w:val="00250803"/>
    <w:rsid w:val="00251CE3"/>
    <w:rsid w:val="00251E74"/>
    <w:rsid w:val="00252941"/>
    <w:rsid w:val="00260FA6"/>
    <w:rsid w:val="0026286E"/>
    <w:rsid w:val="00263423"/>
    <w:rsid w:val="00264045"/>
    <w:rsid w:val="0026556A"/>
    <w:rsid w:val="00265765"/>
    <w:rsid w:val="00266911"/>
    <w:rsid w:val="00270252"/>
    <w:rsid w:val="00270B39"/>
    <w:rsid w:val="0027126A"/>
    <w:rsid w:val="00272B4F"/>
    <w:rsid w:val="002746B9"/>
    <w:rsid w:val="00274CFA"/>
    <w:rsid w:val="00277F48"/>
    <w:rsid w:val="00280A80"/>
    <w:rsid w:val="00280DA7"/>
    <w:rsid w:val="00281858"/>
    <w:rsid w:val="00281FF2"/>
    <w:rsid w:val="002824B9"/>
    <w:rsid w:val="0028462C"/>
    <w:rsid w:val="00285528"/>
    <w:rsid w:val="002869D2"/>
    <w:rsid w:val="002901D9"/>
    <w:rsid w:val="00290C8A"/>
    <w:rsid w:val="002934F9"/>
    <w:rsid w:val="0029538C"/>
    <w:rsid w:val="00297243"/>
    <w:rsid w:val="0029792E"/>
    <w:rsid w:val="00297C69"/>
    <w:rsid w:val="002A4EFD"/>
    <w:rsid w:val="002A59B6"/>
    <w:rsid w:val="002A60E7"/>
    <w:rsid w:val="002A6483"/>
    <w:rsid w:val="002A69EE"/>
    <w:rsid w:val="002A77B9"/>
    <w:rsid w:val="002B04A9"/>
    <w:rsid w:val="002B3E2E"/>
    <w:rsid w:val="002B40AC"/>
    <w:rsid w:val="002B55CA"/>
    <w:rsid w:val="002B5C7C"/>
    <w:rsid w:val="002B6DAB"/>
    <w:rsid w:val="002B7935"/>
    <w:rsid w:val="002C25CC"/>
    <w:rsid w:val="002C5F6B"/>
    <w:rsid w:val="002C77B2"/>
    <w:rsid w:val="002D082D"/>
    <w:rsid w:val="002D1757"/>
    <w:rsid w:val="002D1F39"/>
    <w:rsid w:val="002D1FE7"/>
    <w:rsid w:val="002D3BD7"/>
    <w:rsid w:val="002D525C"/>
    <w:rsid w:val="002D5408"/>
    <w:rsid w:val="002D5B38"/>
    <w:rsid w:val="002E3AE7"/>
    <w:rsid w:val="002E4664"/>
    <w:rsid w:val="002E4FC8"/>
    <w:rsid w:val="002E555F"/>
    <w:rsid w:val="002E618E"/>
    <w:rsid w:val="002E649E"/>
    <w:rsid w:val="002E7300"/>
    <w:rsid w:val="002E7E41"/>
    <w:rsid w:val="002F0304"/>
    <w:rsid w:val="002F0AE4"/>
    <w:rsid w:val="002F0D28"/>
    <w:rsid w:val="002F30AB"/>
    <w:rsid w:val="002F519E"/>
    <w:rsid w:val="002F58AF"/>
    <w:rsid w:val="002F78BF"/>
    <w:rsid w:val="002F7ADE"/>
    <w:rsid w:val="003004CB"/>
    <w:rsid w:val="003020DF"/>
    <w:rsid w:val="00302C87"/>
    <w:rsid w:val="00302E71"/>
    <w:rsid w:val="00303776"/>
    <w:rsid w:val="0030378D"/>
    <w:rsid w:val="00304170"/>
    <w:rsid w:val="00304207"/>
    <w:rsid w:val="003044CC"/>
    <w:rsid w:val="003045EC"/>
    <w:rsid w:val="00304910"/>
    <w:rsid w:val="00305065"/>
    <w:rsid w:val="0030517B"/>
    <w:rsid w:val="00305D24"/>
    <w:rsid w:val="0030633E"/>
    <w:rsid w:val="00307A0E"/>
    <w:rsid w:val="00310216"/>
    <w:rsid w:val="0031408C"/>
    <w:rsid w:val="003160DC"/>
    <w:rsid w:val="00316B99"/>
    <w:rsid w:val="00316DB5"/>
    <w:rsid w:val="0031738A"/>
    <w:rsid w:val="003175D9"/>
    <w:rsid w:val="00317B8B"/>
    <w:rsid w:val="00317F48"/>
    <w:rsid w:val="003211DF"/>
    <w:rsid w:val="00323779"/>
    <w:rsid w:val="00324612"/>
    <w:rsid w:val="00325453"/>
    <w:rsid w:val="003303E6"/>
    <w:rsid w:val="0033214B"/>
    <w:rsid w:val="00332449"/>
    <w:rsid w:val="0033363F"/>
    <w:rsid w:val="00333949"/>
    <w:rsid w:val="00335503"/>
    <w:rsid w:val="00337196"/>
    <w:rsid w:val="00345713"/>
    <w:rsid w:val="00346B50"/>
    <w:rsid w:val="00350A9D"/>
    <w:rsid w:val="00352511"/>
    <w:rsid w:val="00354D61"/>
    <w:rsid w:val="003550BD"/>
    <w:rsid w:val="003571BC"/>
    <w:rsid w:val="00361846"/>
    <w:rsid w:val="003619FB"/>
    <w:rsid w:val="00361B97"/>
    <w:rsid w:val="00361FB9"/>
    <w:rsid w:val="003629DD"/>
    <w:rsid w:val="003647EC"/>
    <w:rsid w:val="0036655B"/>
    <w:rsid w:val="00367595"/>
    <w:rsid w:val="00367BBF"/>
    <w:rsid w:val="00367E4F"/>
    <w:rsid w:val="00373538"/>
    <w:rsid w:val="003746F1"/>
    <w:rsid w:val="00375CB8"/>
    <w:rsid w:val="003761A9"/>
    <w:rsid w:val="003767C0"/>
    <w:rsid w:val="003808DE"/>
    <w:rsid w:val="0038139A"/>
    <w:rsid w:val="003819C5"/>
    <w:rsid w:val="0038297D"/>
    <w:rsid w:val="00383B1F"/>
    <w:rsid w:val="003857C0"/>
    <w:rsid w:val="00386FAC"/>
    <w:rsid w:val="00387F0E"/>
    <w:rsid w:val="00387FB7"/>
    <w:rsid w:val="0039313E"/>
    <w:rsid w:val="003938A5"/>
    <w:rsid w:val="00393FE7"/>
    <w:rsid w:val="003947A8"/>
    <w:rsid w:val="00396097"/>
    <w:rsid w:val="00396C57"/>
    <w:rsid w:val="0039701B"/>
    <w:rsid w:val="003A09C4"/>
    <w:rsid w:val="003A0CB5"/>
    <w:rsid w:val="003A1B99"/>
    <w:rsid w:val="003A2ED9"/>
    <w:rsid w:val="003A65C0"/>
    <w:rsid w:val="003A6AA2"/>
    <w:rsid w:val="003B09FF"/>
    <w:rsid w:val="003B1A30"/>
    <w:rsid w:val="003B4522"/>
    <w:rsid w:val="003B5F12"/>
    <w:rsid w:val="003C0435"/>
    <w:rsid w:val="003C1C58"/>
    <w:rsid w:val="003C2640"/>
    <w:rsid w:val="003C2879"/>
    <w:rsid w:val="003C2CA7"/>
    <w:rsid w:val="003C45A3"/>
    <w:rsid w:val="003C4D92"/>
    <w:rsid w:val="003C68EE"/>
    <w:rsid w:val="003D05D1"/>
    <w:rsid w:val="003D1C36"/>
    <w:rsid w:val="003D21E7"/>
    <w:rsid w:val="003D3459"/>
    <w:rsid w:val="003D42C7"/>
    <w:rsid w:val="003D4403"/>
    <w:rsid w:val="003D4B72"/>
    <w:rsid w:val="003E248A"/>
    <w:rsid w:val="003E36E7"/>
    <w:rsid w:val="003E3A17"/>
    <w:rsid w:val="003E4348"/>
    <w:rsid w:val="003E5361"/>
    <w:rsid w:val="003E5901"/>
    <w:rsid w:val="003E629C"/>
    <w:rsid w:val="003E6923"/>
    <w:rsid w:val="003E72CB"/>
    <w:rsid w:val="003E738D"/>
    <w:rsid w:val="003E7996"/>
    <w:rsid w:val="003F075A"/>
    <w:rsid w:val="003F1EC0"/>
    <w:rsid w:val="003F2AEE"/>
    <w:rsid w:val="003F319B"/>
    <w:rsid w:val="003F31A0"/>
    <w:rsid w:val="003F35D1"/>
    <w:rsid w:val="003F3888"/>
    <w:rsid w:val="003F6149"/>
    <w:rsid w:val="003F6916"/>
    <w:rsid w:val="0040134C"/>
    <w:rsid w:val="00407135"/>
    <w:rsid w:val="00407A46"/>
    <w:rsid w:val="00407EC3"/>
    <w:rsid w:val="00411C02"/>
    <w:rsid w:val="00412918"/>
    <w:rsid w:val="00417EF0"/>
    <w:rsid w:val="00421F92"/>
    <w:rsid w:val="004248EC"/>
    <w:rsid w:val="00425CD5"/>
    <w:rsid w:val="00425F9A"/>
    <w:rsid w:val="0042793F"/>
    <w:rsid w:val="00430154"/>
    <w:rsid w:val="00430E7D"/>
    <w:rsid w:val="00431987"/>
    <w:rsid w:val="00431F1D"/>
    <w:rsid w:val="00431F4A"/>
    <w:rsid w:val="0043478D"/>
    <w:rsid w:val="004368B8"/>
    <w:rsid w:val="00440897"/>
    <w:rsid w:val="00440A45"/>
    <w:rsid w:val="00441720"/>
    <w:rsid w:val="00442D9D"/>
    <w:rsid w:val="00445070"/>
    <w:rsid w:val="00445ACF"/>
    <w:rsid w:val="00447586"/>
    <w:rsid w:val="0045006A"/>
    <w:rsid w:val="00452ED6"/>
    <w:rsid w:val="00455C1E"/>
    <w:rsid w:val="00455C41"/>
    <w:rsid w:val="00455DC1"/>
    <w:rsid w:val="0046243D"/>
    <w:rsid w:val="004638C5"/>
    <w:rsid w:val="00463D55"/>
    <w:rsid w:val="00464DF3"/>
    <w:rsid w:val="00464E19"/>
    <w:rsid w:val="00466769"/>
    <w:rsid w:val="004672AD"/>
    <w:rsid w:val="00467C56"/>
    <w:rsid w:val="00467F67"/>
    <w:rsid w:val="00472B9D"/>
    <w:rsid w:val="00475FA6"/>
    <w:rsid w:val="00477C27"/>
    <w:rsid w:val="00480052"/>
    <w:rsid w:val="004807FD"/>
    <w:rsid w:val="0048178C"/>
    <w:rsid w:val="0048312E"/>
    <w:rsid w:val="00485B1E"/>
    <w:rsid w:val="00486106"/>
    <w:rsid w:val="00487DFC"/>
    <w:rsid w:val="00491916"/>
    <w:rsid w:val="00491B12"/>
    <w:rsid w:val="00492744"/>
    <w:rsid w:val="004947D5"/>
    <w:rsid w:val="004962D3"/>
    <w:rsid w:val="004A146A"/>
    <w:rsid w:val="004A565B"/>
    <w:rsid w:val="004A736E"/>
    <w:rsid w:val="004A7BAC"/>
    <w:rsid w:val="004B0BF9"/>
    <w:rsid w:val="004B104B"/>
    <w:rsid w:val="004B1A7D"/>
    <w:rsid w:val="004B35D1"/>
    <w:rsid w:val="004B4B22"/>
    <w:rsid w:val="004B7886"/>
    <w:rsid w:val="004C2E0A"/>
    <w:rsid w:val="004C4FDA"/>
    <w:rsid w:val="004C5C38"/>
    <w:rsid w:val="004C625A"/>
    <w:rsid w:val="004C691A"/>
    <w:rsid w:val="004C7A8F"/>
    <w:rsid w:val="004D0002"/>
    <w:rsid w:val="004D1279"/>
    <w:rsid w:val="004D14C8"/>
    <w:rsid w:val="004D154F"/>
    <w:rsid w:val="004D245E"/>
    <w:rsid w:val="004D36B7"/>
    <w:rsid w:val="004D3CE0"/>
    <w:rsid w:val="004D58B8"/>
    <w:rsid w:val="004D6AFF"/>
    <w:rsid w:val="004D75C0"/>
    <w:rsid w:val="004E0414"/>
    <w:rsid w:val="004E1211"/>
    <w:rsid w:val="004E132E"/>
    <w:rsid w:val="004E1C0F"/>
    <w:rsid w:val="004E20FB"/>
    <w:rsid w:val="004E2C17"/>
    <w:rsid w:val="004E323E"/>
    <w:rsid w:val="004E3743"/>
    <w:rsid w:val="004E5D81"/>
    <w:rsid w:val="004E6F2C"/>
    <w:rsid w:val="004F1E0F"/>
    <w:rsid w:val="004F343A"/>
    <w:rsid w:val="004F5287"/>
    <w:rsid w:val="005006B8"/>
    <w:rsid w:val="00501545"/>
    <w:rsid w:val="00502A2F"/>
    <w:rsid w:val="00502DDE"/>
    <w:rsid w:val="005034E8"/>
    <w:rsid w:val="005040B7"/>
    <w:rsid w:val="00504460"/>
    <w:rsid w:val="0050587A"/>
    <w:rsid w:val="00505DB0"/>
    <w:rsid w:val="00505F76"/>
    <w:rsid w:val="00506236"/>
    <w:rsid w:val="005100F7"/>
    <w:rsid w:val="0051265E"/>
    <w:rsid w:val="00515074"/>
    <w:rsid w:val="00515802"/>
    <w:rsid w:val="0051622A"/>
    <w:rsid w:val="0051735D"/>
    <w:rsid w:val="00520FA6"/>
    <w:rsid w:val="005221CC"/>
    <w:rsid w:val="005221D0"/>
    <w:rsid w:val="00522241"/>
    <w:rsid w:val="00523D45"/>
    <w:rsid w:val="005246FA"/>
    <w:rsid w:val="00530CA6"/>
    <w:rsid w:val="0053187C"/>
    <w:rsid w:val="00532B0F"/>
    <w:rsid w:val="00533174"/>
    <w:rsid w:val="005339EF"/>
    <w:rsid w:val="005367A2"/>
    <w:rsid w:val="0054144D"/>
    <w:rsid w:val="00541590"/>
    <w:rsid w:val="005417AA"/>
    <w:rsid w:val="0054360C"/>
    <w:rsid w:val="00543B9F"/>
    <w:rsid w:val="00544222"/>
    <w:rsid w:val="00544680"/>
    <w:rsid w:val="00544CAC"/>
    <w:rsid w:val="00546606"/>
    <w:rsid w:val="00546C8A"/>
    <w:rsid w:val="005477A7"/>
    <w:rsid w:val="00550A56"/>
    <w:rsid w:val="00551327"/>
    <w:rsid w:val="00551557"/>
    <w:rsid w:val="005543DC"/>
    <w:rsid w:val="00555372"/>
    <w:rsid w:val="00557D91"/>
    <w:rsid w:val="005606E8"/>
    <w:rsid w:val="00562DB4"/>
    <w:rsid w:val="0056400E"/>
    <w:rsid w:val="0056415F"/>
    <w:rsid w:val="00564BC1"/>
    <w:rsid w:val="005654A3"/>
    <w:rsid w:val="00565592"/>
    <w:rsid w:val="00566AE9"/>
    <w:rsid w:val="005706F4"/>
    <w:rsid w:val="00571A66"/>
    <w:rsid w:val="005723BC"/>
    <w:rsid w:val="00572D83"/>
    <w:rsid w:val="00574130"/>
    <w:rsid w:val="005759E2"/>
    <w:rsid w:val="005770B2"/>
    <w:rsid w:val="0057750C"/>
    <w:rsid w:val="00581CFA"/>
    <w:rsid w:val="005820E5"/>
    <w:rsid w:val="0058316A"/>
    <w:rsid w:val="00584E08"/>
    <w:rsid w:val="00584F2E"/>
    <w:rsid w:val="005858DE"/>
    <w:rsid w:val="0058624B"/>
    <w:rsid w:val="005863CC"/>
    <w:rsid w:val="005908BF"/>
    <w:rsid w:val="0059195E"/>
    <w:rsid w:val="005921AA"/>
    <w:rsid w:val="005944E8"/>
    <w:rsid w:val="005963D3"/>
    <w:rsid w:val="00597EEC"/>
    <w:rsid w:val="005A2EC6"/>
    <w:rsid w:val="005A3072"/>
    <w:rsid w:val="005A50A5"/>
    <w:rsid w:val="005A7621"/>
    <w:rsid w:val="005B1032"/>
    <w:rsid w:val="005B1252"/>
    <w:rsid w:val="005B187A"/>
    <w:rsid w:val="005B1C00"/>
    <w:rsid w:val="005B57A5"/>
    <w:rsid w:val="005C1F85"/>
    <w:rsid w:val="005C59C8"/>
    <w:rsid w:val="005C66F1"/>
    <w:rsid w:val="005C77A7"/>
    <w:rsid w:val="005C7B32"/>
    <w:rsid w:val="005D257E"/>
    <w:rsid w:val="005D34C7"/>
    <w:rsid w:val="005D39B1"/>
    <w:rsid w:val="005D3B6C"/>
    <w:rsid w:val="005D68BC"/>
    <w:rsid w:val="005E566C"/>
    <w:rsid w:val="005E6A0B"/>
    <w:rsid w:val="005E6A28"/>
    <w:rsid w:val="005E6B0F"/>
    <w:rsid w:val="005E6CE1"/>
    <w:rsid w:val="005E7C17"/>
    <w:rsid w:val="005F1782"/>
    <w:rsid w:val="005F2E6F"/>
    <w:rsid w:val="005F378D"/>
    <w:rsid w:val="005F39A2"/>
    <w:rsid w:val="005F4D0F"/>
    <w:rsid w:val="005F5C21"/>
    <w:rsid w:val="005F60BA"/>
    <w:rsid w:val="00601532"/>
    <w:rsid w:val="0061270C"/>
    <w:rsid w:val="006133A7"/>
    <w:rsid w:val="0061448E"/>
    <w:rsid w:val="00615D4D"/>
    <w:rsid w:val="00621E7F"/>
    <w:rsid w:val="00622371"/>
    <w:rsid w:val="00624DD7"/>
    <w:rsid w:val="00624E64"/>
    <w:rsid w:val="006265EA"/>
    <w:rsid w:val="00627837"/>
    <w:rsid w:val="006300B5"/>
    <w:rsid w:val="00631215"/>
    <w:rsid w:val="006318C0"/>
    <w:rsid w:val="006320C9"/>
    <w:rsid w:val="00632C82"/>
    <w:rsid w:val="00632CDB"/>
    <w:rsid w:val="006334D9"/>
    <w:rsid w:val="00634518"/>
    <w:rsid w:val="00634D5D"/>
    <w:rsid w:val="00635AC4"/>
    <w:rsid w:val="0063709B"/>
    <w:rsid w:val="00637C11"/>
    <w:rsid w:val="00643155"/>
    <w:rsid w:val="00645006"/>
    <w:rsid w:val="0064684C"/>
    <w:rsid w:val="00650498"/>
    <w:rsid w:val="00650D4D"/>
    <w:rsid w:val="00655101"/>
    <w:rsid w:val="00660584"/>
    <w:rsid w:val="0066183C"/>
    <w:rsid w:val="00661A8F"/>
    <w:rsid w:val="0066396C"/>
    <w:rsid w:val="00663BD1"/>
    <w:rsid w:val="006645D5"/>
    <w:rsid w:val="0066485C"/>
    <w:rsid w:val="006653EF"/>
    <w:rsid w:val="00667CE8"/>
    <w:rsid w:val="006705A4"/>
    <w:rsid w:val="00671F5F"/>
    <w:rsid w:val="00672AD9"/>
    <w:rsid w:val="00673D56"/>
    <w:rsid w:val="00675C5A"/>
    <w:rsid w:val="00676E88"/>
    <w:rsid w:val="00677D50"/>
    <w:rsid w:val="006803A5"/>
    <w:rsid w:val="006806F4"/>
    <w:rsid w:val="00681537"/>
    <w:rsid w:val="006816C1"/>
    <w:rsid w:val="00682EA0"/>
    <w:rsid w:val="00683497"/>
    <w:rsid w:val="0068583A"/>
    <w:rsid w:val="00686354"/>
    <w:rsid w:val="0069194C"/>
    <w:rsid w:val="00691A1A"/>
    <w:rsid w:val="006921C3"/>
    <w:rsid w:val="006931E6"/>
    <w:rsid w:val="00693335"/>
    <w:rsid w:val="00693DC5"/>
    <w:rsid w:val="006970A3"/>
    <w:rsid w:val="00697A3A"/>
    <w:rsid w:val="00697FD3"/>
    <w:rsid w:val="006A1A54"/>
    <w:rsid w:val="006A2A3E"/>
    <w:rsid w:val="006A42AA"/>
    <w:rsid w:val="006A4799"/>
    <w:rsid w:val="006A55D3"/>
    <w:rsid w:val="006A6209"/>
    <w:rsid w:val="006A688E"/>
    <w:rsid w:val="006A6DD1"/>
    <w:rsid w:val="006A7C17"/>
    <w:rsid w:val="006A7F8D"/>
    <w:rsid w:val="006B13F7"/>
    <w:rsid w:val="006B3C94"/>
    <w:rsid w:val="006B44D6"/>
    <w:rsid w:val="006B6F8B"/>
    <w:rsid w:val="006B7CFD"/>
    <w:rsid w:val="006C15AF"/>
    <w:rsid w:val="006C36A4"/>
    <w:rsid w:val="006C4361"/>
    <w:rsid w:val="006C52BF"/>
    <w:rsid w:val="006C6AA0"/>
    <w:rsid w:val="006C6BAA"/>
    <w:rsid w:val="006D0CC3"/>
    <w:rsid w:val="006D1151"/>
    <w:rsid w:val="006E0196"/>
    <w:rsid w:val="006E05DA"/>
    <w:rsid w:val="006E26AB"/>
    <w:rsid w:val="006E2E89"/>
    <w:rsid w:val="006E42A1"/>
    <w:rsid w:val="006E5E74"/>
    <w:rsid w:val="006F48E4"/>
    <w:rsid w:val="006F4FB9"/>
    <w:rsid w:val="00701BBD"/>
    <w:rsid w:val="00702484"/>
    <w:rsid w:val="00702DA3"/>
    <w:rsid w:val="00702FBC"/>
    <w:rsid w:val="007052FA"/>
    <w:rsid w:val="007058C5"/>
    <w:rsid w:val="00707CA1"/>
    <w:rsid w:val="00707D89"/>
    <w:rsid w:val="00707EA2"/>
    <w:rsid w:val="0071082D"/>
    <w:rsid w:val="00711629"/>
    <w:rsid w:val="007145C2"/>
    <w:rsid w:val="007147F3"/>
    <w:rsid w:val="00714B12"/>
    <w:rsid w:val="007157D8"/>
    <w:rsid w:val="00715C7E"/>
    <w:rsid w:val="0071680A"/>
    <w:rsid w:val="00716D48"/>
    <w:rsid w:val="00716DD0"/>
    <w:rsid w:val="00716F0C"/>
    <w:rsid w:val="00720AFA"/>
    <w:rsid w:val="00722471"/>
    <w:rsid w:val="00722A17"/>
    <w:rsid w:val="00722DB4"/>
    <w:rsid w:val="00723406"/>
    <w:rsid w:val="007253F8"/>
    <w:rsid w:val="00727B50"/>
    <w:rsid w:val="00731FAE"/>
    <w:rsid w:val="00731FB2"/>
    <w:rsid w:val="007323B5"/>
    <w:rsid w:val="00733F02"/>
    <w:rsid w:val="00734EAB"/>
    <w:rsid w:val="00736867"/>
    <w:rsid w:val="007400C8"/>
    <w:rsid w:val="00741B09"/>
    <w:rsid w:val="007447C5"/>
    <w:rsid w:val="007459B8"/>
    <w:rsid w:val="00747377"/>
    <w:rsid w:val="0075091F"/>
    <w:rsid w:val="00752F92"/>
    <w:rsid w:val="00752FEE"/>
    <w:rsid w:val="00753C8D"/>
    <w:rsid w:val="0075454B"/>
    <w:rsid w:val="00755DFC"/>
    <w:rsid w:val="00756AB2"/>
    <w:rsid w:val="00761FE2"/>
    <w:rsid w:val="0076216A"/>
    <w:rsid w:val="00763848"/>
    <w:rsid w:val="00763FD3"/>
    <w:rsid w:val="00764706"/>
    <w:rsid w:val="00764A8D"/>
    <w:rsid w:val="00765126"/>
    <w:rsid w:val="00767E89"/>
    <w:rsid w:val="0077045D"/>
    <w:rsid w:val="00770EF4"/>
    <w:rsid w:val="00772421"/>
    <w:rsid w:val="00773E6C"/>
    <w:rsid w:val="0077634C"/>
    <w:rsid w:val="00776CD2"/>
    <w:rsid w:val="00781F28"/>
    <w:rsid w:val="00783379"/>
    <w:rsid w:val="00783524"/>
    <w:rsid w:val="007836DA"/>
    <w:rsid w:val="00784109"/>
    <w:rsid w:val="00784991"/>
    <w:rsid w:val="00784999"/>
    <w:rsid w:val="00787B44"/>
    <w:rsid w:val="00787BA9"/>
    <w:rsid w:val="00794853"/>
    <w:rsid w:val="0079520F"/>
    <w:rsid w:val="007967DA"/>
    <w:rsid w:val="007978FD"/>
    <w:rsid w:val="007A0EB2"/>
    <w:rsid w:val="007A3153"/>
    <w:rsid w:val="007A3F5B"/>
    <w:rsid w:val="007A4FC2"/>
    <w:rsid w:val="007A642F"/>
    <w:rsid w:val="007A66F1"/>
    <w:rsid w:val="007A6845"/>
    <w:rsid w:val="007A7296"/>
    <w:rsid w:val="007B25CD"/>
    <w:rsid w:val="007B2E80"/>
    <w:rsid w:val="007B2F29"/>
    <w:rsid w:val="007B481C"/>
    <w:rsid w:val="007B6A54"/>
    <w:rsid w:val="007C09D3"/>
    <w:rsid w:val="007C2483"/>
    <w:rsid w:val="007C4330"/>
    <w:rsid w:val="007C4A31"/>
    <w:rsid w:val="007C4F9F"/>
    <w:rsid w:val="007C702B"/>
    <w:rsid w:val="007C712C"/>
    <w:rsid w:val="007C759B"/>
    <w:rsid w:val="007D0A1B"/>
    <w:rsid w:val="007D25B3"/>
    <w:rsid w:val="007D3A65"/>
    <w:rsid w:val="007D5F18"/>
    <w:rsid w:val="007D63A4"/>
    <w:rsid w:val="007D6FB1"/>
    <w:rsid w:val="007D785D"/>
    <w:rsid w:val="007D7F47"/>
    <w:rsid w:val="007E3B1F"/>
    <w:rsid w:val="007E5328"/>
    <w:rsid w:val="007E5344"/>
    <w:rsid w:val="007E6DDF"/>
    <w:rsid w:val="007F082A"/>
    <w:rsid w:val="007F09EA"/>
    <w:rsid w:val="007F57D5"/>
    <w:rsid w:val="007F5D32"/>
    <w:rsid w:val="007F6346"/>
    <w:rsid w:val="007F6497"/>
    <w:rsid w:val="007F7721"/>
    <w:rsid w:val="007F7E92"/>
    <w:rsid w:val="00800567"/>
    <w:rsid w:val="008008BB"/>
    <w:rsid w:val="00800EEA"/>
    <w:rsid w:val="008013C9"/>
    <w:rsid w:val="00801E87"/>
    <w:rsid w:val="00802D88"/>
    <w:rsid w:val="0080380B"/>
    <w:rsid w:val="008073C4"/>
    <w:rsid w:val="00811557"/>
    <w:rsid w:val="00822D3D"/>
    <w:rsid w:val="008243DC"/>
    <w:rsid w:val="00824DF1"/>
    <w:rsid w:val="0083483E"/>
    <w:rsid w:val="0083540F"/>
    <w:rsid w:val="00836B04"/>
    <w:rsid w:val="00836B93"/>
    <w:rsid w:val="00836F28"/>
    <w:rsid w:val="00837A1C"/>
    <w:rsid w:val="00837ABF"/>
    <w:rsid w:val="00837F99"/>
    <w:rsid w:val="008403DF"/>
    <w:rsid w:val="008433B2"/>
    <w:rsid w:val="00845591"/>
    <w:rsid w:val="00845B4F"/>
    <w:rsid w:val="00845F8D"/>
    <w:rsid w:val="008468C2"/>
    <w:rsid w:val="00852FDE"/>
    <w:rsid w:val="00854398"/>
    <w:rsid w:val="008556DC"/>
    <w:rsid w:val="008560F8"/>
    <w:rsid w:val="008565E9"/>
    <w:rsid w:val="008568B2"/>
    <w:rsid w:val="00860EE6"/>
    <w:rsid w:val="00861736"/>
    <w:rsid w:val="00861A38"/>
    <w:rsid w:val="00862346"/>
    <w:rsid w:val="0086467B"/>
    <w:rsid w:val="008665DB"/>
    <w:rsid w:val="0086760F"/>
    <w:rsid w:val="0087154F"/>
    <w:rsid w:val="008715CA"/>
    <w:rsid w:val="00871F5A"/>
    <w:rsid w:val="0087282F"/>
    <w:rsid w:val="008737D4"/>
    <w:rsid w:val="0087575B"/>
    <w:rsid w:val="00875BBA"/>
    <w:rsid w:val="00876704"/>
    <w:rsid w:val="00876896"/>
    <w:rsid w:val="008771B2"/>
    <w:rsid w:val="00877298"/>
    <w:rsid w:val="00877A4A"/>
    <w:rsid w:val="00877B96"/>
    <w:rsid w:val="00881059"/>
    <w:rsid w:val="00881953"/>
    <w:rsid w:val="00882445"/>
    <w:rsid w:val="008838A9"/>
    <w:rsid w:val="008845F7"/>
    <w:rsid w:val="0088531C"/>
    <w:rsid w:val="00887498"/>
    <w:rsid w:val="008909E8"/>
    <w:rsid w:val="0089109E"/>
    <w:rsid w:val="008944E5"/>
    <w:rsid w:val="00894706"/>
    <w:rsid w:val="00894B4B"/>
    <w:rsid w:val="00895350"/>
    <w:rsid w:val="00897860"/>
    <w:rsid w:val="008A0826"/>
    <w:rsid w:val="008A10E3"/>
    <w:rsid w:val="008A1ED2"/>
    <w:rsid w:val="008A2DFC"/>
    <w:rsid w:val="008A4762"/>
    <w:rsid w:val="008A54A2"/>
    <w:rsid w:val="008A5765"/>
    <w:rsid w:val="008A5E82"/>
    <w:rsid w:val="008A6675"/>
    <w:rsid w:val="008B0703"/>
    <w:rsid w:val="008B0878"/>
    <w:rsid w:val="008B0912"/>
    <w:rsid w:val="008B09AA"/>
    <w:rsid w:val="008B0B2B"/>
    <w:rsid w:val="008B3288"/>
    <w:rsid w:val="008B417F"/>
    <w:rsid w:val="008C0253"/>
    <w:rsid w:val="008C2232"/>
    <w:rsid w:val="008C28FF"/>
    <w:rsid w:val="008C4644"/>
    <w:rsid w:val="008C6494"/>
    <w:rsid w:val="008D11B8"/>
    <w:rsid w:val="008D245E"/>
    <w:rsid w:val="008D3DEF"/>
    <w:rsid w:val="008D43C5"/>
    <w:rsid w:val="008D45B9"/>
    <w:rsid w:val="008D79E5"/>
    <w:rsid w:val="008E0092"/>
    <w:rsid w:val="008E0571"/>
    <w:rsid w:val="008E2A37"/>
    <w:rsid w:val="008E33DA"/>
    <w:rsid w:val="008E4491"/>
    <w:rsid w:val="008E5109"/>
    <w:rsid w:val="008E5E13"/>
    <w:rsid w:val="008E69C4"/>
    <w:rsid w:val="008E7F2C"/>
    <w:rsid w:val="008F1589"/>
    <w:rsid w:val="008F16C4"/>
    <w:rsid w:val="008F244C"/>
    <w:rsid w:val="008F34E8"/>
    <w:rsid w:val="008F40E7"/>
    <w:rsid w:val="008F4179"/>
    <w:rsid w:val="008F53E1"/>
    <w:rsid w:val="00901A41"/>
    <w:rsid w:val="00902262"/>
    <w:rsid w:val="00902551"/>
    <w:rsid w:val="00903253"/>
    <w:rsid w:val="0090756C"/>
    <w:rsid w:val="00910714"/>
    <w:rsid w:val="009123F1"/>
    <w:rsid w:val="00913253"/>
    <w:rsid w:val="00915FBD"/>
    <w:rsid w:val="00916721"/>
    <w:rsid w:val="00916C58"/>
    <w:rsid w:val="00917B03"/>
    <w:rsid w:val="00920B21"/>
    <w:rsid w:val="00920E0B"/>
    <w:rsid w:val="00920F8A"/>
    <w:rsid w:val="00923324"/>
    <w:rsid w:val="00923552"/>
    <w:rsid w:val="00924E62"/>
    <w:rsid w:val="00925675"/>
    <w:rsid w:val="00925B79"/>
    <w:rsid w:val="009300CD"/>
    <w:rsid w:val="009301A6"/>
    <w:rsid w:val="0093067F"/>
    <w:rsid w:val="009333C2"/>
    <w:rsid w:val="00933714"/>
    <w:rsid w:val="009344C3"/>
    <w:rsid w:val="009408F4"/>
    <w:rsid w:val="00940AC6"/>
    <w:rsid w:val="00941EAD"/>
    <w:rsid w:val="00941F54"/>
    <w:rsid w:val="00942A57"/>
    <w:rsid w:val="009441B5"/>
    <w:rsid w:val="00944249"/>
    <w:rsid w:val="009459F1"/>
    <w:rsid w:val="00946C1C"/>
    <w:rsid w:val="009505F3"/>
    <w:rsid w:val="00950FC0"/>
    <w:rsid w:val="009517EB"/>
    <w:rsid w:val="00952304"/>
    <w:rsid w:val="0095234D"/>
    <w:rsid w:val="009523C2"/>
    <w:rsid w:val="00952E92"/>
    <w:rsid w:val="009540FF"/>
    <w:rsid w:val="00955FDB"/>
    <w:rsid w:val="0095675E"/>
    <w:rsid w:val="00956A16"/>
    <w:rsid w:val="00962E23"/>
    <w:rsid w:val="009631AC"/>
    <w:rsid w:val="00967340"/>
    <w:rsid w:val="009710D0"/>
    <w:rsid w:val="00973615"/>
    <w:rsid w:val="00975AC8"/>
    <w:rsid w:val="009770C5"/>
    <w:rsid w:val="00977D30"/>
    <w:rsid w:val="009805D1"/>
    <w:rsid w:val="0098087B"/>
    <w:rsid w:val="00984966"/>
    <w:rsid w:val="00985EE9"/>
    <w:rsid w:val="0098609D"/>
    <w:rsid w:val="009861D8"/>
    <w:rsid w:val="0098769C"/>
    <w:rsid w:val="0099069D"/>
    <w:rsid w:val="009917A0"/>
    <w:rsid w:val="009939BE"/>
    <w:rsid w:val="00994AC5"/>
    <w:rsid w:val="00997179"/>
    <w:rsid w:val="009A0537"/>
    <w:rsid w:val="009A0AB5"/>
    <w:rsid w:val="009A1B6D"/>
    <w:rsid w:val="009A4E3B"/>
    <w:rsid w:val="009A53D1"/>
    <w:rsid w:val="009A56B8"/>
    <w:rsid w:val="009A5703"/>
    <w:rsid w:val="009A7215"/>
    <w:rsid w:val="009A7D94"/>
    <w:rsid w:val="009B2F17"/>
    <w:rsid w:val="009B3086"/>
    <w:rsid w:val="009B4188"/>
    <w:rsid w:val="009B64B0"/>
    <w:rsid w:val="009B69FB"/>
    <w:rsid w:val="009C0A5C"/>
    <w:rsid w:val="009C149C"/>
    <w:rsid w:val="009C2A55"/>
    <w:rsid w:val="009C3777"/>
    <w:rsid w:val="009C4820"/>
    <w:rsid w:val="009C4F47"/>
    <w:rsid w:val="009C5CB8"/>
    <w:rsid w:val="009D03D7"/>
    <w:rsid w:val="009D0C86"/>
    <w:rsid w:val="009D1EA7"/>
    <w:rsid w:val="009D1EE0"/>
    <w:rsid w:val="009D22CF"/>
    <w:rsid w:val="009D29EC"/>
    <w:rsid w:val="009D3077"/>
    <w:rsid w:val="009D3104"/>
    <w:rsid w:val="009D37D3"/>
    <w:rsid w:val="009D38DD"/>
    <w:rsid w:val="009D3F2B"/>
    <w:rsid w:val="009D53EF"/>
    <w:rsid w:val="009D6891"/>
    <w:rsid w:val="009D6F75"/>
    <w:rsid w:val="009E0B66"/>
    <w:rsid w:val="009E24B7"/>
    <w:rsid w:val="009E269E"/>
    <w:rsid w:val="009E41F5"/>
    <w:rsid w:val="009E4B19"/>
    <w:rsid w:val="009E5C0B"/>
    <w:rsid w:val="009E6833"/>
    <w:rsid w:val="009F03E2"/>
    <w:rsid w:val="009F0E0D"/>
    <w:rsid w:val="009F25CE"/>
    <w:rsid w:val="009F3676"/>
    <w:rsid w:val="009F3E1B"/>
    <w:rsid w:val="009F429A"/>
    <w:rsid w:val="009F4442"/>
    <w:rsid w:val="009F545D"/>
    <w:rsid w:val="009F6A00"/>
    <w:rsid w:val="009F6F18"/>
    <w:rsid w:val="009F75B1"/>
    <w:rsid w:val="009F75F7"/>
    <w:rsid w:val="00A00646"/>
    <w:rsid w:val="00A01A29"/>
    <w:rsid w:val="00A01B5D"/>
    <w:rsid w:val="00A03333"/>
    <w:rsid w:val="00A036D3"/>
    <w:rsid w:val="00A04047"/>
    <w:rsid w:val="00A047BA"/>
    <w:rsid w:val="00A048D5"/>
    <w:rsid w:val="00A04BAC"/>
    <w:rsid w:val="00A07104"/>
    <w:rsid w:val="00A0737D"/>
    <w:rsid w:val="00A10BB9"/>
    <w:rsid w:val="00A1350A"/>
    <w:rsid w:val="00A16619"/>
    <w:rsid w:val="00A16793"/>
    <w:rsid w:val="00A17723"/>
    <w:rsid w:val="00A204ED"/>
    <w:rsid w:val="00A21084"/>
    <w:rsid w:val="00A2134D"/>
    <w:rsid w:val="00A220A8"/>
    <w:rsid w:val="00A230F7"/>
    <w:rsid w:val="00A23EA4"/>
    <w:rsid w:val="00A24B5E"/>
    <w:rsid w:val="00A256DE"/>
    <w:rsid w:val="00A26DE8"/>
    <w:rsid w:val="00A327FB"/>
    <w:rsid w:val="00A34A36"/>
    <w:rsid w:val="00A352BB"/>
    <w:rsid w:val="00A3745B"/>
    <w:rsid w:val="00A41DD4"/>
    <w:rsid w:val="00A41E91"/>
    <w:rsid w:val="00A476D6"/>
    <w:rsid w:val="00A51F34"/>
    <w:rsid w:val="00A5490F"/>
    <w:rsid w:val="00A55148"/>
    <w:rsid w:val="00A559F1"/>
    <w:rsid w:val="00A55F82"/>
    <w:rsid w:val="00A61939"/>
    <w:rsid w:val="00A61999"/>
    <w:rsid w:val="00A64419"/>
    <w:rsid w:val="00A64AC0"/>
    <w:rsid w:val="00A708C9"/>
    <w:rsid w:val="00A712EB"/>
    <w:rsid w:val="00A712F4"/>
    <w:rsid w:val="00A717DB"/>
    <w:rsid w:val="00A722AB"/>
    <w:rsid w:val="00A754AB"/>
    <w:rsid w:val="00A762D8"/>
    <w:rsid w:val="00A76C7C"/>
    <w:rsid w:val="00A8172B"/>
    <w:rsid w:val="00A83413"/>
    <w:rsid w:val="00A84A16"/>
    <w:rsid w:val="00A84F15"/>
    <w:rsid w:val="00A923A5"/>
    <w:rsid w:val="00A92544"/>
    <w:rsid w:val="00A9444E"/>
    <w:rsid w:val="00A9612C"/>
    <w:rsid w:val="00A9660B"/>
    <w:rsid w:val="00A96B90"/>
    <w:rsid w:val="00A97069"/>
    <w:rsid w:val="00AA0D5A"/>
    <w:rsid w:val="00AA22C3"/>
    <w:rsid w:val="00AA33D2"/>
    <w:rsid w:val="00AA3ABF"/>
    <w:rsid w:val="00AA4398"/>
    <w:rsid w:val="00AA5145"/>
    <w:rsid w:val="00AA567B"/>
    <w:rsid w:val="00AA6360"/>
    <w:rsid w:val="00AB0323"/>
    <w:rsid w:val="00AB2527"/>
    <w:rsid w:val="00AB30B4"/>
    <w:rsid w:val="00AB3EAA"/>
    <w:rsid w:val="00AC2798"/>
    <w:rsid w:val="00AC3913"/>
    <w:rsid w:val="00AC6964"/>
    <w:rsid w:val="00AD159E"/>
    <w:rsid w:val="00AD1BB1"/>
    <w:rsid w:val="00AD2E99"/>
    <w:rsid w:val="00AD554E"/>
    <w:rsid w:val="00AD73B8"/>
    <w:rsid w:val="00AE3056"/>
    <w:rsid w:val="00AE3E3F"/>
    <w:rsid w:val="00AE48F0"/>
    <w:rsid w:val="00AE4D6C"/>
    <w:rsid w:val="00AE5ACC"/>
    <w:rsid w:val="00AE5C5F"/>
    <w:rsid w:val="00AE7700"/>
    <w:rsid w:val="00AF1704"/>
    <w:rsid w:val="00AF1D55"/>
    <w:rsid w:val="00AF22C9"/>
    <w:rsid w:val="00AF260A"/>
    <w:rsid w:val="00AF2D66"/>
    <w:rsid w:val="00AF39DB"/>
    <w:rsid w:val="00AF5C5E"/>
    <w:rsid w:val="00AF5ECB"/>
    <w:rsid w:val="00AF79EA"/>
    <w:rsid w:val="00B005FB"/>
    <w:rsid w:val="00B0139E"/>
    <w:rsid w:val="00B01E0B"/>
    <w:rsid w:val="00B029DD"/>
    <w:rsid w:val="00B0347C"/>
    <w:rsid w:val="00B03E2C"/>
    <w:rsid w:val="00B05C41"/>
    <w:rsid w:val="00B06512"/>
    <w:rsid w:val="00B0687C"/>
    <w:rsid w:val="00B06B97"/>
    <w:rsid w:val="00B07386"/>
    <w:rsid w:val="00B07E11"/>
    <w:rsid w:val="00B10D2B"/>
    <w:rsid w:val="00B12116"/>
    <w:rsid w:val="00B12E30"/>
    <w:rsid w:val="00B13BBF"/>
    <w:rsid w:val="00B162C6"/>
    <w:rsid w:val="00B16AA7"/>
    <w:rsid w:val="00B173CA"/>
    <w:rsid w:val="00B2115D"/>
    <w:rsid w:val="00B212CC"/>
    <w:rsid w:val="00B22B79"/>
    <w:rsid w:val="00B2345E"/>
    <w:rsid w:val="00B24185"/>
    <w:rsid w:val="00B27037"/>
    <w:rsid w:val="00B2728C"/>
    <w:rsid w:val="00B279A5"/>
    <w:rsid w:val="00B27EB2"/>
    <w:rsid w:val="00B300DD"/>
    <w:rsid w:val="00B333BB"/>
    <w:rsid w:val="00B36F22"/>
    <w:rsid w:val="00B37E53"/>
    <w:rsid w:val="00B402C9"/>
    <w:rsid w:val="00B40D47"/>
    <w:rsid w:val="00B41358"/>
    <w:rsid w:val="00B42A4D"/>
    <w:rsid w:val="00B43B1F"/>
    <w:rsid w:val="00B45DEA"/>
    <w:rsid w:val="00B46A1B"/>
    <w:rsid w:val="00B47897"/>
    <w:rsid w:val="00B51E6A"/>
    <w:rsid w:val="00B5222D"/>
    <w:rsid w:val="00B527AD"/>
    <w:rsid w:val="00B54FD4"/>
    <w:rsid w:val="00B554A0"/>
    <w:rsid w:val="00B56449"/>
    <w:rsid w:val="00B60942"/>
    <w:rsid w:val="00B6117C"/>
    <w:rsid w:val="00B612CF"/>
    <w:rsid w:val="00B62970"/>
    <w:rsid w:val="00B63207"/>
    <w:rsid w:val="00B63967"/>
    <w:rsid w:val="00B64577"/>
    <w:rsid w:val="00B652BE"/>
    <w:rsid w:val="00B6571F"/>
    <w:rsid w:val="00B6603C"/>
    <w:rsid w:val="00B662DA"/>
    <w:rsid w:val="00B6707C"/>
    <w:rsid w:val="00B70385"/>
    <w:rsid w:val="00B71052"/>
    <w:rsid w:val="00B71639"/>
    <w:rsid w:val="00B72160"/>
    <w:rsid w:val="00B73079"/>
    <w:rsid w:val="00B732CE"/>
    <w:rsid w:val="00B762D2"/>
    <w:rsid w:val="00B762EC"/>
    <w:rsid w:val="00B776F0"/>
    <w:rsid w:val="00B77D47"/>
    <w:rsid w:val="00B77E5E"/>
    <w:rsid w:val="00B81830"/>
    <w:rsid w:val="00B820B4"/>
    <w:rsid w:val="00B82DF6"/>
    <w:rsid w:val="00B85390"/>
    <w:rsid w:val="00B87183"/>
    <w:rsid w:val="00B907B9"/>
    <w:rsid w:val="00B909E4"/>
    <w:rsid w:val="00B92951"/>
    <w:rsid w:val="00B92F2B"/>
    <w:rsid w:val="00B93A1F"/>
    <w:rsid w:val="00B93D14"/>
    <w:rsid w:val="00B95586"/>
    <w:rsid w:val="00B957A5"/>
    <w:rsid w:val="00B95C0F"/>
    <w:rsid w:val="00B96539"/>
    <w:rsid w:val="00BA0AE9"/>
    <w:rsid w:val="00BA24F4"/>
    <w:rsid w:val="00BA4AE4"/>
    <w:rsid w:val="00BA62A3"/>
    <w:rsid w:val="00BB2CE4"/>
    <w:rsid w:val="00BB7AAC"/>
    <w:rsid w:val="00BC0170"/>
    <w:rsid w:val="00BC0233"/>
    <w:rsid w:val="00BC0D5F"/>
    <w:rsid w:val="00BC0DDA"/>
    <w:rsid w:val="00BC10B5"/>
    <w:rsid w:val="00BC1BBB"/>
    <w:rsid w:val="00BC1BE3"/>
    <w:rsid w:val="00BC2D77"/>
    <w:rsid w:val="00BC407A"/>
    <w:rsid w:val="00BC5C08"/>
    <w:rsid w:val="00BC5E1E"/>
    <w:rsid w:val="00BC63CE"/>
    <w:rsid w:val="00BC6DF4"/>
    <w:rsid w:val="00BD01F9"/>
    <w:rsid w:val="00BD0934"/>
    <w:rsid w:val="00BD1010"/>
    <w:rsid w:val="00BD11A3"/>
    <w:rsid w:val="00BD2673"/>
    <w:rsid w:val="00BD4B70"/>
    <w:rsid w:val="00BD5A55"/>
    <w:rsid w:val="00BD7196"/>
    <w:rsid w:val="00BE3B6A"/>
    <w:rsid w:val="00BE44D6"/>
    <w:rsid w:val="00BE4A34"/>
    <w:rsid w:val="00BE56C5"/>
    <w:rsid w:val="00BE5D9B"/>
    <w:rsid w:val="00BE634F"/>
    <w:rsid w:val="00BE73CF"/>
    <w:rsid w:val="00BE7476"/>
    <w:rsid w:val="00BE7533"/>
    <w:rsid w:val="00BE7E81"/>
    <w:rsid w:val="00BF00AD"/>
    <w:rsid w:val="00BF03A7"/>
    <w:rsid w:val="00BF1011"/>
    <w:rsid w:val="00BF1AD3"/>
    <w:rsid w:val="00BF1FE4"/>
    <w:rsid w:val="00BF3305"/>
    <w:rsid w:val="00BF42B0"/>
    <w:rsid w:val="00BF635B"/>
    <w:rsid w:val="00C00C94"/>
    <w:rsid w:val="00C035AB"/>
    <w:rsid w:val="00C05090"/>
    <w:rsid w:val="00C059D3"/>
    <w:rsid w:val="00C05F2A"/>
    <w:rsid w:val="00C06595"/>
    <w:rsid w:val="00C069CF"/>
    <w:rsid w:val="00C107A6"/>
    <w:rsid w:val="00C13663"/>
    <w:rsid w:val="00C16BC0"/>
    <w:rsid w:val="00C1780F"/>
    <w:rsid w:val="00C204D5"/>
    <w:rsid w:val="00C20C79"/>
    <w:rsid w:val="00C2178C"/>
    <w:rsid w:val="00C21D6A"/>
    <w:rsid w:val="00C22257"/>
    <w:rsid w:val="00C22324"/>
    <w:rsid w:val="00C233EE"/>
    <w:rsid w:val="00C23CC2"/>
    <w:rsid w:val="00C23F70"/>
    <w:rsid w:val="00C2607B"/>
    <w:rsid w:val="00C2674D"/>
    <w:rsid w:val="00C27ABA"/>
    <w:rsid w:val="00C3172E"/>
    <w:rsid w:val="00C3194E"/>
    <w:rsid w:val="00C3316F"/>
    <w:rsid w:val="00C36D19"/>
    <w:rsid w:val="00C37C9E"/>
    <w:rsid w:val="00C42209"/>
    <w:rsid w:val="00C44EC0"/>
    <w:rsid w:val="00C451ED"/>
    <w:rsid w:val="00C47A20"/>
    <w:rsid w:val="00C47E1E"/>
    <w:rsid w:val="00C508EF"/>
    <w:rsid w:val="00C53836"/>
    <w:rsid w:val="00C5575F"/>
    <w:rsid w:val="00C5601B"/>
    <w:rsid w:val="00C56153"/>
    <w:rsid w:val="00C6003C"/>
    <w:rsid w:val="00C60953"/>
    <w:rsid w:val="00C6133A"/>
    <w:rsid w:val="00C61B0D"/>
    <w:rsid w:val="00C620B6"/>
    <w:rsid w:val="00C633C7"/>
    <w:rsid w:val="00C67091"/>
    <w:rsid w:val="00C70ACD"/>
    <w:rsid w:val="00C70D59"/>
    <w:rsid w:val="00C71858"/>
    <w:rsid w:val="00C71CEF"/>
    <w:rsid w:val="00C729C0"/>
    <w:rsid w:val="00C76511"/>
    <w:rsid w:val="00C7770E"/>
    <w:rsid w:val="00C801E8"/>
    <w:rsid w:val="00C80E1D"/>
    <w:rsid w:val="00C81D5B"/>
    <w:rsid w:val="00C81F31"/>
    <w:rsid w:val="00C82E44"/>
    <w:rsid w:val="00C9261A"/>
    <w:rsid w:val="00C93732"/>
    <w:rsid w:val="00C943D5"/>
    <w:rsid w:val="00C95FE1"/>
    <w:rsid w:val="00C97E50"/>
    <w:rsid w:val="00CA1755"/>
    <w:rsid w:val="00CA19BD"/>
    <w:rsid w:val="00CA1D1E"/>
    <w:rsid w:val="00CA2C77"/>
    <w:rsid w:val="00CA2E8D"/>
    <w:rsid w:val="00CA4FF6"/>
    <w:rsid w:val="00CB04E6"/>
    <w:rsid w:val="00CB267D"/>
    <w:rsid w:val="00CB4464"/>
    <w:rsid w:val="00CB6519"/>
    <w:rsid w:val="00CB7370"/>
    <w:rsid w:val="00CC16F2"/>
    <w:rsid w:val="00CC22AA"/>
    <w:rsid w:val="00CC25A3"/>
    <w:rsid w:val="00CC43DB"/>
    <w:rsid w:val="00CD0578"/>
    <w:rsid w:val="00CD1CBA"/>
    <w:rsid w:val="00CD2C7B"/>
    <w:rsid w:val="00CD40FD"/>
    <w:rsid w:val="00CD5F8A"/>
    <w:rsid w:val="00CD7D3F"/>
    <w:rsid w:val="00CE2A0C"/>
    <w:rsid w:val="00CE3B60"/>
    <w:rsid w:val="00CE3CE4"/>
    <w:rsid w:val="00CE43A8"/>
    <w:rsid w:val="00CE4DC0"/>
    <w:rsid w:val="00CE587D"/>
    <w:rsid w:val="00CE77BF"/>
    <w:rsid w:val="00CF11E6"/>
    <w:rsid w:val="00CF133F"/>
    <w:rsid w:val="00CF2B44"/>
    <w:rsid w:val="00CF4933"/>
    <w:rsid w:val="00CF4B0F"/>
    <w:rsid w:val="00CF5A21"/>
    <w:rsid w:val="00D0017B"/>
    <w:rsid w:val="00D01131"/>
    <w:rsid w:val="00D0202E"/>
    <w:rsid w:val="00D02F44"/>
    <w:rsid w:val="00D03056"/>
    <w:rsid w:val="00D04865"/>
    <w:rsid w:val="00D0497C"/>
    <w:rsid w:val="00D051F2"/>
    <w:rsid w:val="00D05B6E"/>
    <w:rsid w:val="00D07505"/>
    <w:rsid w:val="00D10C4A"/>
    <w:rsid w:val="00D11435"/>
    <w:rsid w:val="00D11CDC"/>
    <w:rsid w:val="00D14BCB"/>
    <w:rsid w:val="00D15923"/>
    <w:rsid w:val="00D15B63"/>
    <w:rsid w:val="00D170D9"/>
    <w:rsid w:val="00D17E90"/>
    <w:rsid w:val="00D225C0"/>
    <w:rsid w:val="00D2342A"/>
    <w:rsid w:val="00D23B11"/>
    <w:rsid w:val="00D23B90"/>
    <w:rsid w:val="00D2442F"/>
    <w:rsid w:val="00D25AD6"/>
    <w:rsid w:val="00D30848"/>
    <w:rsid w:val="00D30D6A"/>
    <w:rsid w:val="00D31B59"/>
    <w:rsid w:val="00D31CAE"/>
    <w:rsid w:val="00D333D9"/>
    <w:rsid w:val="00D3787C"/>
    <w:rsid w:val="00D378A5"/>
    <w:rsid w:val="00D405EF"/>
    <w:rsid w:val="00D42045"/>
    <w:rsid w:val="00D43981"/>
    <w:rsid w:val="00D44D96"/>
    <w:rsid w:val="00D45281"/>
    <w:rsid w:val="00D459DA"/>
    <w:rsid w:val="00D46D00"/>
    <w:rsid w:val="00D47033"/>
    <w:rsid w:val="00D476F5"/>
    <w:rsid w:val="00D514BA"/>
    <w:rsid w:val="00D5332A"/>
    <w:rsid w:val="00D5345B"/>
    <w:rsid w:val="00D549F8"/>
    <w:rsid w:val="00D5709B"/>
    <w:rsid w:val="00D627C2"/>
    <w:rsid w:val="00D63074"/>
    <w:rsid w:val="00D653C5"/>
    <w:rsid w:val="00D65D73"/>
    <w:rsid w:val="00D66D4C"/>
    <w:rsid w:val="00D67543"/>
    <w:rsid w:val="00D72296"/>
    <w:rsid w:val="00D73BFE"/>
    <w:rsid w:val="00D73F75"/>
    <w:rsid w:val="00D77330"/>
    <w:rsid w:val="00D809D9"/>
    <w:rsid w:val="00D80AC4"/>
    <w:rsid w:val="00D8138C"/>
    <w:rsid w:val="00D81DBD"/>
    <w:rsid w:val="00D828FD"/>
    <w:rsid w:val="00D84919"/>
    <w:rsid w:val="00D85620"/>
    <w:rsid w:val="00D87AAB"/>
    <w:rsid w:val="00D87C3E"/>
    <w:rsid w:val="00D904D2"/>
    <w:rsid w:val="00D92479"/>
    <w:rsid w:val="00D965F7"/>
    <w:rsid w:val="00DA2ACE"/>
    <w:rsid w:val="00DA3626"/>
    <w:rsid w:val="00DA395F"/>
    <w:rsid w:val="00DA4C6E"/>
    <w:rsid w:val="00DA57B8"/>
    <w:rsid w:val="00DA59BD"/>
    <w:rsid w:val="00DA5E57"/>
    <w:rsid w:val="00DA78FE"/>
    <w:rsid w:val="00DB0D98"/>
    <w:rsid w:val="00DB1272"/>
    <w:rsid w:val="00DB21D9"/>
    <w:rsid w:val="00DB3459"/>
    <w:rsid w:val="00DB3B88"/>
    <w:rsid w:val="00DB419A"/>
    <w:rsid w:val="00DB493E"/>
    <w:rsid w:val="00DB5B48"/>
    <w:rsid w:val="00DB6282"/>
    <w:rsid w:val="00DB7ACB"/>
    <w:rsid w:val="00DC094A"/>
    <w:rsid w:val="00DC2351"/>
    <w:rsid w:val="00DC26D0"/>
    <w:rsid w:val="00DC3ADE"/>
    <w:rsid w:val="00DC4D05"/>
    <w:rsid w:val="00DC4E4C"/>
    <w:rsid w:val="00DC5041"/>
    <w:rsid w:val="00DC5418"/>
    <w:rsid w:val="00DD11FC"/>
    <w:rsid w:val="00DD1A41"/>
    <w:rsid w:val="00DD1BE8"/>
    <w:rsid w:val="00DD2174"/>
    <w:rsid w:val="00DD27C0"/>
    <w:rsid w:val="00DD36BA"/>
    <w:rsid w:val="00DD3CE6"/>
    <w:rsid w:val="00DD7997"/>
    <w:rsid w:val="00DE08FD"/>
    <w:rsid w:val="00DE19F6"/>
    <w:rsid w:val="00DE3BA8"/>
    <w:rsid w:val="00DE480C"/>
    <w:rsid w:val="00DE4A3A"/>
    <w:rsid w:val="00DE5645"/>
    <w:rsid w:val="00DF090B"/>
    <w:rsid w:val="00DF27B1"/>
    <w:rsid w:val="00DF3133"/>
    <w:rsid w:val="00DF422D"/>
    <w:rsid w:val="00DF4313"/>
    <w:rsid w:val="00DF7104"/>
    <w:rsid w:val="00E01BDB"/>
    <w:rsid w:val="00E0251A"/>
    <w:rsid w:val="00E028D0"/>
    <w:rsid w:val="00E04C91"/>
    <w:rsid w:val="00E07690"/>
    <w:rsid w:val="00E109A0"/>
    <w:rsid w:val="00E11239"/>
    <w:rsid w:val="00E12582"/>
    <w:rsid w:val="00E13E16"/>
    <w:rsid w:val="00E14012"/>
    <w:rsid w:val="00E14075"/>
    <w:rsid w:val="00E14535"/>
    <w:rsid w:val="00E15AB6"/>
    <w:rsid w:val="00E15B57"/>
    <w:rsid w:val="00E2502E"/>
    <w:rsid w:val="00E25C8C"/>
    <w:rsid w:val="00E26031"/>
    <w:rsid w:val="00E31484"/>
    <w:rsid w:val="00E3148A"/>
    <w:rsid w:val="00E34B30"/>
    <w:rsid w:val="00E40415"/>
    <w:rsid w:val="00E41CA5"/>
    <w:rsid w:val="00E4245F"/>
    <w:rsid w:val="00E42CA3"/>
    <w:rsid w:val="00E43D38"/>
    <w:rsid w:val="00E44FD7"/>
    <w:rsid w:val="00E4548B"/>
    <w:rsid w:val="00E47A65"/>
    <w:rsid w:val="00E5052F"/>
    <w:rsid w:val="00E505B1"/>
    <w:rsid w:val="00E53362"/>
    <w:rsid w:val="00E53892"/>
    <w:rsid w:val="00E553BD"/>
    <w:rsid w:val="00E578E7"/>
    <w:rsid w:val="00E63E01"/>
    <w:rsid w:val="00E6497B"/>
    <w:rsid w:val="00E67412"/>
    <w:rsid w:val="00E72F58"/>
    <w:rsid w:val="00E7539F"/>
    <w:rsid w:val="00E7564C"/>
    <w:rsid w:val="00E81F49"/>
    <w:rsid w:val="00E82C29"/>
    <w:rsid w:val="00E849BE"/>
    <w:rsid w:val="00E879DD"/>
    <w:rsid w:val="00E90FB9"/>
    <w:rsid w:val="00E92814"/>
    <w:rsid w:val="00E92C14"/>
    <w:rsid w:val="00E92CA2"/>
    <w:rsid w:val="00E974E0"/>
    <w:rsid w:val="00EA0386"/>
    <w:rsid w:val="00EA03D8"/>
    <w:rsid w:val="00EA22DF"/>
    <w:rsid w:val="00EA492F"/>
    <w:rsid w:val="00EA70B6"/>
    <w:rsid w:val="00EA7F73"/>
    <w:rsid w:val="00EB196B"/>
    <w:rsid w:val="00EB1AB4"/>
    <w:rsid w:val="00EB2982"/>
    <w:rsid w:val="00EB299C"/>
    <w:rsid w:val="00EB70C2"/>
    <w:rsid w:val="00EC0C4C"/>
    <w:rsid w:val="00EC1D3D"/>
    <w:rsid w:val="00EC2E61"/>
    <w:rsid w:val="00EC3044"/>
    <w:rsid w:val="00EC517D"/>
    <w:rsid w:val="00EC5274"/>
    <w:rsid w:val="00EC5510"/>
    <w:rsid w:val="00EC5E24"/>
    <w:rsid w:val="00ED257D"/>
    <w:rsid w:val="00ED3213"/>
    <w:rsid w:val="00ED3E31"/>
    <w:rsid w:val="00ED4BFB"/>
    <w:rsid w:val="00ED4E8A"/>
    <w:rsid w:val="00ED704B"/>
    <w:rsid w:val="00EE04F2"/>
    <w:rsid w:val="00EE0E40"/>
    <w:rsid w:val="00EE0ECC"/>
    <w:rsid w:val="00EE1349"/>
    <w:rsid w:val="00EE2110"/>
    <w:rsid w:val="00EE2189"/>
    <w:rsid w:val="00EE7E19"/>
    <w:rsid w:val="00EF1544"/>
    <w:rsid w:val="00EF16D8"/>
    <w:rsid w:val="00EF20E6"/>
    <w:rsid w:val="00EF348A"/>
    <w:rsid w:val="00EF6C2B"/>
    <w:rsid w:val="00F01543"/>
    <w:rsid w:val="00F0431F"/>
    <w:rsid w:val="00F04794"/>
    <w:rsid w:val="00F05FB7"/>
    <w:rsid w:val="00F061E5"/>
    <w:rsid w:val="00F06774"/>
    <w:rsid w:val="00F11D91"/>
    <w:rsid w:val="00F137A0"/>
    <w:rsid w:val="00F1384E"/>
    <w:rsid w:val="00F14D4C"/>
    <w:rsid w:val="00F14DB0"/>
    <w:rsid w:val="00F14FD3"/>
    <w:rsid w:val="00F16718"/>
    <w:rsid w:val="00F214D1"/>
    <w:rsid w:val="00F21B2C"/>
    <w:rsid w:val="00F22B84"/>
    <w:rsid w:val="00F23409"/>
    <w:rsid w:val="00F238CC"/>
    <w:rsid w:val="00F24B9E"/>
    <w:rsid w:val="00F301C0"/>
    <w:rsid w:val="00F3039E"/>
    <w:rsid w:val="00F32394"/>
    <w:rsid w:val="00F34B7F"/>
    <w:rsid w:val="00F36DF2"/>
    <w:rsid w:val="00F372BB"/>
    <w:rsid w:val="00F37562"/>
    <w:rsid w:val="00F37A07"/>
    <w:rsid w:val="00F418F4"/>
    <w:rsid w:val="00F44DFD"/>
    <w:rsid w:val="00F45844"/>
    <w:rsid w:val="00F45EB2"/>
    <w:rsid w:val="00F4605F"/>
    <w:rsid w:val="00F502E6"/>
    <w:rsid w:val="00F50768"/>
    <w:rsid w:val="00F516FF"/>
    <w:rsid w:val="00F51C08"/>
    <w:rsid w:val="00F53E1C"/>
    <w:rsid w:val="00F54257"/>
    <w:rsid w:val="00F54D1F"/>
    <w:rsid w:val="00F60E43"/>
    <w:rsid w:val="00F60EC5"/>
    <w:rsid w:val="00F614B1"/>
    <w:rsid w:val="00F6404B"/>
    <w:rsid w:val="00F64134"/>
    <w:rsid w:val="00F641E9"/>
    <w:rsid w:val="00F64AAE"/>
    <w:rsid w:val="00F66AF6"/>
    <w:rsid w:val="00F67C2A"/>
    <w:rsid w:val="00F702A9"/>
    <w:rsid w:val="00F72070"/>
    <w:rsid w:val="00F74424"/>
    <w:rsid w:val="00F7473B"/>
    <w:rsid w:val="00F800E4"/>
    <w:rsid w:val="00F80AD2"/>
    <w:rsid w:val="00F82D9F"/>
    <w:rsid w:val="00F8519D"/>
    <w:rsid w:val="00F853D6"/>
    <w:rsid w:val="00F85B68"/>
    <w:rsid w:val="00F86DEE"/>
    <w:rsid w:val="00F90703"/>
    <w:rsid w:val="00F93A73"/>
    <w:rsid w:val="00F94EE7"/>
    <w:rsid w:val="00F9690C"/>
    <w:rsid w:val="00F96935"/>
    <w:rsid w:val="00F96EE9"/>
    <w:rsid w:val="00F97997"/>
    <w:rsid w:val="00F97C9B"/>
    <w:rsid w:val="00FA096C"/>
    <w:rsid w:val="00FA11B8"/>
    <w:rsid w:val="00FA12E6"/>
    <w:rsid w:val="00FA23CC"/>
    <w:rsid w:val="00FA252F"/>
    <w:rsid w:val="00FA284A"/>
    <w:rsid w:val="00FA5718"/>
    <w:rsid w:val="00FA5DBF"/>
    <w:rsid w:val="00FA7FAC"/>
    <w:rsid w:val="00FB1675"/>
    <w:rsid w:val="00FB5A08"/>
    <w:rsid w:val="00FB5A91"/>
    <w:rsid w:val="00FB5E2C"/>
    <w:rsid w:val="00FB61C5"/>
    <w:rsid w:val="00FC0169"/>
    <w:rsid w:val="00FC1B76"/>
    <w:rsid w:val="00FC1CE7"/>
    <w:rsid w:val="00FC2378"/>
    <w:rsid w:val="00FC2D07"/>
    <w:rsid w:val="00FC2F6B"/>
    <w:rsid w:val="00FC3389"/>
    <w:rsid w:val="00FC447C"/>
    <w:rsid w:val="00FC4CA1"/>
    <w:rsid w:val="00FC4F8E"/>
    <w:rsid w:val="00FC5967"/>
    <w:rsid w:val="00FC5CB2"/>
    <w:rsid w:val="00FD119B"/>
    <w:rsid w:val="00FD1DD3"/>
    <w:rsid w:val="00FD2654"/>
    <w:rsid w:val="00FD4CDF"/>
    <w:rsid w:val="00FD56D4"/>
    <w:rsid w:val="00FD63C9"/>
    <w:rsid w:val="00FD6FE1"/>
    <w:rsid w:val="00FD723D"/>
    <w:rsid w:val="00FD751C"/>
    <w:rsid w:val="00FE00EE"/>
    <w:rsid w:val="00FE1597"/>
    <w:rsid w:val="00FE26AE"/>
    <w:rsid w:val="00FE27A2"/>
    <w:rsid w:val="00FE29E5"/>
    <w:rsid w:val="00FE3473"/>
    <w:rsid w:val="00FE3510"/>
    <w:rsid w:val="00FE6ECB"/>
    <w:rsid w:val="00FF028A"/>
    <w:rsid w:val="00FF0D98"/>
    <w:rsid w:val="00FF437A"/>
    <w:rsid w:val="00FF5EC3"/>
    <w:rsid w:val="00FF60E3"/>
    <w:rsid w:val="00FF77DC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B2"/>
    <w:pPr>
      <w:spacing w:after="200" w:line="276" w:lineRule="auto"/>
    </w:pPr>
    <w:rPr>
      <w:rFonts w:cs="Calibri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1401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E14012"/>
    <w:rPr>
      <w:rFonts w:cs="Calibri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14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401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BC1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C1BE3"/>
  </w:style>
  <w:style w:type="paragraph" w:styleId="Footer">
    <w:name w:val="footer"/>
    <w:basedOn w:val="Normal"/>
    <w:link w:val="FooterChar"/>
    <w:uiPriority w:val="99"/>
    <w:semiHidden/>
    <w:rsid w:val="00BC1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C1BE3"/>
  </w:style>
  <w:style w:type="character" w:styleId="Hyperlink">
    <w:name w:val="Hyperlink"/>
    <w:basedOn w:val="DefaultParagraphFont"/>
    <w:uiPriority w:val="99"/>
    <w:rsid w:val="002F0A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7.emf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5" Type="http://schemas.openxmlformats.org/officeDocument/2006/relationships/endnotes" Target="end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82</Words>
  <Characters>473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KAMENOS</dc:creator>
  <cp:keywords>www.sorubak.com</cp:keywords>
  <dc:description/>
  <cp:lastModifiedBy>edanur</cp:lastModifiedBy>
  <cp:revision>3</cp:revision>
  <dcterms:created xsi:type="dcterms:W3CDTF">2015-03-12T21:34:00Z</dcterms:created>
  <dcterms:modified xsi:type="dcterms:W3CDTF">2016-05-22T11:24:00Z</dcterms:modified>
</cp:coreProperties>
</file>