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39"/>
        <w:gridCol w:w="744"/>
        <w:gridCol w:w="847"/>
        <w:gridCol w:w="775"/>
        <w:gridCol w:w="698"/>
        <w:gridCol w:w="702"/>
        <w:gridCol w:w="727"/>
        <w:gridCol w:w="727"/>
        <w:gridCol w:w="727"/>
        <w:gridCol w:w="722"/>
        <w:gridCol w:w="1095"/>
        <w:gridCol w:w="1453"/>
      </w:tblGrid>
      <w:tr w:rsidR="0075745C" w:rsidRPr="00C35D88">
        <w:trPr>
          <w:trHeight w:val="910"/>
        </w:trPr>
        <w:tc>
          <w:tcPr>
            <w:tcW w:w="1471" w:type="dxa"/>
            <w:gridSpan w:val="2"/>
          </w:tcPr>
          <w:p w:rsidR="0075745C" w:rsidRPr="00C35D88" w:rsidRDefault="0075745C" w:rsidP="00C35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88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5" o:spid="_x0000_i1025" type="#_x0000_t75" style="width:66pt;height:48.75pt;visibility:visible">
                  <v:imagedata r:id="rId7" o:title=""/>
                </v:shape>
              </w:pict>
            </w:r>
          </w:p>
        </w:tc>
        <w:tc>
          <w:tcPr>
            <w:tcW w:w="7505" w:type="dxa"/>
            <w:gridSpan w:val="9"/>
          </w:tcPr>
          <w:p w:rsidR="0075745C" w:rsidRPr="00C35D88" w:rsidRDefault="0075745C" w:rsidP="00C35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88">
              <w:rPr>
                <w:rFonts w:ascii="Times New Roman" w:hAnsi="Times New Roman" w:cs="Times New Roman"/>
                <w:sz w:val="24"/>
                <w:szCs w:val="24"/>
              </w:rPr>
              <w:t>SOLAKLI ANADOLU LİSESİ</w:t>
            </w:r>
          </w:p>
          <w:p w:rsidR="0075745C" w:rsidRPr="00C35D88" w:rsidRDefault="0075745C" w:rsidP="00C35D88">
            <w:pPr>
              <w:tabs>
                <w:tab w:val="left" w:pos="243"/>
                <w:tab w:val="center" w:pos="50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2016-2017 </w:t>
            </w:r>
            <w:r w:rsidRPr="00C35D88">
              <w:rPr>
                <w:rFonts w:ascii="Times New Roman" w:hAnsi="Times New Roman" w:cs="Times New Roman"/>
                <w:sz w:val="24"/>
                <w:szCs w:val="24"/>
              </w:rPr>
              <w:t xml:space="preserve"> EĞİTİM ÖĞRETİM YILI 1.DÖNEM 11.SINIFLAR İLERİ MATEMATİKDERSİ1.ORTAK SINAV SORULARI</w:t>
            </w:r>
          </w:p>
        </w:tc>
        <w:tc>
          <w:tcPr>
            <w:tcW w:w="1480" w:type="dxa"/>
          </w:tcPr>
          <w:p w:rsidR="0075745C" w:rsidRPr="00C35D88" w:rsidRDefault="0075745C" w:rsidP="00C35D88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35D88">
              <w:rPr>
                <w:rFonts w:ascii="Times New Roman" w:hAnsi="Times New Roman" w:cs="Times New Roman"/>
                <w:noProof/>
                <w:sz w:val="24"/>
                <w:szCs w:val="24"/>
              </w:rPr>
              <w:t>Tarih:</w:t>
            </w:r>
          </w:p>
          <w:p w:rsidR="0075745C" w:rsidRPr="00C35D88" w:rsidRDefault="0075745C" w:rsidP="00C35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88">
              <w:rPr>
                <w:rFonts w:ascii="Times New Roman" w:hAnsi="Times New Roman" w:cs="Times New Roman"/>
                <w:noProof/>
                <w:sz w:val="24"/>
                <w:szCs w:val="24"/>
              </w:rPr>
              <w:t>26/11/201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</w:p>
        </w:tc>
      </w:tr>
      <w:tr w:rsidR="0075745C" w:rsidRPr="00C35D88">
        <w:trPr>
          <w:trHeight w:val="429"/>
        </w:trPr>
        <w:tc>
          <w:tcPr>
            <w:tcW w:w="10456" w:type="dxa"/>
            <w:gridSpan w:val="12"/>
          </w:tcPr>
          <w:p w:rsidR="0075745C" w:rsidRPr="00C35D88" w:rsidRDefault="0075745C" w:rsidP="00C35D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D88">
              <w:rPr>
                <w:rFonts w:ascii="Times New Roman" w:hAnsi="Times New Roman" w:cs="Times New Roman"/>
                <w:sz w:val="24"/>
                <w:szCs w:val="24"/>
              </w:rPr>
              <w:t>Adı-Soyadı:                              Sınıfı:                                            Okul Nu:</w:t>
            </w:r>
          </w:p>
        </w:tc>
      </w:tr>
      <w:tr w:rsidR="0075745C" w:rsidRPr="00C35D88">
        <w:trPr>
          <w:trHeight w:val="409"/>
        </w:trPr>
        <w:tc>
          <w:tcPr>
            <w:tcW w:w="1267" w:type="dxa"/>
          </w:tcPr>
          <w:p w:rsidR="0075745C" w:rsidRPr="00C35D88" w:rsidRDefault="0075745C" w:rsidP="00C35D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D88">
              <w:rPr>
                <w:rFonts w:ascii="Times New Roman" w:hAnsi="Times New Roman" w:cs="Times New Roman"/>
                <w:sz w:val="24"/>
                <w:szCs w:val="24"/>
              </w:rPr>
              <w:t>SORU</w:t>
            </w:r>
          </w:p>
        </w:tc>
        <w:tc>
          <w:tcPr>
            <w:tcW w:w="778" w:type="dxa"/>
          </w:tcPr>
          <w:p w:rsidR="0075745C" w:rsidRPr="00C35D88" w:rsidRDefault="0075745C" w:rsidP="00C35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75745C" w:rsidRPr="00C35D88" w:rsidRDefault="0075745C" w:rsidP="00C35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8" w:type="dxa"/>
          </w:tcPr>
          <w:p w:rsidR="0075745C" w:rsidRPr="00C35D88" w:rsidRDefault="0075745C" w:rsidP="00C35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1" w:type="dxa"/>
          </w:tcPr>
          <w:p w:rsidR="0075745C" w:rsidRPr="00C35D88" w:rsidRDefault="0075745C" w:rsidP="00C35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5" w:type="dxa"/>
          </w:tcPr>
          <w:p w:rsidR="0075745C" w:rsidRPr="00C35D88" w:rsidRDefault="0075745C" w:rsidP="00C35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8" w:type="dxa"/>
          </w:tcPr>
          <w:p w:rsidR="0075745C" w:rsidRPr="00C35D88" w:rsidRDefault="0075745C" w:rsidP="00C35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</w:tcPr>
          <w:p w:rsidR="0075745C" w:rsidRPr="00C35D88" w:rsidRDefault="0075745C" w:rsidP="00C35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</w:tcPr>
          <w:p w:rsidR="0075745C" w:rsidRPr="00C35D88" w:rsidRDefault="0075745C" w:rsidP="00C35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2" w:type="dxa"/>
          </w:tcPr>
          <w:p w:rsidR="0075745C" w:rsidRPr="00C35D88" w:rsidRDefault="0075745C" w:rsidP="00C35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8" w:type="dxa"/>
          </w:tcPr>
          <w:p w:rsidR="0075745C" w:rsidRPr="00C35D88" w:rsidRDefault="0075745C" w:rsidP="00C35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41" w:type="dxa"/>
          </w:tcPr>
          <w:p w:rsidR="0075745C" w:rsidRPr="00C35D88" w:rsidRDefault="0075745C" w:rsidP="00C35D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D88">
              <w:rPr>
                <w:rFonts w:ascii="Times New Roman" w:hAnsi="Times New Roman" w:cs="Times New Roman"/>
                <w:sz w:val="24"/>
                <w:szCs w:val="24"/>
              </w:rPr>
              <w:t>TOPLAM</w:t>
            </w:r>
          </w:p>
        </w:tc>
      </w:tr>
      <w:tr w:rsidR="0075745C" w:rsidRPr="00C35D88">
        <w:trPr>
          <w:trHeight w:val="388"/>
        </w:trPr>
        <w:tc>
          <w:tcPr>
            <w:tcW w:w="1267" w:type="dxa"/>
          </w:tcPr>
          <w:p w:rsidR="0075745C" w:rsidRPr="00C35D88" w:rsidRDefault="0075745C" w:rsidP="00C35D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D88">
              <w:rPr>
                <w:rFonts w:ascii="Times New Roman" w:hAnsi="Times New Roman" w:cs="Times New Roman"/>
                <w:sz w:val="24"/>
                <w:szCs w:val="24"/>
              </w:rPr>
              <w:t>PUAN</w:t>
            </w:r>
          </w:p>
        </w:tc>
        <w:tc>
          <w:tcPr>
            <w:tcW w:w="778" w:type="dxa"/>
          </w:tcPr>
          <w:p w:rsidR="0075745C" w:rsidRPr="00C35D88" w:rsidRDefault="0075745C" w:rsidP="00C35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</w:tcPr>
          <w:p w:rsidR="0075745C" w:rsidRPr="00C35D88" w:rsidRDefault="0075745C" w:rsidP="00C35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8" w:type="dxa"/>
          </w:tcPr>
          <w:p w:rsidR="0075745C" w:rsidRPr="00C35D88" w:rsidRDefault="0075745C" w:rsidP="00C35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1" w:type="dxa"/>
          </w:tcPr>
          <w:p w:rsidR="0075745C" w:rsidRPr="00C35D88" w:rsidRDefault="0075745C" w:rsidP="00C35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dxa"/>
          </w:tcPr>
          <w:p w:rsidR="0075745C" w:rsidRPr="00C35D88" w:rsidRDefault="0075745C" w:rsidP="00C35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8" w:type="dxa"/>
          </w:tcPr>
          <w:p w:rsidR="0075745C" w:rsidRPr="00C35D88" w:rsidRDefault="0075745C" w:rsidP="00C35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8" w:type="dxa"/>
          </w:tcPr>
          <w:p w:rsidR="0075745C" w:rsidRPr="00C35D88" w:rsidRDefault="0075745C" w:rsidP="00C35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8" w:type="dxa"/>
          </w:tcPr>
          <w:p w:rsidR="0075745C" w:rsidRPr="00C35D88" w:rsidRDefault="0075745C" w:rsidP="00C35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2" w:type="dxa"/>
          </w:tcPr>
          <w:p w:rsidR="0075745C" w:rsidRPr="00C35D88" w:rsidRDefault="0075745C" w:rsidP="00C35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8" w:type="dxa"/>
          </w:tcPr>
          <w:p w:rsidR="0075745C" w:rsidRPr="00C35D88" w:rsidRDefault="0075745C" w:rsidP="00C35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41" w:type="dxa"/>
          </w:tcPr>
          <w:p w:rsidR="0075745C" w:rsidRPr="00C35D88" w:rsidRDefault="0075745C" w:rsidP="00C35D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D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5745C" w:rsidRPr="00C35D88">
        <w:trPr>
          <w:trHeight w:val="392"/>
        </w:trPr>
        <w:tc>
          <w:tcPr>
            <w:tcW w:w="1267" w:type="dxa"/>
          </w:tcPr>
          <w:p w:rsidR="0075745C" w:rsidRPr="00C35D88" w:rsidRDefault="0075745C" w:rsidP="00C35D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D88">
              <w:rPr>
                <w:rFonts w:ascii="Times New Roman" w:hAnsi="Times New Roman" w:cs="Times New Roman"/>
                <w:sz w:val="24"/>
                <w:szCs w:val="24"/>
              </w:rPr>
              <w:t>DEĞER</w:t>
            </w:r>
          </w:p>
        </w:tc>
        <w:tc>
          <w:tcPr>
            <w:tcW w:w="778" w:type="dxa"/>
          </w:tcPr>
          <w:p w:rsidR="0075745C" w:rsidRPr="00C35D88" w:rsidRDefault="0075745C" w:rsidP="00C35D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75745C" w:rsidRPr="00C35D88" w:rsidRDefault="0075745C" w:rsidP="00C35D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75745C" w:rsidRPr="00C35D88" w:rsidRDefault="0075745C" w:rsidP="00C35D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75745C" w:rsidRPr="00C35D88" w:rsidRDefault="0075745C" w:rsidP="00C35D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75745C" w:rsidRPr="00C35D88" w:rsidRDefault="0075745C" w:rsidP="00C35D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75745C" w:rsidRPr="00C35D88" w:rsidRDefault="0075745C" w:rsidP="00C35D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75745C" w:rsidRPr="00C35D88" w:rsidRDefault="0075745C" w:rsidP="00C35D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75745C" w:rsidRPr="00C35D88" w:rsidRDefault="0075745C" w:rsidP="00C35D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75745C" w:rsidRPr="00C35D88" w:rsidRDefault="0075745C" w:rsidP="00C35D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75745C" w:rsidRPr="00C35D88" w:rsidRDefault="0075745C" w:rsidP="00C35D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75745C" w:rsidRPr="00C35D88" w:rsidRDefault="0075745C" w:rsidP="00C35D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45C" w:rsidRPr="00C35D88">
        <w:trPr>
          <w:trHeight w:val="3638"/>
        </w:trPr>
        <w:tc>
          <w:tcPr>
            <w:tcW w:w="5229" w:type="dxa"/>
            <w:gridSpan w:val="6"/>
          </w:tcPr>
          <w:p w:rsidR="0075745C" w:rsidRPr="00C35D88" w:rsidRDefault="0075745C" w:rsidP="00C35D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5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</w:t>
            </w:r>
            <w:r w:rsidRPr="00C35D88">
              <w:rPr>
                <w:b/>
                <w:bCs/>
                <w:position w:val="-10"/>
              </w:rPr>
              <w:object w:dxaOrig="2240" w:dyaOrig="340">
                <v:shape id="_x0000_i1026" type="#_x0000_t75" style="width:125.25pt;height:19.5pt" o:ole="">
                  <v:imagedata r:id="rId8" o:title=""/>
                </v:shape>
                <o:OLEObject Type="Embed" ProgID="Equation.3" ShapeID="_x0000_i1026" DrawAspect="Content" ObjectID="_1539458410" r:id="rId9"/>
              </w:object>
            </w:r>
            <w:r w:rsidRPr="00C35D88">
              <w:rPr>
                <w:b/>
                <w:bCs/>
                <w:sz w:val="24"/>
                <w:szCs w:val="24"/>
              </w:rPr>
              <w:t>önermesinin totolojiolduğunu tablo kullanmadan gösteriniz.</w:t>
            </w:r>
          </w:p>
          <w:p w:rsidR="0075745C" w:rsidRPr="00C35D88" w:rsidRDefault="0075745C" w:rsidP="00C35D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7" w:type="dxa"/>
            <w:gridSpan w:val="6"/>
          </w:tcPr>
          <w:p w:rsidR="0075745C" w:rsidRPr="00C35D88" w:rsidRDefault="0075745C" w:rsidP="00C35D88">
            <w:pPr>
              <w:tabs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5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4)</w:t>
            </w:r>
            <w:bookmarkStart w:id="0" w:name="_GoBack"/>
            <w:r w:rsidRPr="00C35D88">
              <w:rPr>
                <w:rFonts w:ascii="Times New Roman" w:hAnsi="Times New Roman" w:cs="Times New Roman"/>
                <w:b/>
                <w:bCs/>
                <w:position w:val="-10"/>
                <w:sz w:val="24"/>
                <w:szCs w:val="24"/>
              </w:rPr>
              <w:object w:dxaOrig="3080" w:dyaOrig="360">
                <v:shape id="_x0000_i1027" type="#_x0000_t75" style="width:158.25pt;height:18.75pt" o:ole="">
                  <v:imagedata r:id="rId10" o:title=""/>
                </v:shape>
                <o:OLEObject Type="Embed" ProgID="Equation.3" ShapeID="_x0000_i1027" DrawAspect="Content" ObjectID="_1539458411" r:id="rId11"/>
              </w:object>
            </w:r>
            <w:bookmarkEnd w:id="0"/>
          </w:p>
          <w:p w:rsidR="0075745C" w:rsidRPr="00C35D88" w:rsidRDefault="0075745C" w:rsidP="00C35D88">
            <w:pPr>
              <w:tabs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5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önermesinin karşıt tersini bulunuz.</w:t>
            </w:r>
          </w:p>
        </w:tc>
      </w:tr>
      <w:tr w:rsidR="0075745C" w:rsidRPr="00C35D88">
        <w:trPr>
          <w:trHeight w:val="4039"/>
        </w:trPr>
        <w:tc>
          <w:tcPr>
            <w:tcW w:w="5229" w:type="dxa"/>
            <w:gridSpan w:val="6"/>
          </w:tcPr>
          <w:p w:rsidR="0075745C" w:rsidRPr="00C35D88" w:rsidRDefault="0075745C" w:rsidP="00C35D88">
            <w:pPr>
              <w:tabs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5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2)</w:t>
            </w:r>
            <w:r w:rsidRPr="00C35D88">
              <w:rPr>
                <w:b/>
                <w:bCs/>
                <w:position w:val="-10"/>
              </w:rPr>
              <w:object w:dxaOrig="1800" w:dyaOrig="340">
                <v:shape id="_x0000_i1028" type="#_x0000_t75" style="width:91.5pt;height:18pt" o:ole="">
                  <v:imagedata r:id="rId12" o:title=""/>
                </v:shape>
                <o:OLEObject Type="Embed" ProgID="Equation.3" ShapeID="_x0000_i1028" DrawAspect="Content" ObjectID="_1539458412" r:id="rId13"/>
              </w:object>
            </w:r>
            <w:r w:rsidRPr="00C35D88">
              <w:rPr>
                <w:b/>
                <w:bCs/>
                <w:sz w:val="24"/>
                <w:szCs w:val="24"/>
              </w:rPr>
              <w:t>bileşik önermesinin değilini bulunuz</w:t>
            </w:r>
            <w:r w:rsidRPr="00C35D88">
              <w:rPr>
                <w:b/>
                <w:bCs/>
              </w:rPr>
              <w:t>.</w:t>
            </w:r>
          </w:p>
          <w:p w:rsidR="0075745C" w:rsidRPr="00C35D88" w:rsidRDefault="0075745C" w:rsidP="00C35D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45C" w:rsidRPr="00C35D88" w:rsidRDefault="0075745C" w:rsidP="00C35D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45C" w:rsidRPr="00C35D88" w:rsidRDefault="0075745C" w:rsidP="00C35D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45C" w:rsidRPr="00C35D88" w:rsidRDefault="0075745C" w:rsidP="00C35D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45C" w:rsidRPr="00C35D88" w:rsidRDefault="0075745C" w:rsidP="00C35D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7" w:type="dxa"/>
            <w:gridSpan w:val="6"/>
          </w:tcPr>
          <w:p w:rsidR="0075745C" w:rsidRPr="00C35D88" w:rsidRDefault="0075745C" w:rsidP="00C35D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position w:val="-10"/>
                <w:sz w:val="24"/>
                <w:szCs w:val="24"/>
              </w:rPr>
            </w:pPr>
            <w:r w:rsidRPr="00C35D88">
              <w:rPr>
                <w:rFonts w:ascii="Times New Roman" w:hAnsi="Times New Roman" w:cs="Times New Roman"/>
                <w:b/>
                <w:bCs/>
                <w:position w:val="-10"/>
                <w:sz w:val="24"/>
                <w:szCs w:val="24"/>
              </w:rPr>
              <w:t>5)Aşağıdaki devreye karşılık gelen bileşik önermeyi yazıp lambanın yanıp yanmayacağını sayısal olarak gösteriniz.</w:t>
            </w:r>
          </w:p>
          <w:p w:rsidR="0075745C" w:rsidRPr="00C35D88" w:rsidRDefault="0075745C" w:rsidP="00C35D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position w:val="-10"/>
                <w:sz w:val="24"/>
                <w:szCs w:val="24"/>
              </w:rPr>
            </w:pPr>
            <w:r w:rsidRPr="00C35D88">
              <w:object w:dxaOrig="6150" w:dyaOrig="4095">
                <v:shape id="_x0000_i1029" type="#_x0000_t75" style="width:132pt;height:57pt" o:ole="">
                  <v:imagedata r:id="rId14" o:title="" chromakey="white"/>
                </v:shape>
                <o:OLEObject Type="Embed" ProgID="Paint.Picture" ShapeID="_x0000_i1029" DrawAspect="Content" ObjectID="_1539458413" r:id="rId15"/>
              </w:object>
            </w:r>
          </w:p>
          <w:p w:rsidR="0075745C" w:rsidRPr="00C35D88" w:rsidRDefault="0075745C" w:rsidP="00C35D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position w:val="-10"/>
                <w:sz w:val="24"/>
                <w:szCs w:val="24"/>
              </w:rPr>
            </w:pPr>
          </w:p>
        </w:tc>
      </w:tr>
      <w:tr w:rsidR="0075745C" w:rsidRPr="00C35D88">
        <w:trPr>
          <w:trHeight w:val="4284"/>
        </w:trPr>
        <w:tc>
          <w:tcPr>
            <w:tcW w:w="5229" w:type="dxa"/>
            <w:gridSpan w:val="6"/>
          </w:tcPr>
          <w:p w:rsidR="0075745C" w:rsidRPr="00C35D88" w:rsidRDefault="0075745C" w:rsidP="00C35D88">
            <w:pPr>
              <w:tabs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5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3)</w:t>
            </w:r>
            <w:r w:rsidRPr="00C35D88">
              <w:rPr>
                <w:rFonts w:ascii="Times New Roman" w:hAnsi="Times New Roman" w:cs="Times New Roman"/>
                <w:b/>
                <w:bCs/>
                <w:position w:val="-10"/>
                <w:sz w:val="24"/>
                <w:szCs w:val="24"/>
              </w:rPr>
              <w:object w:dxaOrig="2180" w:dyaOrig="340">
                <v:shape id="_x0000_i1030" type="#_x0000_t75" style="width:120pt;height:18.75pt" o:ole="">
                  <v:imagedata r:id="rId16" o:title=""/>
                </v:shape>
                <o:OLEObject Type="Embed" ProgID="Equation.3" ShapeID="_x0000_i1030" DrawAspect="Content" ObjectID="_1539458414" r:id="rId17"/>
              </w:object>
            </w:r>
            <w:r w:rsidRPr="00C35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bileşik önermesi yanlış ise p, q ve r önermelerinin doğruluk değerlerini bulunuz.</w:t>
            </w:r>
          </w:p>
        </w:tc>
        <w:tc>
          <w:tcPr>
            <w:tcW w:w="5227" w:type="dxa"/>
            <w:gridSpan w:val="6"/>
          </w:tcPr>
          <w:p w:rsidR="0075745C" w:rsidRPr="00C35D88" w:rsidRDefault="0075745C" w:rsidP="00C35D88">
            <w:pPr>
              <w:tabs>
                <w:tab w:val="left" w:pos="97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5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6)x ve y birer tamsayı olmak üzere</w:t>
            </w:r>
          </w:p>
          <w:p w:rsidR="0075745C" w:rsidRPr="00C35D88" w:rsidRDefault="0075745C" w:rsidP="00C35D88">
            <w:pPr>
              <w:tabs>
                <w:tab w:val="left" w:pos="97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5D88">
              <w:rPr>
                <w:rFonts w:ascii="Times New Roman" w:hAnsi="Times New Roman" w:cs="Times New Roman"/>
                <w:b/>
                <w:bCs/>
                <w:position w:val="-10"/>
                <w:sz w:val="24"/>
                <w:szCs w:val="24"/>
              </w:rPr>
              <w:object w:dxaOrig="2820" w:dyaOrig="340">
                <v:shape id="_x0000_i1031" type="#_x0000_t75" style="width:149.25pt;height:18pt" o:ole="">
                  <v:imagedata r:id="rId18" o:title=""/>
                </v:shape>
                <o:OLEObject Type="Embed" ProgID="Equation.3" ShapeID="_x0000_i1031" DrawAspect="Content" ObjectID="_1539458415" r:id="rId19"/>
              </w:object>
            </w:r>
            <w:r w:rsidRPr="00C35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koşulunu sağlayan x ve y  yi bulunuz.</w:t>
            </w:r>
          </w:p>
        </w:tc>
      </w:tr>
      <w:tr w:rsidR="0075745C" w:rsidRPr="00C35D88">
        <w:trPr>
          <w:trHeight w:val="4989"/>
        </w:trPr>
        <w:tc>
          <w:tcPr>
            <w:tcW w:w="5229" w:type="dxa"/>
            <w:gridSpan w:val="6"/>
          </w:tcPr>
          <w:p w:rsidR="0075745C" w:rsidRPr="00C35D88" w:rsidRDefault="0075745C" w:rsidP="00C35D88">
            <w:pPr>
              <w:tabs>
                <w:tab w:val="left" w:pos="310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5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7) 4 günde bir nöbet tutan bir hemşire ilk nöbetini salı günü tutarsa 20. nöbetini hangi gün tutar?</w:t>
            </w:r>
          </w:p>
        </w:tc>
        <w:tc>
          <w:tcPr>
            <w:tcW w:w="5227" w:type="dxa"/>
            <w:gridSpan w:val="6"/>
          </w:tcPr>
          <w:p w:rsidR="0075745C" w:rsidRPr="00C35D88" w:rsidRDefault="0075745C" w:rsidP="00C35D88">
            <w:pPr>
              <w:spacing w:after="0" w:line="240" w:lineRule="auto"/>
              <w:rPr>
                <w:b/>
                <w:bCs/>
              </w:rPr>
            </w:pPr>
            <w:r>
              <w:rPr>
                <w:noProof/>
              </w:rPr>
              <w:pict>
                <v:shape id="Resim 23" o:spid="_x0000_s1026" type="#_x0000_t75" style="position:absolute;margin-left:308.65pt;margin-top:53.85pt;width:258.45pt;height:121.4pt;z-index:251656704;visibility:visible;mso-position-horizontal-relative:text;mso-position-vertical-relative:text">
                  <v:imagedata r:id="rId20" o:title="" chromakey="white" gain="109227f" blacklevel="-6554f"/>
                </v:shape>
              </w:pict>
            </w:r>
            <w:r w:rsidRPr="00C35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9)</w:t>
            </w:r>
            <w:r w:rsidRPr="00C35D88">
              <w:rPr>
                <w:b/>
                <w:bCs/>
                <w:position w:val="-10"/>
              </w:rPr>
              <w:object w:dxaOrig="859" w:dyaOrig="320">
                <v:shape id="_x0000_i1032" type="#_x0000_t75" style="width:42.75pt;height:15.75pt" o:ole="">
                  <v:imagedata r:id="rId21" o:title=""/>
                </v:shape>
                <o:OLEObject Type="Embed" ProgID="Equation.3" ShapeID="_x0000_i1032" DrawAspect="Content" ObjectID="_1539458416" r:id="rId22"/>
              </w:object>
            </w:r>
            <w:r w:rsidRPr="00C35D88">
              <w:rPr>
                <w:b/>
                <w:bCs/>
                <w:sz w:val="24"/>
                <w:szCs w:val="24"/>
              </w:rPr>
              <w:t xml:space="preserve">olmak üzere </w:t>
            </w:r>
          </w:p>
          <w:p w:rsidR="0075745C" w:rsidRPr="00C35D88" w:rsidRDefault="0075745C" w:rsidP="00C35D88">
            <w:pPr>
              <w:spacing w:after="0" w:line="240" w:lineRule="auto"/>
              <w:rPr>
                <w:b/>
                <w:bCs/>
              </w:rPr>
            </w:pPr>
          </w:p>
          <w:p w:rsidR="0075745C" w:rsidRPr="00C35D88" w:rsidRDefault="0075745C" w:rsidP="00C35D88">
            <w:pPr>
              <w:spacing w:after="0" w:line="240" w:lineRule="auto"/>
              <w:rPr>
                <w:b/>
                <w:bCs/>
              </w:rPr>
            </w:pPr>
            <w:r w:rsidRPr="00C35D88">
              <w:rPr>
                <w:b/>
                <w:bCs/>
                <w:position w:val="-28"/>
              </w:rPr>
              <w:object w:dxaOrig="1579" w:dyaOrig="680">
                <v:shape id="_x0000_i1033" type="#_x0000_t75" style="width:87.75pt;height:37.5pt" o:ole="">
                  <v:imagedata r:id="rId23" o:title=""/>
                </v:shape>
                <o:OLEObject Type="Embed" ProgID="Equation.3" ShapeID="_x0000_i1033" DrawAspect="Content" ObjectID="_1539458417" r:id="rId24"/>
              </w:object>
            </w:r>
            <w:r w:rsidRPr="00C35D88">
              <w:rPr>
                <w:b/>
                <w:bCs/>
                <w:sz w:val="24"/>
                <w:szCs w:val="24"/>
              </w:rPr>
              <w:t>olduğuna göre</w:t>
            </w:r>
            <w:r w:rsidRPr="00C35D88">
              <w:rPr>
                <w:b/>
                <w:bCs/>
                <w:position w:val="-10"/>
              </w:rPr>
              <w:object w:dxaOrig="560" w:dyaOrig="279">
                <v:shape id="_x0000_i1034" type="#_x0000_t75" style="width:34.5pt;height:17.25pt" o:ole="">
                  <v:imagedata r:id="rId25" o:title=""/>
                </v:shape>
                <o:OLEObject Type="Embed" ProgID="Equation.3" ShapeID="_x0000_i1034" DrawAspect="Content" ObjectID="_1539458418" r:id="rId26"/>
              </w:object>
            </w:r>
            <w:r w:rsidRPr="00C35D88">
              <w:rPr>
                <w:b/>
                <w:bCs/>
                <w:sz w:val="24"/>
                <w:szCs w:val="24"/>
              </w:rPr>
              <w:t>nin</w:t>
            </w:r>
          </w:p>
          <w:p w:rsidR="0075745C" w:rsidRPr="00C35D88" w:rsidRDefault="0075745C" w:rsidP="00C35D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5D88">
              <w:rPr>
                <w:b/>
                <w:bCs/>
                <w:sz w:val="24"/>
                <w:szCs w:val="24"/>
                <w:u w:val="single"/>
              </w:rPr>
              <w:t>en küçük</w:t>
            </w:r>
            <w:r w:rsidRPr="00C35D88">
              <w:rPr>
                <w:b/>
                <w:bCs/>
                <w:sz w:val="24"/>
                <w:szCs w:val="24"/>
              </w:rPr>
              <w:t xml:space="preserve"> değeri kaçtır?</w:t>
            </w:r>
          </w:p>
        </w:tc>
      </w:tr>
      <w:tr w:rsidR="0075745C" w:rsidRPr="00C35D88">
        <w:trPr>
          <w:trHeight w:val="7827"/>
        </w:trPr>
        <w:tc>
          <w:tcPr>
            <w:tcW w:w="5229" w:type="dxa"/>
            <w:gridSpan w:val="6"/>
          </w:tcPr>
          <w:p w:rsidR="0075745C" w:rsidRPr="00C35D88" w:rsidRDefault="0075745C" w:rsidP="00C35D88">
            <w:pPr>
              <w:spacing w:after="0" w:line="240" w:lineRule="auto"/>
              <w:rPr>
                <w:b/>
                <w:bCs/>
              </w:rPr>
            </w:pPr>
            <w:r w:rsidRPr="00C35D88">
              <w:rPr>
                <w:b/>
                <w:bCs/>
              </w:rPr>
              <w:t>8)</w:t>
            </w:r>
          </w:p>
          <w:p w:rsidR="0075745C" w:rsidRPr="00C35D88" w:rsidRDefault="0075745C" w:rsidP="00C35D8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C35D88">
              <w:rPr>
                <w:b/>
                <w:bCs/>
                <w:position w:val="-6"/>
              </w:rPr>
              <w:object w:dxaOrig="999" w:dyaOrig="320">
                <v:shape id="_x0000_i1035" type="#_x0000_t75" style="width:58.5pt;height:18pt" o:ole="">
                  <v:imagedata r:id="rId27" o:title=""/>
                </v:shape>
                <o:OLEObject Type="Embed" ProgID="Equation.3" ShapeID="_x0000_i1035" DrawAspect="Content" ObjectID="_1539458419" r:id="rId28"/>
              </w:object>
            </w:r>
            <w:r w:rsidRPr="00C35D88">
              <w:rPr>
                <w:b/>
                <w:bCs/>
                <w:sz w:val="24"/>
                <w:szCs w:val="24"/>
              </w:rPr>
              <w:t>toplamının birler basamağındaki rakam kaçtır?</w:t>
            </w:r>
          </w:p>
          <w:p w:rsidR="0075745C" w:rsidRPr="00C35D88" w:rsidRDefault="0075745C" w:rsidP="00C35D8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75745C" w:rsidRPr="00C35D88" w:rsidRDefault="0075745C" w:rsidP="00C35D88">
            <w:pPr>
              <w:spacing w:after="0" w:line="240" w:lineRule="auto"/>
            </w:pPr>
          </w:p>
          <w:p w:rsidR="0075745C" w:rsidRPr="00C35D88" w:rsidRDefault="0075745C" w:rsidP="00C35D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45C" w:rsidRPr="00C35D88" w:rsidRDefault="0075745C" w:rsidP="00C35D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45C" w:rsidRPr="00C35D88" w:rsidRDefault="0075745C" w:rsidP="00C35D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45C" w:rsidRPr="00C35D88" w:rsidRDefault="0075745C" w:rsidP="00C35D88">
            <w:pPr>
              <w:tabs>
                <w:tab w:val="left" w:pos="324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D8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227" w:type="dxa"/>
            <w:gridSpan w:val="6"/>
          </w:tcPr>
          <w:p w:rsidR="0075745C" w:rsidRPr="00C35D88" w:rsidRDefault="0075745C" w:rsidP="00C35D88">
            <w:pPr>
              <w:spacing w:after="0" w:line="240" w:lineRule="auto"/>
              <w:rPr>
                <w:b/>
                <w:bCs/>
              </w:rPr>
            </w:pPr>
            <w:r w:rsidRPr="00C35D88">
              <w:rPr>
                <w:b/>
                <w:bCs/>
              </w:rPr>
              <w:t>10)</w:t>
            </w:r>
            <w:r w:rsidRPr="00C35D88">
              <w:rPr>
                <w:b/>
                <w:bCs/>
                <w:position w:val="-6"/>
              </w:rPr>
              <w:object w:dxaOrig="800" w:dyaOrig="279">
                <v:shape id="_x0000_i1036" type="#_x0000_t75" style="width:39.75pt;height:14.25pt" o:ole="">
                  <v:imagedata r:id="rId29" o:title=""/>
                </v:shape>
                <o:OLEObject Type="Embed" ProgID="Equation.3" ShapeID="_x0000_i1036" DrawAspect="Content" ObjectID="_1539458420" r:id="rId30"/>
              </w:object>
            </w:r>
            <w:r w:rsidRPr="00C35D88">
              <w:rPr>
                <w:b/>
                <w:bCs/>
                <w:sz w:val="24"/>
                <w:szCs w:val="24"/>
              </w:rPr>
              <w:t>için</w:t>
            </w:r>
          </w:p>
          <w:p w:rsidR="0075745C" w:rsidRPr="00C35D88" w:rsidRDefault="0075745C" w:rsidP="00C35D88">
            <w:pPr>
              <w:spacing w:after="0" w:line="240" w:lineRule="auto"/>
              <w:rPr>
                <w:b/>
                <w:bCs/>
              </w:rPr>
            </w:pPr>
            <w:r w:rsidRPr="00C35D88">
              <w:rPr>
                <w:b/>
                <w:bCs/>
                <w:position w:val="-10"/>
              </w:rPr>
              <w:object w:dxaOrig="3420" w:dyaOrig="340">
                <v:shape id="_x0000_i1037" type="#_x0000_t75" style="width:183pt;height:18pt" o:ole="">
                  <v:imagedata r:id="rId31" o:title=""/>
                </v:shape>
                <o:OLEObject Type="Embed" ProgID="Equation.3" ShapeID="_x0000_i1037" DrawAspect="Content" ObjectID="_1539458421" r:id="rId32"/>
              </w:object>
            </w:r>
          </w:p>
          <w:p w:rsidR="0075745C" w:rsidRPr="00C35D88" w:rsidRDefault="0075745C" w:rsidP="00C35D88">
            <w:pPr>
              <w:spacing w:after="0" w:line="240" w:lineRule="auto"/>
              <w:rPr>
                <w:b/>
                <w:bCs/>
              </w:rPr>
            </w:pPr>
            <w:r w:rsidRPr="00C35D88">
              <w:rPr>
                <w:b/>
                <w:bCs/>
                <w:sz w:val="24"/>
                <w:szCs w:val="24"/>
              </w:rPr>
              <w:t>olduğunu tümevarım yöntemi ile ispatlayınız</w:t>
            </w:r>
            <w:r w:rsidRPr="00C35D88">
              <w:rPr>
                <w:b/>
                <w:bCs/>
              </w:rPr>
              <w:t>.</w:t>
            </w:r>
          </w:p>
        </w:tc>
      </w:tr>
    </w:tbl>
    <w:p w:rsidR="0075745C" w:rsidRDefault="0075745C" w:rsidP="008C74B1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9.6pt;margin-top:23.9pt;width:179.35pt;height:155.8pt;z-index:251658752;visibility:visible;mso-position-horizontal-relative:text;mso-position-vertical-relative:text" strokecolor="white">
            <v:textbox style="mso-fit-shape-to-text:t">
              <w:txbxContent>
                <w:p w:rsidR="0075745C" w:rsidRPr="00601255" w:rsidRDefault="0075745C">
                  <w:pPr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NOT:Sına</w:t>
                  </w:r>
                  <w:r w:rsidRPr="00601255">
                    <w:rPr>
                      <w:b/>
                      <w:bCs/>
                      <w:sz w:val="24"/>
                      <w:szCs w:val="24"/>
                    </w:rPr>
                    <w:t>v süresi 40 dkdır</w:t>
                  </w:r>
                  <w:r w:rsidRPr="00601255">
                    <w:rPr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303.7pt;margin-top:10.65pt;width:179.35pt;height:155.8pt;z-index:251657728;visibility:visible;mso-position-horizontal-relative:text;mso-position-vertical-relative:text" strokecolor="white">
            <v:textbox style="mso-fit-shape-to-text:t">
              <w:txbxContent>
                <w:p w:rsidR="0075745C" w:rsidRPr="00601255" w:rsidRDefault="0075745C" w:rsidP="00EC61C3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601255">
                    <w:rPr>
                      <w:b/>
                      <w:bCs/>
                      <w:sz w:val="28"/>
                      <w:szCs w:val="28"/>
                    </w:rPr>
                    <w:t>Songül ALBAYRAK</w:t>
                  </w:r>
                </w:p>
                <w:p w:rsidR="0075745C" w:rsidRPr="00601255" w:rsidRDefault="0075745C" w:rsidP="00EC61C3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601255">
                    <w:rPr>
                      <w:b/>
                      <w:bCs/>
                      <w:sz w:val="28"/>
                      <w:szCs w:val="28"/>
                    </w:rPr>
                    <w:t>Matematik Öğretmeni</w:t>
                  </w:r>
                </w:p>
                <w:p w:rsidR="0075745C" w:rsidRPr="00601255" w:rsidRDefault="0075745C" w:rsidP="00EC61C3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601255">
                    <w:rPr>
                      <w:b/>
                      <w:bCs/>
                      <w:sz w:val="28"/>
                      <w:szCs w:val="28"/>
                    </w:rPr>
                    <w:t>Başarılar…</w:t>
                  </w:r>
                </w:p>
              </w:txbxContent>
            </v:textbox>
          </v:shape>
        </w:pict>
      </w:r>
    </w:p>
    <w:p w:rsidR="0075745C" w:rsidRPr="00E45BB8" w:rsidRDefault="0075745C" w:rsidP="00674F12">
      <w:pPr>
        <w:ind w:left="2832" w:firstLine="708"/>
        <w:rPr>
          <w:rFonts w:ascii="Times New Roman" w:hAnsi="Times New Roman" w:cs="Times New Roman"/>
          <w:sz w:val="24"/>
          <w:szCs w:val="24"/>
        </w:rPr>
      </w:pPr>
    </w:p>
    <w:sectPr w:rsidR="0075745C" w:rsidRPr="00E45BB8" w:rsidSect="007310E8">
      <w:headerReference w:type="default" r:id="rId33"/>
      <w:footerReference w:type="default" r:id="rId34"/>
      <w:pgSz w:w="11906" w:h="16838"/>
      <w:pgMar w:top="709" w:right="1417" w:bottom="426" w:left="141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745C" w:rsidRDefault="0075745C" w:rsidP="006560CF">
      <w:pPr>
        <w:spacing w:after="0" w:line="240" w:lineRule="auto"/>
      </w:pPr>
      <w:r>
        <w:separator/>
      </w:r>
    </w:p>
  </w:endnote>
  <w:endnote w:type="continuationSeparator" w:id="1">
    <w:p w:rsidR="0075745C" w:rsidRDefault="0075745C" w:rsidP="00656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Script">
    <w:panose1 w:val="020B0504020000000003"/>
    <w:charset w:val="A2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45C" w:rsidRPr="00861D45" w:rsidRDefault="0075745C">
    <w:pPr>
      <w:pStyle w:val="Footer"/>
      <w:rPr>
        <w:rFonts w:ascii="Segoe Script" w:hAnsi="Segoe Script" w:cs="Segoe Script"/>
      </w:rPr>
    </w:pPr>
    <w:r>
      <w:rPr>
        <w:rFonts w:ascii="Segoe Script" w:hAnsi="Segoe Script" w:cs="Segoe Script"/>
      </w:rPr>
      <w:tab/>
    </w:r>
    <w:r>
      <w:rPr>
        <w:rFonts w:ascii="Segoe Script" w:hAnsi="Segoe Script" w:cs="Segoe Script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745C" w:rsidRDefault="0075745C" w:rsidP="006560CF">
      <w:pPr>
        <w:spacing w:after="0" w:line="240" w:lineRule="auto"/>
      </w:pPr>
      <w:r>
        <w:separator/>
      </w:r>
    </w:p>
  </w:footnote>
  <w:footnote w:type="continuationSeparator" w:id="1">
    <w:p w:rsidR="0075745C" w:rsidRDefault="0075745C" w:rsidP="006560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45C" w:rsidRDefault="0075745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504F8"/>
    <w:multiLevelType w:val="hybridMultilevel"/>
    <w:tmpl w:val="FC48EFA2"/>
    <w:lvl w:ilvl="0" w:tplc="7D5CBCEA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EB11CA"/>
    <w:multiLevelType w:val="hybridMultilevel"/>
    <w:tmpl w:val="BA34F270"/>
    <w:lvl w:ilvl="0" w:tplc="9F46F0F6">
      <w:start w:val="1"/>
      <w:numFmt w:val="low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60CF"/>
    <w:rsid w:val="00003928"/>
    <w:rsid w:val="00004F5A"/>
    <w:rsid w:val="00007C67"/>
    <w:rsid w:val="000266DD"/>
    <w:rsid w:val="00051AB7"/>
    <w:rsid w:val="00051E82"/>
    <w:rsid w:val="00061981"/>
    <w:rsid w:val="00063F8B"/>
    <w:rsid w:val="000673EA"/>
    <w:rsid w:val="00073705"/>
    <w:rsid w:val="00074D65"/>
    <w:rsid w:val="00075DCA"/>
    <w:rsid w:val="00080922"/>
    <w:rsid w:val="00081F1A"/>
    <w:rsid w:val="00084F8B"/>
    <w:rsid w:val="000A0342"/>
    <w:rsid w:val="000A7709"/>
    <w:rsid w:val="000C1F8C"/>
    <w:rsid w:val="000C4690"/>
    <w:rsid w:val="000C47B6"/>
    <w:rsid w:val="000C6925"/>
    <w:rsid w:val="000C7191"/>
    <w:rsid w:val="000E1FD5"/>
    <w:rsid w:val="000F31D1"/>
    <w:rsid w:val="00100E82"/>
    <w:rsid w:val="0010251C"/>
    <w:rsid w:val="00110C0E"/>
    <w:rsid w:val="00110D86"/>
    <w:rsid w:val="00123D83"/>
    <w:rsid w:val="001244E7"/>
    <w:rsid w:val="001249DE"/>
    <w:rsid w:val="0012704C"/>
    <w:rsid w:val="00130CE0"/>
    <w:rsid w:val="00141106"/>
    <w:rsid w:val="0014121F"/>
    <w:rsid w:val="00143A1D"/>
    <w:rsid w:val="00147EB8"/>
    <w:rsid w:val="00152467"/>
    <w:rsid w:val="00153145"/>
    <w:rsid w:val="0015315C"/>
    <w:rsid w:val="00161838"/>
    <w:rsid w:val="001716E3"/>
    <w:rsid w:val="00171854"/>
    <w:rsid w:val="00175134"/>
    <w:rsid w:val="00185AC2"/>
    <w:rsid w:val="001A093D"/>
    <w:rsid w:val="001A521D"/>
    <w:rsid w:val="001A7382"/>
    <w:rsid w:val="001B0534"/>
    <w:rsid w:val="001C37B9"/>
    <w:rsid w:val="001D3DD9"/>
    <w:rsid w:val="001E53C8"/>
    <w:rsid w:val="001F1A2D"/>
    <w:rsid w:val="001F7AC9"/>
    <w:rsid w:val="0021620E"/>
    <w:rsid w:val="00217E18"/>
    <w:rsid w:val="00220520"/>
    <w:rsid w:val="00222C68"/>
    <w:rsid w:val="00232D7E"/>
    <w:rsid w:val="00235E72"/>
    <w:rsid w:val="00243272"/>
    <w:rsid w:val="0024369D"/>
    <w:rsid w:val="002512D9"/>
    <w:rsid w:val="00265CE3"/>
    <w:rsid w:val="002664FA"/>
    <w:rsid w:val="00283E00"/>
    <w:rsid w:val="00290FF7"/>
    <w:rsid w:val="002A7D73"/>
    <w:rsid w:val="002B0A48"/>
    <w:rsid w:val="002C1293"/>
    <w:rsid w:val="002E07C8"/>
    <w:rsid w:val="002E188B"/>
    <w:rsid w:val="002E1ACE"/>
    <w:rsid w:val="002F2DA4"/>
    <w:rsid w:val="002F50B4"/>
    <w:rsid w:val="002F70CE"/>
    <w:rsid w:val="003129FD"/>
    <w:rsid w:val="00336172"/>
    <w:rsid w:val="00337ACF"/>
    <w:rsid w:val="00343F43"/>
    <w:rsid w:val="00362987"/>
    <w:rsid w:val="003649D1"/>
    <w:rsid w:val="0036553A"/>
    <w:rsid w:val="00371003"/>
    <w:rsid w:val="003745BA"/>
    <w:rsid w:val="00381273"/>
    <w:rsid w:val="00383D79"/>
    <w:rsid w:val="003A30B0"/>
    <w:rsid w:val="003A7916"/>
    <w:rsid w:val="003B52ED"/>
    <w:rsid w:val="003B78E8"/>
    <w:rsid w:val="003C1E7E"/>
    <w:rsid w:val="003D18FC"/>
    <w:rsid w:val="003E028D"/>
    <w:rsid w:val="003E2465"/>
    <w:rsid w:val="003E566E"/>
    <w:rsid w:val="003E5843"/>
    <w:rsid w:val="003F2030"/>
    <w:rsid w:val="00400948"/>
    <w:rsid w:val="00403966"/>
    <w:rsid w:val="0041155A"/>
    <w:rsid w:val="0042153A"/>
    <w:rsid w:val="00440B88"/>
    <w:rsid w:val="00440F7C"/>
    <w:rsid w:val="00454941"/>
    <w:rsid w:val="00455196"/>
    <w:rsid w:val="004754C7"/>
    <w:rsid w:val="004A0FF6"/>
    <w:rsid w:val="004A1782"/>
    <w:rsid w:val="004B108F"/>
    <w:rsid w:val="004B5795"/>
    <w:rsid w:val="004C329B"/>
    <w:rsid w:val="004C429E"/>
    <w:rsid w:val="004C5AC5"/>
    <w:rsid w:val="004D74C0"/>
    <w:rsid w:val="004E4C01"/>
    <w:rsid w:val="004E4EA3"/>
    <w:rsid w:val="004E667E"/>
    <w:rsid w:val="004F7F15"/>
    <w:rsid w:val="00503620"/>
    <w:rsid w:val="00513EA8"/>
    <w:rsid w:val="00514786"/>
    <w:rsid w:val="00517B98"/>
    <w:rsid w:val="0052349C"/>
    <w:rsid w:val="005245AF"/>
    <w:rsid w:val="00530533"/>
    <w:rsid w:val="00530B58"/>
    <w:rsid w:val="005333A4"/>
    <w:rsid w:val="0053389A"/>
    <w:rsid w:val="00535906"/>
    <w:rsid w:val="00535C7D"/>
    <w:rsid w:val="00551676"/>
    <w:rsid w:val="005602A3"/>
    <w:rsid w:val="0056421D"/>
    <w:rsid w:val="00567BAF"/>
    <w:rsid w:val="00571D71"/>
    <w:rsid w:val="00574B39"/>
    <w:rsid w:val="00574E9B"/>
    <w:rsid w:val="005A2563"/>
    <w:rsid w:val="005A3B07"/>
    <w:rsid w:val="005B1A63"/>
    <w:rsid w:val="005B2FC8"/>
    <w:rsid w:val="005B50BC"/>
    <w:rsid w:val="005B56AD"/>
    <w:rsid w:val="005B62DF"/>
    <w:rsid w:val="005C068A"/>
    <w:rsid w:val="005C661B"/>
    <w:rsid w:val="005C6A26"/>
    <w:rsid w:val="005F1F9D"/>
    <w:rsid w:val="005F6361"/>
    <w:rsid w:val="00601255"/>
    <w:rsid w:val="00602DF1"/>
    <w:rsid w:val="00610A69"/>
    <w:rsid w:val="006121EC"/>
    <w:rsid w:val="00617557"/>
    <w:rsid w:val="00621CDD"/>
    <w:rsid w:val="00625B3F"/>
    <w:rsid w:val="00626127"/>
    <w:rsid w:val="00626D26"/>
    <w:rsid w:val="0063113E"/>
    <w:rsid w:val="00631293"/>
    <w:rsid w:val="00633DF3"/>
    <w:rsid w:val="00647B6B"/>
    <w:rsid w:val="00647CC5"/>
    <w:rsid w:val="006560CF"/>
    <w:rsid w:val="0066462A"/>
    <w:rsid w:val="006654FA"/>
    <w:rsid w:val="00671944"/>
    <w:rsid w:val="00674F12"/>
    <w:rsid w:val="00683B97"/>
    <w:rsid w:val="00694EB1"/>
    <w:rsid w:val="00696130"/>
    <w:rsid w:val="006A2C09"/>
    <w:rsid w:val="006A4356"/>
    <w:rsid w:val="006B0F4D"/>
    <w:rsid w:val="006B2052"/>
    <w:rsid w:val="006B6965"/>
    <w:rsid w:val="006C64DF"/>
    <w:rsid w:val="006D6687"/>
    <w:rsid w:val="006D71C1"/>
    <w:rsid w:val="006E1530"/>
    <w:rsid w:val="006E48D2"/>
    <w:rsid w:val="006E75EC"/>
    <w:rsid w:val="006F1FB4"/>
    <w:rsid w:val="007059EA"/>
    <w:rsid w:val="00714E75"/>
    <w:rsid w:val="00723B1B"/>
    <w:rsid w:val="00724218"/>
    <w:rsid w:val="007310E8"/>
    <w:rsid w:val="00732297"/>
    <w:rsid w:val="00732956"/>
    <w:rsid w:val="007477D0"/>
    <w:rsid w:val="007521E1"/>
    <w:rsid w:val="0075745C"/>
    <w:rsid w:val="00760D5A"/>
    <w:rsid w:val="007612B0"/>
    <w:rsid w:val="0077055D"/>
    <w:rsid w:val="0077781B"/>
    <w:rsid w:val="00777D32"/>
    <w:rsid w:val="00780F03"/>
    <w:rsid w:val="00795F22"/>
    <w:rsid w:val="007A03A9"/>
    <w:rsid w:val="007A4F57"/>
    <w:rsid w:val="007A57D9"/>
    <w:rsid w:val="007B1014"/>
    <w:rsid w:val="007C12E5"/>
    <w:rsid w:val="007D6434"/>
    <w:rsid w:val="007E374E"/>
    <w:rsid w:val="007F1415"/>
    <w:rsid w:val="007F26B1"/>
    <w:rsid w:val="007F7857"/>
    <w:rsid w:val="00802097"/>
    <w:rsid w:val="00802D04"/>
    <w:rsid w:val="00811B35"/>
    <w:rsid w:val="00811CD3"/>
    <w:rsid w:val="00812D38"/>
    <w:rsid w:val="008145D6"/>
    <w:rsid w:val="00815765"/>
    <w:rsid w:val="00826ACF"/>
    <w:rsid w:val="00835989"/>
    <w:rsid w:val="00836AFC"/>
    <w:rsid w:val="00844C27"/>
    <w:rsid w:val="008475BC"/>
    <w:rsid w:val="0085437C"/>
    <w:rsid w:val="00861D45"/>
    <w:rsid w:val="0086515C"/>
    <w:rsid w:val="00875664"/>
    <w:rsid w:val="00881FB0"/>
    <w:rsid w:val="008847AD"/>
    <w:rsid w:val="0088745B"/>
    <w:rsid w:val="00894115"/>
    <w:rsid w:val="008A69E5"/>
    <w:rsid w:val="008A71F7"/>
    <w:rsid w:val="008B0333"/>
    <w:rsid w:val="008B295C"/>
    <w:rsid w:val="008B4EDE"/>
    <w:rsid w:val="008B59B7"/>
    <w:rsid w:val="008C25FA"/>
    <w:rsid w:val="008C4AE4"/>
    <w:rsid w:val="008C74B1"/>
    <w:rsid w:val="008D0942"/>
    <w:rsid w:val="008F07B3"/>
    <w:rsid w:val="008F5A30"/>
    <w:rsid w:val="009118C8"/>
    <w:rsid w:val="00921053"/>
    <w:rsid w:val="00922201"/>
    <w:rsid w:val="00923DD9"/>
    <w:rsid w:val="00936093"/>
    <w:rsid w:val="00937335"/>
    <w:rsid w:val="009559F6"/>
    <w:rsid w:val="00960225"/>
    <w:rsid w:val="0096778C"/>
    <w:rsid w:val="00972C6C"/>
    <w:rsid w:val="00975390"/>
    <w:rsid w:val="00976A4D"/>
    <w:rsid w:val="00976C5F"/>
    <w:rsid w:val="009824CE"/>
    <w:rsid w:val="009909AA"/>
    <w:rsid w:val="00990A4D"/>
    <w:rsid w:val="00991359"/>
    <w:rsid w:val="009940AA"/>
    <w:rsid w:val="00996E63"/>
    <w:rsid w:val="00997ED8"/>
    <w:rsid w:val="009A042F"/>
    <w:rsid w:val="009B3BD2"/>
    <w:rsid w:val="009B620A"/>
    <w:rsid w:val="009C2F24"/>
    <w:rsid w:val="009C3B3D"/>
    <w:rsid w:val="009C6875"/>
    <w:rsid w:val="009D7295"/>
    <w:rsid w:val="009F4A95"/>
    <w:rsid w:val="00A07A59"/>
    <w:rsid w:val="00A3277A"/>
    <w:rsid w:val="00A36DDA"/>
    <w:rsid w:val="00A5120A"/>
    <w:rsid w:val="00A522D5"/>
    <w:rsid w:val="00A54890"/>
    <w:rsid w:val="00A56996"/>
    <w:rsid w:val="00A606C9"/>
    <w:rsid w:val="00A8089F"/>
    <w:rsid w:val="00A81910"/>
    <w:rsid w:val="00A84B21"/>
    <w:rsid w:val="00A93DA2"/>
    <w:rsid w:val="00A95C58"/>
    <w:rsid w:val="00A95CCD"/>
    <w:rsid w:val="00A97788"/>
    <w:rsid w:val="00AA1D1E"/>
    <w:rsid w:val="00AA2202"/>
    <w:rsid w:val="00AB482D"/>
    <w:rsid w:val="00AC0347"/>
    <w:rsid w:val="00AC0C58"/>
    <w:rsid w:val="00AC274D"/>
    <w:rsid w:val="00AD0B95"/>
    <w:rsid w:val="00AD31BE"/>
    <w:rsid w:val="00AD34BE"/>
    <w:rsid w:val="00AD7AA4"/>
    <w:rsid w:val="00AD7B8C"/>
    <w:rsid w:val="00B03936"/>
    <w:rsid w:val="00B100F3"/>
    <w:rsid w:val="00B1186E"/>
    <w:rsid w:val="00B125A0"/>
    <w:rsid w:val="00B155F3"/>
    <w:rsid w:val="00B33BD4"/>
    <w:rsid w:val="00B42506"/>
    <w:rsid w:val="00B45847"/>
    <w:rsid w:val="00B51CC0"/>
    <w:rsid w:val="00B52869"/>
    <w:rsid w:val="00B55BB8"/>
    <w:rsid w:val="00B64416"/>
    <w:rsid w:val="00B73F67"/>
    <w:rsid w:val="00B82889"/>
    <w:rsid w:val="00B9641F"/>
    <w:rsid w:val="00B97F7B"/>
    <w:rsid w:val="00BA5CB3"/>
    <w:rsid w:val="00BB7AD0"/>
    <w:rsid w:val="00BC56C4"/>
    <w:rsid w:val="00BD1F3E"/>
    <w:rsid w:val="00BD2114"/>
    <w:rsid w:val="00BD378E"/>
    <w:rsid w:val="00BD5BFD"/>
    <w:rsid w:val="00BD6EBF"/>
    <w:rsid w:val="00BE6067"/>
    <w:rsid w:val="00BE7B6D"/>
    <w:rsid w:val="00BF449A"/>
    <w:rsid w:val="00BF55C1"/>
    <w:rsid w:val="00C02DF6"/>
    <w:rsid w:val="00C10AC1"/>
    <w:rsid w:val="00C111D1"/>
    <w:rsid w:val="00C25ABB"/>
    <w:rsid w:val="00C27838"/>
    <w:rsid w:val="00C35D88"/>
    <w:rsid w:val="00C3694B"/>
    <w:rsid w:val="00C4221C"/>
    <w:rsid w:val="00C50F03"/>
    <w:rsid w:val="00C63D9A"/>
    <w:rsid w:val="00C64984"/>
    <w:rsid w:val="00C67C55"/>
    <w:rsid w:val="00C71FC4"/>
    <w:rsid w:val="00C80296"/>
    <w:rsid w:val="00C95EC4"/>
    <w:rsid w:val="00CA3B04"/>
    <w:rsid w:val="00CA3B75"/>
    <w:rsid w:val="00CA43A7"/>
    <w:rsid w:val="00CA6D72"/>
    <w:rsid w:val="00CA70F4"/>
    <w:rsid w:val="00CB194B"/>
    <w:rsid w:val="00CC1884"/>
    <w:rsid w:val="00CC5598"/>
    <w:rsid w:val="00CD5BF5"/>
    <w:rsid w:val="00CE5F6D"/>
    <w:rsid w:val="00CF2C36"/>
    <w:rsid w:val="00D0209D"/>
    <w:rsid w:val="00D02B83"/>
    <w:rsid w:val="00D11FCC"/>
    <w:rsid w:val="00D13F96"/>
    <w:rsid w:val="00D14672"/>
    <w:rsid w:val="00D1666C"/>
    <w:rsid w:val="00D25921"/>
    <w:rsid w:val="00D30C5D"/>
    <w:rsid w:val="00D31A1F"/>
    <w:rsid w:val="00D32CF1"/>
    <w:rsid w:val="00D4479D"/>
    <w:rsid w:val="00D47216"/>
    <w:rsid w:val="00D50943"/>
    <w:rsid w:val="00D51896"/>
    <w:rsid w:val="00D51A85"/>
    <w:rsid w:val="00D82147"/>
    <w:rsid w:val="00D850FB"/>
    <w:rsid w:val="00D86EBA"/>
    <w:rsid w:val="00D96F75"/>
    <w:rsid w:val="00DA34D6"/>
    <w:rsid w:val="00DA45FF"/>
    <w:rsid w:val="00DA48CB"/>
    <w:rsid w:val="00DB4D9B"/>
    <w:rsid w:val="00DC0B4F"/>
    <w:rsid w:val="00DC4A40"/>
    <w:rsid w:val="00DC4A4F"/>
    <w:rsid w:val="00DC6F5A"/>
    <w:rsid w:val="00DD5481"/>
    <w:rsid w:val="00DE1EAE"/>
    <w:rsid w:val="00DE2464"/>
    <w:rsid w:val="00DE3D9B"/>
    <w:rsid w:val="00DE6B70"/>
    <w:rsid w:val="00E01BB5"/>
    <w:rsid w:val="00E02F0F"/>
    <w:rsid w:val="00E0305E"/>
    <w:rsid w:val="00E138D9"/>
    <w:rsid w:val="00E27E05"/>
    <w:rsid w:val="00E355FA"/>
    <w:rsid w:val="00E35BB2"/>
    <w:rsid w:val="00E36E18"/>
    <w:rsid w:val="00E41B90"/>
    <w:rsid w:val="00E45BB8"/>
    <w:rsid w:val="00E460DF"/>
    <w:rsid w:val="00E525F9"/>
    <w:rsid w:val="00E529DA"/>
    <w:rsid w:val="00E549B2"/>
    <w:rsid w:val="00E60864"/>
    <w:rsid w:val="00E64C71"/>
    <w:rsid w:val="00E709FB"/>
    <w:rsid w:val="00E82A71"/>
    <w:rsid w:val="00E84D8F"/>
    <w:rsid w:val="00E86A11"/>
    <w:rsid w:val="00E87DFC"/>
    <w:rsid w:val="00E95E21"/>
    <w:rsid w:val="00EA0337"/>
    <w:rsid w:val="00EA1BB6"/>
    <w:rsid w:val="00EA7D85"/>
    <w:rsid w:val="00EB1D35"/>
    <w:rsid w:val="00EC3C6B"/>
    <w:rsid w:val="00EC45F4"/>
    <w:rsid w:val="00EC61C3"/>
    <w:rsid w:val="00EC7074"/>
    <w:rsid w:val="00ED1DCD"/>
    <w:rsid w:val="00ED4E22"/>
    <w:rsid w:val="00ED68AD"/>
    <w:rsid w:val="00EE5365"/>
    <w:rsid w:val="00EE62E4"/>
    <w:rsid w:val="00EF6E3C"/>
    <w:rsid w:val="00EF7683"/>
    <w:rsid w:val="00F1164E"/>
    <w:rsid w:val="00F17BF7"/>
    <w:rsid w:val="00F32B2C"/>
    <w:rsid w:val="00F41D75"/>
    <w:rsid w:val="00F461E3"/>
    <w:rsid w:val="00F55983"/>
    <w:rsid w:val="00F62C55"/>
    <w:rsid w:val="00F66922"/>
    <w:rsid w:val="00F67C72"/>
    <w:rsid w:val="00F7250D"/>
    <w:rsid w:val="00F726CB"/>
    <w:rsid w:val="00F76452"/>
    <w:rsid w:val="00F81A81"/>
    <w:rsid w:val="00F90E28"/>
    <w:rsid w:val="00FA372A"/>
    <w:rsid w:val="00FC296A"/>
    <w:rsid w:val="00FC6BE8"/>
    <w:rsid w:val="00FD0F92"/>
    <w:rsid w:val="00FD2B5E"/>
    <w:rsid w:val="00FD4D6A"/>
    <w:rsid w:val="00FD64AF"/>
    <w:rsid w:val="00FE263F"/>
    <w:rsid w:val="00FE60D0"/>
    <w:rsid w:val="00FF11D7"/>
    <w:rsid w:val="00FF2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74E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560C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56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60C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6560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560CF"/>
  </w:style>
  <w:style w:type="paragraph" w:styleId="Footer">
    <w:name w:val="footer"/>
    <w:basedOn w:val="Normal"/>
    <w:link w:val="FooterChar"/>
    <w:uiPriority w:val="99"/>
    <w:rsid w:val="006560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560CF"/>
  </w:style>
  <w:style w:type="paragraph" w:styleId="NoSpacing">
    <w:name w:val="No Spacing"/>
    <w:uiPriority w:val="99"/>
    <w:qFormat/>
    <w:rsid w:val="00DE2464"/>
    <w:rPr>
      <w:rFonts w:cs="Calibri"/>
    </w:rPr>
  </w:style>
  <w:style w:type="paragraph" w:styleId="ListParagraph">
    <w:name w:val="List Paragraph"/>
    <w:basedOn w:val="Normal"/>
    <w:uiPriority w:val="99"/>
    <w:qFormat/>
    <w:rsid w:val="005B1A63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oleObject" Target="embeddings/oleObject9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image" Target="media/image11.wmf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png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0.bin"/><Relationship Id="rId36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Relationship Id="rId22" Type="http://schemas.openxmlformats.org/officeDocument/2006/relationships/oleObject" Target="embeddings/oleObject7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2</Pages>
  <Words>188</Words>
  <Characters>1077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Ümit&amp;Satı</dc:creator>
  <cp:keywords>sorubak.com</cp:keywords>
  <dc:description/>
  <cp:lastModifiedBy>edanur</cp:lastModifiedBy>
  <cp:revision>10</cp:revision>
  <cp:lastPrinted>2015-11-21T20:42:00Z</cp:lastPrinted>
  <dcterms:created xsi:type="dcterms:W3CDTF">2015-11-21T20:10:00Z</dcterms:created>
  <dcterms:modified xsi:type="dcterms:W3CDTF">2016-10-31T20:34:00Z</dcterms:modified>
</cp:coreProperties>
</file>