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818"/>
        <w:gridCol w:w="1267"/>
        <w:gridCol w:w="2370"/>
        <w:gridCol w:w="1819"/>
        <w:gridCol w:w="1819"/>
        <w:gridCol w:w="1819"/>
      </w:tblGrid>
      <w:tr w:rsidR="008D16F1" w:rsidRPr="0060378E">
        <w:trPr>
          <w:jc w:val="center"/>
        </w:trPr>
        <w:tc>
          <w:tcPr>
            <w:tcW w:w="1818" w:type="dxa"/>
            <w:vMerge w:val="restart"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  <w:r>
              <w:rPr>
                <w:noProof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-6.95pt;margin-top:9.1pt;width:93.4pt;height:87.9pt;z-index:251641344;visibility:visible" filled="f" stroked="f">
                  <v:textbox>
                    <w:txbxContent>
                      <w:p w:rsidR="008D16F1" w:rsidRDefault="008D16F1" w:rsidP="00F8181B">
                        <w:r w:rsidRPr="00D47B8C">
                          <w:rPr>
                            <w:noProof/>
                            <w:lang w:eastAsia="tr-TR"/>
                          </w:rPr>
                          <w:pict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Resim 1" o:spid="_x0000_i1026" type="#_x0000_t75" style="width:73.5pt;height:72.75pt;visibility:visible">
                              <v:imagedata r:id="rId6" o:title="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/>
            <w:vAlign w:val="center"/>
          </w:tcPr>
          <w:p w:rsidR="008D16F1" w:rsidRPr="0060378E" w:rsidRDefault="008D16F1" w:rsidP="0060378E">
            <w:pPr>
              <w:spacing w:after="0"/>
              <w:rPr>
                <w:b/>
                <w:bCs/>
                <w:sz w:val="24"/>
                <w:szCs w:val="24"/>
              </w:rPr>
            </w:pPr>
            <w:r>
              <w:rPr>
                <w:noProof/>
                <w:lang w:eastAsia="tr-TR"/>
              </w:rPr>
              <w:pict>
                <v:shape id="Metin Kutusu 2" o:spid="_x0000_s1027" type="#_x0000_t202" style="position:absolute;left:0;text-align:left;margin-left:354.35pt;margin-top:5.5pt;width:98.45pt;height:95.7pt;z-index:251642368;visibility:visible;mso-position-horizontal-relative:text;mso-position-vertical-relative:text" filled="f" stroked="f">
                  <v:textbox>
                    <w:txbxContent>
                      <w:p w:rsidR="008D16F1" w:rsidRDefault="008D16F1" w:rsidP="00F8181B">
                        <w:r w:rsidRPr="00D47B8C">
                          <w:rPr>
                            <w:noProof/>
                            <w:lang w:eastAsia="tr-TR"/>
                          </w:rPr>
                          <w:pict>
                            <v:shape id="_x0000_i1028" type="#_x0000_t75" style="width:70.5pt;height:76.5pt;visibility:visible">
                              <v:imagedata r:id="rId7" o:title="" blacklevel="1966f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tr-TR"/>
              </w:rPr>
              <w:t xml:space="preserve">2015-2016 </w:t>
            </w:r>
            <w:r w:rsidRPr="0060378E">
              <w:rPr>
                <w:b/>
                <w:bCs/>
                <w:sz w:val="24"/>
                <w:szCs w:val="24"/>
              </w:rPr>
              <w:t xml:space="preserve"> ÖĞRETİM YILI GİRESUN LİSESİ</w:t>
            </w:r>
          </w:p>
          <w:p w:rsidR="008D16F1" w:rsidRPr="0060378E" w:rsidRDefault="008D16F1" w:rsidP="0060378E">
            <w:pPr>
              <w:spacing w:after="0"/>
              <w:rPr>
                <w:b/>
                <w:bCs/>
                <w:sz w:val="24"/>
                <w:szCs w:val="24"/>
              </w:rPr>
            </w:pPr>
            <w:r w:rsidRPr="0060378E">
              <w:rPr>
                <w:b/>
                <w:bCs/>
                <w:sz w:val="24"/>
                <w:szCs w:val="24"/>
              </w:rPr>
              <w:t>11. SINIFLAR MATEMATİK DERSİ 2. DÖNEM 2. SINAVI</w:t>
            </w:r>
          </w:p>
        </w:tc>
        <w:tc>
          <w:tcPr>
            <w:tcW w:w="1819" w:type="dxa"/>
            <w:vMerge w:val="restart"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  <w:tr w:rsidR="008D16F1" w:rsidRPr="0060378E">
        <w:trPr>
          <w:jc w:val="center"/>
        </w:trPr>
        <w:tc>
          <w:tcPr>
            <w:tcW w:w="1818" w:type="dxa"/>
            <w:vMerge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b/>
                <w:bCs/>
                <w:sz w:val="24"/>
                <w:szCs w:val="24"/>
              </w:rPr>
            </w:pPr>
            <w:r w:rsidRPr="0060378E">
              <w:rPr>
                <w:b/>
                <w:bCs/>
                <w:sz w:val="24"/>
                <w:szCs w:val="24"/>
              </w:rPr>
              <w:t>AD</w:t>
            </w:r>
          </w:p>
        </w:tc>
        <w:tc>
          <w:tcPr>
            <w:tcW w:w="2370" w:type="dxa"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 w:val="restart"/>
          </w:tcPr>
          <w:p w:rsidR="008D16F1" w:rsidRPr="0060378E" w:rsidRDefault="008D16F1" w:rsidP="0060378E">
            <w:pPr>
              <w:spacing w:after="0" w:line="360" w:lineRule="auto"/>
              <w:rPr>
                <w:b/>
                <w:bCs/>
                <w:sz w:val="24"/>
                <w:szCs w:val="24"/>
                <w:u w:val="single"/>
              </w:rPr>
            </w:pPr>
            <w:r w:rsidRPr="0060378E">
              <w:rPr>
                <w:b/>
                <w:bCs/>
                <w:sz w:val="24"/>
                <w:szCs w:val="24"/>
                <w:u w:val="single"/>
              </w:rPr>
              <w:t>TARİH</w:t>
            </w:r>
          </w:p>
          <w:p w:rsidR="008D16F1" w:rsidRPr="0060378E" w:rsidRDefault="008D16F1" w:rsidP="0060378E">
            <w:pPr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 / 05 / 2016</w:t>
            </w:r>
          </w:p>
          <w:p w:rsidR="008D16F1" w:rsidRPr="0060378E" w:rsidRDefault="008D16F1" w:rsidP="0060378E">
            <w:pPr>
              <w:spacing w:after="0"/>
              <w:rPr>
                <w:sz w:val="24"/>
                <w:szCs w:val="24"/>
              </w:rPr>
            </w:pPr>
            <w:r w:rsidRPr="0060378E">
              <w:rPr>
                <w:sz w:val="24"/>
                <w:szCs w:val="24"/>
              </w:rPr>
              <w:t>Salı</w:t>
            </w:r>
          </w:p>
        </w:tc>
        <w:tc>
          <w:tcPr>
            <w:tcW w:w="1819" w:type="dxa"/>
            <w:vMerge w:val="restart"/>
          </w:tcPr>
          <w:p w:rsidR="008D16F1" w:rsidRPr="0060378E" w:rsidRDefault="008D16F1" w:rsidP="0060378E">
            <w:pPr>
              <w:spacing w:after="0" w:line="240" w:lineRule="auto"/>
              <w:rPr>
                <w:b/>
                <w:bCs/>
                <w:sz w:val="24"/>
                <w:szCs w:val="24"/>
                <w:u w:val="single"/>
              </w:rPr>
            </w:pPr>
            <w:r w:rsidRPr="0060378E">
              <w:rPr>
                <w:b/>
                <w:bCs/>
                <w:sz w:val="24"/>
                <w:szCs w:val="24"/>
                <w:u w:val="single"/>
              </w:rPr>
              <w:t>PUAN</w:t>
            </w:r>
          </w:p>
        </w:tc>
        <w:tc>
          <w:tcPr>
            <w:tcW w:w="1819" w:type="dxa"/>
            <w:vMerge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  <w:tr w:rsidR="008D16F1" w:rsidRPr="0060378E">
        <w:trPr>
          <w:jc w:val="center"/>
        </w:trPr>
        <w:tc>
          <w:tcPr>
            <w:tcW w:w="1818" w:type="dxa"/>
            <w:vMerge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b/>
                <w:bCs/>
                <w:sz w:val="24"/>
                <w:szCs w:val="24"/>
              </w:rPr>
            </w:pPr>
            <w:r w:rsidRPr="0060378E">
              <w:rPr>
                <w:b/>
                <w:bCs/>
                <w:sz w:val="24"/>
                <w:szCs w:val="24"/>
              </w:rPr>
              <w:t>SOYAD</w:t>
            </w:r>
          </w:p>
        </w:tc>
        <w:tc>
          <w:tcPr>
            <w:tcW w:w="2370" w:type="dxa"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  <w:tr w:rsidR="008D16F1" w:rsidRPr="0060378E">
        <w:trPr>
          <w:jc w:val="center"/>
        </w:trPr>
        <w:tc>
          <w:tcPr>
            <w:tcW w:w="1818" w:type="dxa"/>
            <w:vMerge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b/>
                <w:bCs/>
                <w:sz w:val="24"/>
                <w:szCs w:val="24"/>
              </w:rPr>
            </w:pPr>
            <w:r w:rsidRPr="0060378E">
              <w:rPr>
                <w:b/>
                <w:bCs/>
                <w:sz w:val="24"/>
                <w:szCs w:val="24"/>
              </w:rPr>
              <w:t>OKUL NO</w:t>
            </w:r>
          </w:p>
        </w:tc>
        <w:tc>
          <w:tcPr>
            <w:tcW w:w="2370" w:type="dxa"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  <w:tr w:rsidR="008D16F1" w:rsidRPr="0060378E">
        <w:trPr>
          <w:jc w:val="center"/>
        </w:trPr>
        <w:tc>
          <w:tcPr>
            <w:tcW w:w="1818" w:type="dxa"/>
            <w:vMerge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b/>
                <w:bCs/>
                <w:sz w:val="24"/>
                <w:szCs w:val="24"/>
              </w:rPr>
            </w:pPr>
            <w:r w:rsidRPr="0060378E">
              <w:rPr>
                <w:b/>
                <w:bCs/>
                <w:sz w:val="24"/>
                <w:szCs w:val="24"/>
              </w:rPr>
              <w:t>SINIF</w:t>
            </w:r>
          </w:p>
        </w:tc>
        <w:tc>
          <w:tcPr>
            <w:tcW w:w="2370" w:type="dxa"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  <w:r w:rsidRPr="0060378E">
              <w:rPr>
                <w:sz w:val="24"/>
                <w:szCs w:val="24"/>
              </w:rPr>
              <w:t>11 /</w:t>
            </w:r>
          </w:p>
        </w:tc>
        <w:tc>
          <w:tcPr>
            <w:tcW w:w="1819" w:type="dxa"/>
            <w:vMerge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8D16F1" w:rsidRPr="0060378E" w:rsidRDefault="008D16F1" w:rsidP="0060378E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</w:tbl>
    <w:p w:rsidR="008D16F1" w:rsidRDefault="008D16F1">
      <w:pPr>
        <w:sectPr w:rsidR="008D16F1" w:rsidSect="00F8181B">
          <w:headerReference w:type="default" r:id="rId8"/>
          <w:pgSz w:w="11906" w:h="16838"/>
          <w:pgMar w:top="851" w:right="567" w:bottom="567" w:left="567" w:header="708" w:footer="708" w:gutter="0"/>
          <w:cols w:space="708"/>
          <w:docGrid w:linePitch="360"/>
        </w:sectPr>
      </w:pPr>
    </w:p>
    <w:p w:rsidR="008D16F1" w:rsidRPr="00F8181B" w:rsidRDefault="008D16F1" w:rsidP="00F8181B">
      <w:pPr>
        <w:spacing w:after="0"/>
        <w:jc w:val="left"/>
        <w:rPr>
          <w:b/>
          <w:bCs/>
          <w:sz w:val="14"/>
          <w:szCs w:val="14"/>
        </w:rPr>
      </w:pPr>
    </w:p>
    <w:p w:rsidR="008D16F1" w:rsidRPr="00CA5635" w:rsidRDefault="008D16F1" w:rsidP="00F8181B">
      <w:pPr>
        <w:jc w:val="left"/>
      </w:pPr>
      <w:r>
        <w:rPr>
          <w:b/>
          <w:bCs/>
          <w:sz w:val="24"/>
          <w:szCs w:val="24"/>
        </w:rPr>
        <w:t>1.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029" type="#_x0000_t75" style="width:138pt;height:63pt">
            <v:imagedata r:id="rId9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030" type="#_x0000_t75" style="width:138pt;height:63pt">
            <v:imagedata r:id="rId9" o:title="" chromakey="white"/>
          </v:shape>
        </w:pict>
      </w:r>
      <w:r w:rsidRPr="0060378E">
        <w:fldChar w:fldCharType="end"/>
      </w:r>
    </w:p>
    <w:p w:rsidR="008D16F1" w:rsidRDefault="008D16F1" w:rsidP="00F8181B">
      <w:pPr>
        <w:jc w:val="both"/>
        <w:rPr>
          <w:b/>
          <w:bCs/>
        </w:rPr>
      </w:pPr>
      <w:r>
        <w:rPr>
          <w:b/>
          <w:bCs/>
        </w:rPr>
        <w:t>i</w:t>
      </w:r>
      <w:r w:rsidRPr="00CA5635">
        <w:rPr>
          <w:b/>
          <w:bCs/>
        </w:rPr>
        <w:t>şleminin sonucu kaçtır?</w:t>
      </w:r>
    </w:p>
    <w:p w:rsidR="008D16F1" w:rsidRDefault="008D16F1" w:rsidP="00F8181B">
      <w:pPr>
        <w:jc w:val="left"/>
      </w:pPr>
      <w:r>
        <w:t xml:space="preserve">A)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031" type="#_x0000_t75" style="width:10.5pt;height:12pt">
            <v:imagedata r:id="rId10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032" type="#_x0000_t75" style="width:10.5pt;height:12pt">
            <v:imagedata r:id="rId10" o:title="" chromakey="white"/>
          </v:shape>
        </w:pict>
      </w:r>
      <w:r w:rsidRPr="0060378E">
        <w:fldChar w:fldCharType="end"/>
      </w:r>
      <w:r>
        <w:t xml:space="preserve">               B)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033" type="#_x0000_t75" style="width:10.5pt;height:12pt">
            <v:imagedata r:id="rId11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034" type="#_x0000_t75" style="width:10.5pt;height:12pt">
            <v:imagedata r:id="rId11" o:title="" chromakey="white"/>
          </v:shape>
        </w:pict>
      </w:r>
      <w:r w:rsidRPr="0060378E">
        <w:fldChar w:fldCharType="end"/>
      </w:r>
      <w:r>
        <w:t xml:space="preserve">               C)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035" type="#_x0000_t75" style="width:10.5pt;height:12pt">
            <v:imagedata r:id="rId12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036" type="#_x0000_t75" style="width:10.5pt;height:12pt">
            <v:imagedata r:id="rId12" o:title="" chromakey="white"/>
          </v:shape>
        </w:pict>
      </w:r>
      <w:r w:rsidRPr="0060378E">
        <w:fldChar w:fldCharType="end"/>
      </w:r>
      <w:r>
        <w:t xml:space="preserve">               D)               E) </w:t>
      </w:r>
    </w:p>
    <w:p w:rsidR="008D16F1" w:rsidRDefault="008D16F1" w:rsidP="00F8181B">
      <w:pPr>
        <w:jc w:val="left"/>
      </w:pPr>
    </w:p>
    <w:p w:rsidR="008D16F1" w:rsidRPr="0013021F" w:rsidRDefault="008D16F1" w:rsidP="00F8181B">
      <w:pPr>
        <w:jc w:val="left"/>
      </w:pPr>
      <w:r>
        <w:rPr>
          <w:noProof/>
          <w:lang w:eastAsia="tr-TR"/>
        </w:rPr>
        <w:pict>
          <v:shape id="_x0000_s1028" type="#_x0000_t202" style="position:absolute;margin-left:12.9pt;margin-top:.75pt;width:167.25pt;height:154.2pt;z-index:251643392;visibility:visible" filled="f" stroked="f">
            <v:textbox style="mso-fit-shape-to-text:t">
              <w:txbxContent>
                <w:p w:rsidR="008D16F1" w:rsidRDefault="008D16F1" w:rsidP="00F8181B">
                  <w:pPr>
                    <w:spacing w:after="0"/>
                  </w:pPr>
                  <w:r w:rsidRPr="0060378E">
                    <w:pict>
                      <v:shape id="_x0000_i1038" type="#_x0000_t75" style="width:122.25pt;height:22.5pt">
                        <v:imagedata r:id="rId13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b/>
          <w:bCs/>
          <w:sz w:val="24"/>
          <w:szCs w:val="24"/>
        </w:rPr>
        <w:t xml:space="preserve">2.  </w:t>
      </w:r>
      <w:r w:rsidRPr="0060378E">
        <w:rPr>
          <w:rFonts w:ascii="Cambria Math" w:hAnsi="Cambria Math" w:cs="Cambria Math"/>
        </w:rPr>
        <w:br/>
      </w:r>
    </w:p>
    <w:p w:rsidR="008D16F1" w:rsidRDefault="008D16F1" w:rsidP="00F8181B">
      <w:pPr>
        <w:jc w:val="both"/>
        <w:rPr>
          <w:b/>
          <w:bCs/>
        </w:rPr>
      </w:pPr>
      <w:r w:rsidRPr="0013021F">
        <w:rPr>
          <w:b/>
          <w:bCs/>
        </w:rPr>
        <w:t xml:space="preserve">olduğuna göre, </w:t>
      </w:r>
      <w:r w:rsidRPr="0060378E">
        <w:rPr>
          <w:b/>
          <w:bCs/>
        </w:rPr>
        <w:fldChar w:fldCharType="begin"/>
      </w:r>
      <w:r w:rsidRPr="0060378E">
        <w:rPr>
          <w:b/>
          <w:bCs/>
        </w:rPr>
        <w:instrText xml:space="preserve"> QUOTE </w:instrText>
      </w:r>
      <w:r w:rsidRPr="0060378E">
        <w:pict>
          <v:shape id="_x0000_i1039" type="#_x0000_t75" style="width:11.25pt;height:13.5pt">
            <v:imagedata r:id="rId14" o:title="" chromakey="white"/>
          </v:shape>
        </w:pict>
      </w:r>
      <w:r w:rsidRPr="0060378E">
        <w:rPr>
          <w:b/>
          <w:bCs/>
        </w:rPr>
        <w:instrText xml:space="preserve"> </w:instrText>
      </w:r>
      <w:r w:rsidRPr="0060378E">
        <w:rPr>
          <w:b/>
          <w:bCs/>
        </w:rPr>
        <w:fldChar w:fldCharType="separate"/>
      </w:r>
      <w:r w:rsidRPr="0060378E">
        <w:pict>
          <v:shape id="_x0000_i1040" type="#_x0000_t75" style="width:11.25pt;height:13.5pt">
            <v:imagedata r:id="rId14" o:title="" chromakey="white"/>
          </v:shape>
        </w:pict>
      </w:r>
      <w:r w:rsidRPr="0060378E">
        <w:rPr>
          <w:b/>
          <w:bCs/>
        </w:rPr>
        <w:fldChar w:fldCharType="end"/>
      </w:r>
      <w:r>
        <w:rPr>
          <w:b/>
          <w:bCs/>
        </w:rPr>
        <w:t xml:space="preserve"> kaçtır?</w:t>
      </w:r>
    </w:p>
    <w:p w:rsidR="008D16F1" w:rsidRPr="00F8181B" w:rsidRDefault="008D16F1" w:rsidP="00F8181B">
      <w:pPr>
        <w:jc w:val="left"/>
        <w:rPr>
          <w:b/>
          <w:bCs/>
        </w:rPr>
      </w:pPr>
      <w:r>
        <w:t xml:space="preserve">A)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041" type="#_x0000_t75" style="width:10.5pt;height:12pt">
            <v:imagedata r:id="rId15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042" type="#_x0000_t75" style="width:10.5pt;height:12pt">
            <v:imagedata r:id="rId15" o:title="" chromakey="white"/>
          </v:shape>
        </w:pict>
      </w:r>
      <w:r w:rsidRPr="0060378E">
        <w:fldChar w:fldCharType="end"/>
      </w:r>
      <w:r>
        <w:t xml:space="preserve">               B)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043" type="#_x0000_t75" style="width:10.5pt;height:12pt">
            <v:imagedata r:id="rId11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044" type="#_x0000_t75" style="width:10.5pt;height:12pt">
            <v:imagedata r:id="rId11" o:title="" chromakey="white"/>
          </v:shape>
        </w:pict>
      </w:r>
      <w:r w:rsidRPr="0060378E">
        <w:fldChar w:fldCharType="end"/>
      </w:r>
      <w:r>
        <w:t xml:space="preserve">               C)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045" type="#_x0000_t75" style="width:10.5pt;height:12pt">
            <v:imagedata r:id="rId16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046" type="#_x0000_t75" style="width:10.5pt;height:12pt">
            <v:imagedata r:id="rId16" o:title="" chromakey="white"/>
          </v:shape>
        </w:pict>
      </w:r>
      <w:r w:rsidRPr="0060378E">
        <w:fldChar w:fldCharType="end"/>
      </w:r>
      <w:r>
        <w:t xml:space="preserve">               D)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047" type="#_x0000_t75" style="width:10.5pt;height:12pt">
            <v:imagedata r:id="rId17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048" type="#_x0000_t75" style="width:10.5pt;height:12pt">
            <v:imagedata r:id="rId17" o:title="" chromakey="white"/>
          </v:shape>
        </w:pict>
      </w:r>
      <w:r w:rsidRPr="0060378E">
        <w:fldChar w:fldCharType="end"/>
      </w:r>
      <w:r>
        <w:t xml:space="preserve">               E) </w:t>
      </w:r>
      <w:r w:rsidRPr="0060378E">
        <w:rPr>
          <w:b/>
          <w:bCs/>
        </w:rPr>
        <w:fldChar w:fldCharType="begin"/>
      </w:r>
      <w:r w:rsidRPr="0060378E">
        <w:rPr>
          <w:b/>
          <w:bCs/>
        </w:rPr>
        <w:instrText xml:space="preserve"> QUOTE </w:instrText>
      </w:r>
      <w:r w:rsidRPr="0060378E">
        <w:pict>
          <v:shape id="_x0000_i1049" type="#_x0000_t75" style="width:10.5pt;height:12pt">
            <v:imagedata r:id="rId18" o:title="" chromakey="white"/>
          </v:shape>
        </w:pict>
      </w:r>
      <w:r w:rsidRPr="0060378E">
        <w:rPr>
          <w:b/>
          <w:bCs/>
        </w:rPr>
        <w:instrText xml:space="preserve"> </w:instrText>
      </w:r>
      <w:r w:rsidRPr="0060378E">
        <w:rPr>
          <w:b/>
          <w:bCs/>
        </w:rPr>
        <w:fldChar w:fldCharType="separate"/>
      </w:r>
      <w:r w:rsidRPr="0060378E">
        <w:pict>
          <v:shape id="_x0000_i1050" type="#_x0000_t75" style="width:10.5pt;height:12pt">
            <v:imagedata r:id="rId18" o:title="" chromakey="white"/>
          </v:shape>
        </w:pict>
      </w:r>
      <w:r w:rsidRPr="0060378E">
        <w:rPr>
          <w:b/>
          <w:bCs/>
        </w:rPr>
        <w:fldChar w:fldCharType="end"/>
      </w:r>
    </w:p>
    <w:p w:rsidR="008D16F1" w:rsidRDefault="008D16F1" w:rsidP="00F8181B">
      <w:pPr>
        <w:spacing w:after="0"/>
        <w:jc w:val="both"/>
        <w:rPr>
          <w:b/>
          <w:bCs/>
          <w:sz w:val="24"/>
          <w:szCs w:val="24"/>
        </w:rPr>
      </w:pPr>
    </w:p>
    <w:p w:rsidR="008D16F1" w:rsidRDefault="008D16F1" w:rsidP="00F8181B">
      <w:pPr>
        <w:jc w:val="both"/>
      </w:pPr>
      <w:r>
        <w:rPr>
          <w:b/>
          <w:bCs/>
          <w:sz w:val="24"/>
          <w:szCs w:val="24"/>
        </w:rPr>
        <w:t xml:space="preserve">3.  </w:t>
      </w:r>
      <w:r>
        <w:t>Gülcan ve Kübra’nın da aralarında bulunduğu 6 kişilik grup arasından 3 kişilik bir müzik grubu oluşturulacaktır.</w:t>
      </w:r>
    </w:p>
    <w:p w:rsidR="008D16F1" w:rsidRPr="00382B29" w:rsidRDefault="008D16F1" w:rsidP="00F8181B">
      <w:pPr>
        <w:jc w:val="both"/>
        <w:rPr>
          <w:b/>
          <w:bCs/>
        </w:rPr>
      </w:pPr>
      <w:r w:rsidRPr="00382B29">
        <w:rPr>
          <w:b/>
          <w:bCs/>
        </w:rPr>
        <w:t>Kübra ve Gülcan birlikte olmaları durumunda gruba katılacaklarsa bu 3 kişilik grup kaç değişik şekilde oluşturulabilir?</w:t>
      </w:r>
    </w:p>
    <w:p w:rsidR="008D16F1" w:rsidRDefault="008D16F1" w:rsidP="00F8181B">
      <w:pPr>
        <w:jc w:val="left"/>
      </w:pPr>
      <w:r>
        <w:t>A) 6               B) 8              C) 10             D) 12             E) 14</w:t>
      </w:r>
    </w:p>
    <w:p w:rsidR="008D16F1" w:rsidRDefault="008D16F1" w:rsidP="00F8181B">
      <w:pPr>
        <w:spacing w:after="0"/>
        <w:jc w:val="both"/>
        <w:rPr>
          <w:b/>
          <w:bCs/>
          <w:sz w:val="24"/>
          <w:szCs w:val="24"/>
        </w:rPr>
      </w:pPr>
    </w:p>
    <w:p w:rsidR="008D16F1" w:rsidRPr="00541F46" w:rsidRDefault="008D16F1" w:rsidP="00F8181B">
      <w:pPr>
        <w:jc w:val="both"/>
        <w:rPr>
          <w:b/>
          <w:bCs/>
        </w:rPr>
      </w:pPr>
      <w:r>
        <w:rPr>
          <w:b/>
          <w:bCs/>
          <w:sz w:val="24"/>
          <w:szCs w:val="24"/>
        </w:rPr>
        <w:t xml:space="preserve">4. </w:t>
      </w:r>
      <w:r w:rsidRPr="00541F46">
        <w:rPr>
          <w:b/>
          <w:bCs/>
        </w:rPr>
        <w:t>3 tane madeni 1 ₺, kumbaralara istenen sayıda atılmak suretiyle değişik bankalardan alınmış 5 farklı kumbaraya kaç değişik şekilde atılabilir?</w:t>
      </w:r>
    </w:p>
    <w:p w:rsidR="008D16F1" w:rsidRDefault="008D16F1" w:rsidP="00F8181B">
      <w:pPr>
        <w:jc w:val="left"/>
      </w:pPr>
      <w:r>
        <w:t>A) 10             B) 21            C) 24             D) 35             E) 45</w:t>
      </w:r>
    </w:p>
    <w:p w:rsidR="008D16F1" w:rsidRDefault="008D16F1" w:rsidP="00F8181B">
      <w:pPr>
        <w:jc w:val="left"/>
      </w:pPr>
    </w:p>
    <w:p w:rsidR="008D16F1" w:rsidRDefault="008D16F1" w:rsidP="00F8181B">
      <w:pPr>
        <w:jc w:val="both"/>
      </w:pPr>
      <w:r>
        <w:rPr>
          <w:b/>
          <w:bCs/>
          <w:sz w:val="24"/>
          <w:szCs w:val="24"/>
        </w:rPr>
        <w:t xml:space="preserve">5.  </w:t>
      </w:r>
      <w:r>
        <w:t>Bir çiçekçide 5 farklı renkten çok sayıda gül ve 2 çeşit vazo vardır. Bir müşteri, 2 farklı renkten toplam 3 gül ve 1 vazo satın almak istiyor.</w:t>
      </w:r>
    </w:p>
    <w:p w:rsidR="008D16F1" w:rsidRDefault="008D16F1" w:rsidP="00F8181B">
      <w:pPr>
        <w:jc w:val="both"/>
        <w:rPr>
          <w:b/>
          <w:bCs/>
        </w:rPr>
      </w:pPr>
      <w:r w:rsidRPr="002F1AE4">
        <w:rPr>
          <w:b/>
          <w:bCs/>
        </w:rPr>
        <w:t>Bu müşteri alışverişini kaç farklı şekilde yapabilir?</w:t>
      </w:r>
    </w:p>
    <w:p w:rsidR="008D16F1" w:rsidRDefault="008D16F1" w:rsidP="00F8181B">
      <w:pPr>
        <w:jc w:val="left"/>
      </w:pPr>
      <w:r>
        <w:t>A) 15             B) 20            C) 25             D) 40             E) 50</w:t>
      </w:r>
    </w:p>
    <w:p w:rsidR="008D16F1" w:rsidRDefault="008D16F1" w:rsidP="00F8181B">
      <w:pPr>
        <w:jc w:val="both"/>
        <w:rPr>
          <w:b/>
          <w:bCs/>
          <w:sz w:val="24"/>
          <w:szCs w:val="24"/>
        </w:rPr>
      </w:pPr>
    </w:p>
    <w:p w:rsidR="008D16F1" w:rsidRDefault="008D16F1" w:rsidP="00F8181B">
      <w:pPr>
        <w:jc w:val="both"/>
        <w:rPr>
          <w:b/>
          <w:bCs/>
        </w:rPr>
      </w:pPr>
      <w:r>
        <w:rPr>
          <w:b/>
          <w:bCs/>
          <w:sz w:val="24"/>
          <w:szCs w:val="24"/>
        </w:rPr>
        <w:t xml:space="preserve">6.  </w:t>
      </w:r>
      <w:r w:rsidRPr="0060378E">
        <w:rPr>
          <w:b/>
          <w:bCs/>
        </w:rPr>
        <w:fldChar w:fldCharType="begin"/>
      </w:r>
      <w:r w:rsidRPr="0060378E">
        <w:rPr>
          <w:b/>
          <w:bCs/>
        </w:rPr>
        <w:instrText xml:space="preserve"> QUOTE </w:instrText>
      </w:r>
      <w:r w:rsidRPr="0060378E">
        <w:pict>
          <v:shape id="_x0000_i1051" type="#_x0000_t75" style="width:61.5pt;height:15pt">
            <v:imagedata r:id="rId19" o:title="" chromakey="white"/>
          </v:shape>
        </w:pict>
      </w:r>
      <w:r w:rsidRPr="0060378E">
        <w:rPr>
          <w:b/>
          <w:bCs/>
        </w:rPr>
        <w:instrText xml:space="preserve"> </w:instrText>
      </w:r>
      <w:r w:rsidRPr="0060378E">
        <w:rPr>
          <w:b/>
          <w:bCs/>
        </w:rPr>
        <w:fldChar w:fldCharType="separate"/>
      </w:r>
      <w:r w:rsidRPr="0060378E">
        <w:pict>
          <v:shape id="_x0000_i1052" type="#_x0000_t75" style="width:61.5pt;height:15pt">
            <v:imagedata r:id="rId19" o:title="" chromakey="white"/>
          </v:shape>
        </w:pict>
      </w:r>
      <w:r w:rsidRPr="0060378E">
        <w:rPr>
          <w:b/>
          <w:bCs/>
        </w:rPr>
        <w:fldChar w:fldCharType="end"/>
      </w:r>
      <w:r w:rsidRPr="00E9420A">
        <w:rPr>
          <w:b/>
          <w:bCs/>
        </w:rPr>
        <w:t xml:space="preserve"> açılımında </w:t>
      </w:r>
      <w:r w:rsidRPr="0060378E">
        <w:rPr>
          <w:b/>
          <w:bCs/>
        </w:rPr>
        <w:fldChar w:fldCharType="begin"/>
      </w:r>
      <w:r w:rsidRPr="0060378E">
        <w:rPr>
          <w:b/>
          <w:bCs/>
        </w:rPr>
        <w:instrText xml:space="preserve"> QUOTE </w:instrText>
      </w:r>
      <w:r w:rsidRPr="0060378E">
        <w:pict>
          <v:shape id="_x0000_i1053" type="#_x0000_t75" style="width:27pt;height:12.75pt">
            <v:imagedata r:id="rId20" o:title="" chromakey="white"/>
          </v:shape>
        </w:pict>
      </w:r>
      <w:r w:rsidRPr="0060378E">
        <w:rPr>
          <w:b/>
          <w:bCs/>
        </w:rPr>
        <w:instrText xml:space="preserve"> </w:instrText>
      </w:r>
      <w:r w:rsidRPr="0060378E">
        <w:rPr>
          <w:b/>
          <w:bCs/>
        </w:rPr>
        <w:fldChar w:fldCharType="separate"/>
      </w:r>
      <w:r w:rsidRPr="0060378E">
        <w:pict>
          <v:shape id="_x0000_i1054" type="#_x0000_t75" style="width:27pt;height:12.75pt">
            <v:imagedata r:id="rId20" o:title="" chromakey="white"/>
          </v:shape>
        </w:pict>
      </w:r>
      <w:r w:rsidRPr="0060378E">
        <w:rPr>
          <w:b/>
          <w:bCs/>
        </w:rPr>
        <w:fldChar w:fldCharType="end"/>
      </w:r>
      <w:r w:rsidRPr="00E9420A">
        <w:rPr>
          <w:b/>
          <w:bCs/>
        </w:rPr>
        <w:t xml:space="preserve"> lü terimin katsayısı kaçtır?</w:t>
      </w:r>
    </w:p>
    <w:p w:rsidR="008D16F1" w:rsidRDefault="008D16F1" w:rsidP="00F8181B">
      <w:pPr>
        <w:jc w:val="left"/>
      </w:pPr>
      <w:r>
        <w:t xml:space="preserve">A)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055" type="#_x0000_t75" style="width:24.75pt;height:11.25pt">
            <v:imagedata r:id="rId21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056" type="#_x0000_t75" style="width:24.75pt;height:11.25pt">
            <v:imagedata r:id="rId21" o:title="" chromakey="white"/>
          </v:shape>
        </w:pict>
      </w:r>
      <w:r w:rsidRPr="0060378E">
        <w:fldChar w:fldCharType="end"/>
      </w:r>
      <w:r>
        <w:t xml:space="preserve">          B)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057" type="#_x0000_t75" style="width:24.75pt;height:11.25pt">
            <v:imagedata r:id="rId22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058" type="#_x0000_t75" style="width:24.75pt;height:11.25pt">
            <v:imagedata r:id="rId22" o:title="" chromakey="white"/>
          </v:shape>
        </w:pict>
      </w:r>
      <w:r w:rsidRPr="0060378E">
        <w:fldChar w:fldCharType="end"/>
      </w:r>
      <w:r>
        <w:t xml:space="preserve">        C)             D)             E) </w:t>
      </w:r>
    </w:p>
    <w:p w:rsidR="008D16F1" w:rsidRDefault="008D16F1" w:rsidP="00F8181B">
      <w:pPr>
        <w:spacing w:after="0"/>
        <w:jc w:val="left"/>
        <w:rPr>
          <w:sz w:val="14"/>
          <w:szCs w:val="14"/>
        </w:rPr>
      </w:pPr>
      <w:r>
        <w:rPr>
          <w:noProof/>
          <w:lang w:eastAsia="tr-TR"/>
        </w:rPr>
        <w:pict>
          <v:shape id="_x0000_s1029" type="#_x0000_t202" style="position:absolute;margin-left:20.05pt;margin-top:.2pt;width:74.25pt;height:154.2pt;z-index:251666944;visibility:visible" filled="f" stroked="f">
            <v:textbox style="mso-fit-shape-to-text:t">
              <w:txbxContent>
                <w:p w:rsidR="008D16F1" w:rsidRDefault="008D16F1" w:rsidP="007A1657">
                  <w:pPr>
                    <w:spacing w:after="0"/>
                  </w:pPr>
                  <w:r w:rsidRPr="0060378E">
                    <w:pict>
                      <v:shape id="_x0000_i1060" type="#_x0000_t75" style="width:46.5pt;height:24.75pt">
                        <v:imagedata r:id="rId23" o:title="" chromakey="white"/>
                      </v:shape>
                    </w:pict>
                  </w:r>
                </w:p>
              </w:txbxContent>
            </v:textbox>
          </v:shape>
        </w:pict>
      </w:r>
    </w:p>
    <w:p w:rsidR="008D16F1" w:rsidRDefault="008D16F1" w:rsidP="00F8181B">
      <w:pPr>
        <w:jc w:val="both"/>
      </w:pPr>
      <w:r>
        <w:rPr>
          <w:b/>
          <w:bCs/>
          <w:sz w:val="24"/>
          <w:szCs w:val="24"/>
        </w:rPr>
        <w:t>7.</w:t>
      </w:r>
    </w:p>
    <w:p w:rsidR="008D16F1" w:rsidRPr="007A1657" w:rsidRDefault="008D16F1" w:rsidP="00F8181B">
      <w:pPr>
        <w:jc w:val="both"/>
        <w:rPr>
          <w:b/>
          <w:bCs/>
        </w:rPr>
      </w:pPr>
      <w:r w:rsidRPr="007A1657">
        <w:rPr>
          <w:b/>
          <w:bCs/>
        </w:rPr>
        <w:t>ifadesinin açılımındaki sabit terim kaçtır?</w:t>
      </w:r>
    </w:p>
    <w:p w:rsidR="008D16F1" w:rsidRDefault="008D16F1" w:rsidP="007A1657">
      <w:pPr>
        <w:jc w:val="left"/>
      </w:pPr>
      <w:r>
        <w:t xml:space="preserve">A)              B)            C)             D)             E) </w:t>
      </w:r>
    </w:p>
    <w:p w:rsidR="008D16F1" w:rsidRDefault="008D16F1" w:rsidP="00F8181B">
      <w:pPr>
        <w:jc w:val="both"/>
        <w:rPr>
          <w:b/>
          <w:bCs/>
          <w:sz w:val="24"/>
          <w:szCs w:val="24"/>
        </w:rPr>
      </w:pPr>
    </w:p>
    <w:p w:rsidR="008D16F1" w:rsidRDefault="008D16F1" w:rsidP="00F8181B">
      <w:pPr>
        <w:jc w:val="both"/>
      </w:pPr>
      <w:r>
        <w:rPr>
          <w:b/>
          <w:bCs/>
          <w:sz w:val="24"/>
          <w:szCs w:val="24"/>
        </w:rPr>
        <w:t>8.</w:t>
      </w:r>
      <w:r>
        <w:t>Bir torbada, 2 sarı ve 4 kırmızı bilye vardır. Bu torbadan bir bilye alınıp rengine bakılıyor; sonra torbaya atılıp tekrar bir bilye çekiliyor.</w:t>
      </w:r>
    </w:p>
    <w:p w:rsidR="008D16F1" w:rsidRPr="006809E1" w:rsidRDefault="008D16F1" w:rsidP="00F8181B">
      <w:pPr>
        <w:jc w:val="both"/>
        <w:rPr>
          <w:b/>
          <w:bCs/>
        </w:rPr>
      </w:pPr>
      <w:r>
        <w:rPr>
          <w:noProof/>
          <w:lang w:eastAsia="tr-TR"/>
        </w:rPr>
        <w:pict>
          <v:shape id="_x0000_s1030" type="#_x0000_t202" style="position:absolute;left:0;text-align:left;margin-left:10.3pt;margin-top:31.7pt;width:24pt;height:154.2pt;z-index:251644416;visibility:visible" stroked="f">
            <v:textbox style="mso-fit-shape-to-text:t">
              <w:txbxContent>
                <w:p w:rsidR="008D16F1" w:rsidRDefault="008D16F1" w:rsidP="00F8181B">
                  <w:pPr>
                    <w:spacing w:after="0"/>
                  </w:pPr>
                  <w:r w:rsidRPr="0060378E">
                    <w:pict>
                      <v:shape id="_x0000_i1062" type="#_x0000_t75" style="width:33.75pt;height:63pt">
                        <v:imagedata r:id="rId24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left:0;text-align:left;margin-left:65.05pt;margin-top:31pt;width:24pt;height:154.2pt;z-index:251645440;visibility:visible" stroked="f">
            <v:textbox style="mso-fit-shape-to-text:t">
              <w:txbxContent>
                <w:p w:rsidR="008D16F1" w:rsidRDefault="008D16F1" w:rsidP="00F8181B">
                  <w:pPr>
                    <w:spacing w:after="0"/>
                  </w:pPr>
                  <w:r w:rsidRPr="0060378E">
                    <w:pict>
                      <v:shape id="_x0000_i1064" type="#_x0000_t75" style="width:27.75pt;height:54.75pt">
                        <v:imagedata r:id="rId25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2" o:spid="_x0000_s1032" type="#_x0000_t202" style="position:absolute;left:0;text-align:left;margin-left:118.3pt;margin-top:30.85pt;width:24pt;height:154.2pt;z-index:251646464;visibility:visible" stroked="f">
            <v:textbox style="mso-fit-shape-to-text:t">
              <w:txbxContent>
                <w:p w:rsidR="008D16F1" w:rsidRDefault="008D16F1" w:rsidP="00F8181B">
                  <w:pPr>
                    <w:spacing w:after="0"/>
                  </w:pPr>
                  <w:r w:rsidRPr="0060378E">
                    <w:pict>
                      <v:shape id="_x0000_i1066" type="#_x0000_t75" style="width:33.75pt;height:63pt">
                        <v:imagedata r:id="rId24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left:0;text-align:left;margin-left:173.8pt;margin-top:31.05pt;width:24pt;height:154.2pt;z-index:251647488;visibility:visible" stroked="f">
            <v:textbox style="mso-fit-shape-to-text:t">
              <w:txbxContent>
                <w:p w:rsidR="008D16F1" w:rsidRDefault="008D16F1" w:rsidP="00F8181B">
                  <w:pPr>
                    <w:spacing w:after="0"/>
                  </w:pPr>
                  <w:r w:rsidRPr="0060378E">
                    <w:pict>
                      <v:shape id="_x0000_i1068" type="#_x0000_t75" style="width:27.75pt;height:54.75pt">
                        <v:imagedata r:id="rId25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left:0;text-align:left;margin-left:229.3pt;margin-top:31.4pt;width:24pt;height:154.2pt;z-index:251648512;visibility:visible" stroked="f">
            <v:textbox style="mso-fit-shape-to-text:t">
              <w:txbxContent>
                <w:p w:rsidR="008D16F1" w:rsidRDefault="008D16F1" w:rsidP="00F8181B">
                  <w:pPr>
                    <w:spacing w:after="0"/>
                  </w:pPr>
                  <w:r w:rsidRPr="0060378E">
                    <w:pict>
                      <v:shape id="_x0000_i1070" type="#_x0000_t75" style="width:33.75pt;height:63pt">
                        <v:imagedata r:id="rId24" o:title="" chromakey="white"/>
                      </v:shape>
                    </w:pict>
                  </w:r>
                </w:p>
              </w:txbxContent>
            </v:textbox>
          </v:shape>
        </w:pict>
      </w:r>
      <w:r w:rsidRPr="006809E1">
        <w:rPr>
          <w:b/>
          <w:bCs/>
        </w:rPr>
        <w:t>Çekilen ilk bilyenin sarı, ikinci bilyenin de sarı renkte olma olasılığı kaçtır?</w:t>
      </w:r>
    </w:p>
    <w:p w:rsidR="008D16F1" w:rsidRDefault="008D16F1" w:rsidP="00F8181B">
      <w:pPr>
        <w:jc w:val="left"/>
      </w:pPr>
      <w:r>
        <w:t>A) 15             B) 20            C) 25             D) 40             E) 50</w:t>
      </w:r>
    </w:p>
    <w:p w:rsidR="008D16F1" w:rsidRDefault="008D16F1" w:rsidP="00F8181B">
      <w:pPr>
        <w:spacing w:after="0"/>
        <w:jc w:val="left"/>
      </w:pPr>
    </w:p>
    <w:p w:rsidR="008D16F1" w:rsidRDefault="008D16F1" w:rsidP="00224472">
      <w:pPr>
        <w:jc w:val="both"/>
      </w:pPr>
      <w:r>
        <w:rPr>
          <w:b/>
          <w:bCs/>
          <w:sz w:val="24"/>
          <w:szCs w:val="24"/>
        </w:rPr>
        <w:t>9.</w:t>
      </w:r>
      <w:r>
        <w:t xml:space="preserve">  A torbasında 3 beyaz, 4 kırmızı, B torbasında 5 beyaz, 2 kırmızı top vardır. Aynı anda her iki torbadan birer top alınıyor ve öteki torbaya (A torbasından alınan B ye, B torbasından alınan A ya) atılıyor.</w:t>
      </w:r>
    </w:p>
    <w:p w:rsidR="008D16F1" w:rsidRPr="004117B7" w:rsidRDefault="008D16F1" w:rsidP="00224472">
      <w:pPr>
        <w:jc w:val="both"/>
        <w:rPr>
          <w:b/>
          <w:bCs/>
        </w:rPr>
      </w:pPr>
      <w:r>
        <w:rPr>
          <w:noProof/>
          <w:lang w:eastAsia="tr-TR"/>
        </w:rPr>
        <w:pict>
          <v:shape id="_x0000_s1035" type="#_x0000_t202" style="position:absolute;left:0;text-align:left;margin-left:228.55pt;margin-top:45.8pt;width:24pt;height:154.2pt;z-index:251653632;visibility:visible" stroked="f">
            <v:textbox style="mso-fit-shape-to-text:t">
              <w:txbxContent>
                <w:p w:rsidR="008D16F1" w:rsidRDefault="008D16F1" w:rsidP="00224472">
                  <w:pPr>
                    <w:spacing w:after="0"/>
                  </w:pPr>
                  <w:r w:rsidRPr="0060378E">
                    <w:pict>
                      <v:shape id="_x0000_i1072" type="#_x0000_t75" style="width:13.5pt;height:23.25pt">
                        <v:imagedata r:id="rId26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left:0;text-align:left;margin-left:173.05pt;margin-top:45.45pt;width:24pt;height:154.2pt;z-index:251652608;visibility:visible" stroked="f">
            <v:textbox style="mso-fit-shape-to-text:t">
              <w:txbxContent>
                <w:p w:rsidR="008D16F1" w:rsidRDefault="008D16F1" w:rsidP="00224472">
                  <w:pPr>
                    <w:spacing w:after="0"/>
                  </w:pPr>
                  <w:r w:rsidRPr="0060378E">
                    <w:pict>
                      <v:shape id="_x0000_i1074" type="#_x0000_t75" style="width:13.5pt;height:23.25pt">
                        <v:imagedata r:id="rId27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" o:spid="_x0000_s1037" type="#_x0000_t202" style="position:absolute;left:0;text-align:left;margin-left:117.55pt;margin-top:45.25pt;width:24pt;height:154.2pt;z-index:251651584;visibility:visible" stroked="f">
            <v:textbox style="mso-fit-shape-to-text:t">
              <w:txbxContent>
                <w:p w:rsidR="008D16F1" w:rsidRDefault="008D16F1" w:rsidP="00224472">
                  <w:pPr>
                    <w:spacing w:after="0"/>
                  </w:pPr>
                  <w:r w:rsidRPr="0060378E">
                    <w:pict>
                      <v:shape id="_x0000_i1076" type="#_x0000_t75" style="width:13.5pt;height:23.25pt">
                        <v:imagedata r:id="rId28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left:0;text-align:left;margin-left:64.3pt;margin-top:45.4pt;width:24pt;height:154.2pt;z-index:251650560;visibility:visible" stroked="f">
            <v:textbox style="mso-fit-shape-to-text:t">
              <w:txbxContent>
                <w:p w:rsidR="008D16F1" w:rsidRDefault="008D16F1" w:rsidP="00224472">
                  <w:pPr>
                    <w:spacing w:after="0"/>
                  </w:pPr>
                  <w:r w:rsidRPr="0060378E">
                    <w:pict>
                      <v:shape id="_x0000_i1078" type="#_x0000_t75" style="width:13.5pt;height:23.25pt">
                        <v:imagedata r:id="rId29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9" type="#_x0000_t202" style="position:absolute;left:0;text-align:left;margin-left:9.55pt;margin-top:46.1pt;width:24pt;height:154.2pt;z-index:251649536;visibility:visible" stroked="f">
            <v:textbox style="mso-fit-shape-to-text:t">
              <w:txbxContent>
                <w:p w:rsidR="008D16F1" w:rsidRDefault="008D16F1" w:rsidP="00224472">
                  <w:pPr>
                    <w:spacing w:after="0"/>
                  </w:pPr>
                  <w:r w:rsidRPr="0060378E">
                    <w:pict>
                      <v:shape id="_x0000_i1080" type="#_x0000_t75" style="width:13.5pt;height:23.25pt">
                        <v:imagedata r:id="rId30" o:title="" chromakey="white"/>
                      </v:shape>
                    </w:pict>
                  </w:r>
                </w:p>
              </w:txbxContent>
            </v:textbox>
          </v:shape>
        </w:pict>
      </w:r>
      <w:r w:rsidRPr="004117B7">
        <w:rPr>
          <w:b/>
          <w:bCs/>
        </w:rPr>
        <w:t>Bu işlemin sonucunda torbalardaki kırmızı ve beyaz top sayılarının başlangıçtakiyle aynı olma olasılığı kaçtır?</w:t>
      </w:r>
    </w:p>
    <w:p w:rsidR="008D16F1" w:rsidRDefault="008D16F1" w:rsidP="00224472">
      <w:pPr>
        <w:jc w:val="left"/>
      </w:pPr>
      <w:r>
        <w:t>A) 15             B) 20            C) 25             D) 40             E) 50</w:t>
      </w:r>
    </w:p>
    <w:p w:rsidR="008D16F1" w:rsidRDefault="008D16F1" w:rsidP="00224472">
      <w:pPr>
        <w:jc w:val="both"/>
        <w:rPr>
          <w:b/>
          <w:bCs/>
          <w:sz w:val="24"/>
          <w:szCs w:val="24"/>
        </w:rPr>
      </w:pPr>
    </w:p>
    <w:p w:rsidR="008D16F1" w:rsidRDefault="008D16F1" w:rsidP="00224472">
      <w:pPr>
        <w:jc w:val="both"/>
      </w:pPr>
      <w:r>
        <w:rPr>
          <w:b/>
          <w:bCs/>
          <w:sz w:val="24"/>
          <w:szCs w:val="24"/>
        </w:rPr>
        <w:t>10.</w:t>
      </w:r>
      <w:r>
        <w:t>Bir torbada 1’den 10’a kadar numaralandırılmış 10 top bulunmaktadır.</w:t>
      </w:r>
    </w:p>
    <w:p w:rsidR="008D16F1" w:rsidRDefault="008D16F1" w:rsidP="00224472">
      <w:pPr>
        <w:jc w:val="both"/>
        <w:rPr>
          <w:b/>
          <w:bCs/>
        </w:rPr>
      </w:pPr>
      <w:r>
        <w:rPr>
          <w:noProof/>
          <w:lang w:eastAsia="tr-TR"/>
        </w:rPr>
        <w:pict>
          <v:shape id="_x0000_s1040" type="#_x0000_t202" style="position:absolute;left:0;text-align:left;margin-left:228.55pt;margin-top:46.8pt;width:24pt;height:154.2pt;z-index:251658752;visibility:visible" stroked="f">
            <v:textbox style="mso-fit-shape-to-text:t">
              <w:txbxContent>
                <w:p w:rsidR="008D16F1" w:rsidRDefault="008D16F1" w:rsidP="00224472">
                  <w:pPr>
                    <w:spacing w:after="0"/>
                  </w:pPr>
                  <w:r w:rsidRPr="0060378E">
                    <w:pict>
                      <v:shape id="_x0000_i1082" type="#_x0000_t75" style="width:27.75pt;height:54.75pt">
                        <v:imagedata r:id="rId25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202" style="position:absolute;left:0;text-align:left;margin-left:173.05pt;margin-top:46.45pt;width:24pt;height:154.2pt;z-index:251657728;visibility:visible" stroked="f">
            <v:textbox style="mso-fit-shape-to-text:t">
              <w:txbxContent>
                <w:p w:rsidR="008D16F1" w:rsidRDefault="008D16F1" w:rsidP="00224472">
                  <w:pPr>
                    <w:spacing w:after="0"/>
                  </w:pPr>
                  <w:r w:rsidRPr="0060378E">
                    <w:pict>
                      <v:shape id="_x0000_i1084" type="#_x0000_t75" style="width:27.75pt;height:54.75pt">
                        <v:imagedata r:id="rId25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7" o:spid="_x0000_s1042" type="#_x0000_t202" style="position:absolute;left:0;text-align:left;margin-left:117.55pt;margin-top:46.25pt;width:24pt;height:154.2pt;z-index:251656704;visibility:visible" stroked="f">
            <v:textbox style="mso-fit-shape-to-text:t">
              <w:txbxContent>
                <w:p w:rsidR="008D16F1" w:rsidRDefault="008D16F1" w:rsidP="00224472">
                  <w:pPr>
                    <w:spacing w:after="0"/>
                  </w:pPr>
                  <w:r w:rsidRPr="0060378E">
                    <w:pict>
                      <v:shape id="_x0000_i1086" type="#_x0000_t75" style="width:27.75pt;height:54.75pt">
                        <v:imagedata r:id="rId25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202" style="position:absolute;left:0;text-align:left;margin-left:64.3pt;margin-top:46.4pt;width:24pt;height:154.2pt;z-index:251655680;visibility:visible" stroked="f">
            <v:textbox style="mso-fit-shape-to-text:t">
              <w:txbxContent>
                <w:p w:rsidR="008D16F1" w:rsidRDefault="008D16F1" w:rsidP="00224472">
                  <w:pPr>
                    <w:spacing w:after="0"/>
                  </w:pPr>
                  <w:r w:rsidRPr="0060378E">
                    <w:pict>
                      <v:shape id="_x0000_i1088" type="#_x0000_t75" style="width:27.75pt;height:54.75pt">
                        <v:imagedata r:id="rId25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4" type="#_x0000_t202" style="position:absolute;left:0;text-align:left;margin-left:9.55pt;margin-top:47.1pt;width:24pt;height:154.2pt;z-index:251654656;visibility:visible" stroked="f">
            <v:textbox style="mso-fit-shape-to-text:t">
              <w:txbxContent>
                <w:p w:rsidR="008D16F1" w:rsidRDefault="008D16F1" w:rsidP="00224472">
                  <w:pPr>
                    <w:spacing w:after="0"/>
                  </w:pPr>
                  <w:r w:rsidRPr="0060378E">
                    <w:pict>
                      <v:shape id="_x0000_i1090" type="#_x0000_t75" style="width:27.75pt;height:54.75pt">
                        <v:imagedata r:id="rId25" o:title="" chromakey="white"/>
                      </v:shape>
                    </w:pict>
                  </w:r>
                </w:p>
              </w:txbxContent>
            </v:textbox>
          </v:shape>
        </w:pict>
      </w:r>
      <w:r w:rsidRPr="00E9420A">
        <w:rPr>
          <w:b/>
          <w:bCs/>
        </w:rPr>
        <w:t>Bu torbadan rastgele çekilen iki topun numaraları toplamının 15 olduğu bilindiğine göre, 7 numaralı topun çekilmiş olma olasılığı kaçtır?</w:t>
      </w:r>
    </w:p>
    <w:p w:rsidR="008D16F1" w:rsidRDefault="008D16F1" w:rsidP="00224472">
      <w:pPr>
        <w:jc w:val="left"/>
      </w:pPr>
      <w:r>
        <w:t>A) 15             B) 20            C) 25             D) 40             E) 50</w:t>
      </w:r>
    </w:p>
    <w:p w:rsidR="008D16F1" w:rsidRPr="00224472" w:rsidRDefault="008D16F1" w:rsidP="00F8181B">
      <w:pPr>
        <w:jc w:val="left"/>
        <w:rPr>
          <w:sz w:val="24"/>
          <w:szCs w:val="24"/>
        </w:rPr>
      </w:pPr>
    </w:p>
    <w:p w:rsidR="008D16F1" w:rsidRDefault="008D16F1" w:rsidP="00224472">
      <w:pPr>
        <w:jc w:val="both"/>
      </w:pPr>
      <w:r>
        <w:rPr>
          <w:b/>
          <w:bCs/>
          <w:sz w:val="24"/>
          <w:szCs w:val="24"/>
        </w:rPr>
        <w:t>11.</w:t>
      </w:r>
      <w:r>
        <w:t xml:space="preserve">               1, 6, 7, 3, 11, 2, 12</w:t>
      </w:r>
    </w:p>
    <w:p w:rsidR="008D16F1" w:rsidRPr="006809E1" w:rsidRDefault="008D16F1" w:rsidP="00224472">
      <w:pPr>
        <w:jc w:val="both"/>
        <w:rPr>
          <w:b/>
          <w:bCs/>
        </w:rPr>
      </w:pPr>
      <w:r w:rsidRPr="006809E1">
        <w:rPr>
          <w:b/>
          <w:bCs/>
        </w:rPr>
        <w:t>sayılarının üst çeyreği kaçtır?</w:t>
      </w:r>
    </w:p>
    <w:p w:rsidR="008D16F1" w:rsidRDefault="008D16F1" w:rsidP="00224472">
      <w:pPr>
        <w:jc w:val="left"/>
      </w:pPr>
      <w:r>
        <w:t>A) 3               B) 6              C) 7               D) 11             E) 12</w:t>
      </w:r>
    </w:p>
    <w:p w:rsidR="008D16F1" w:rsidRDefault="008D16F1" w:rsidP="00E7167A">
      <w:pPr>
        <w:jc w:val="both"/>
      </w:pPr>
      <w:r>
        <w:rPr>
          <w:b/>
          <w:bCs/>
          <w:sz w:val="24"/>
          <w:szCs w:val="24"/>
        </w:rPr>
        <w:t>12.</w:t>
      </w:r>
      <w:r>
        <w:t>Atilla’nın 5 farklı denemede aldığı puanlar ve bu denemelerin ortalamaları ve standart sapmaları aşağıda verilmiştir.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292"/>
        <w:gridCol w:w="905"/>
        <w:gridCol w:w="850"/>
        <w:gridCol w:w="709"/>
      </w:tblGrid>
      <w:tr w:rsidR="008D16F1" w:rsidRPr="0060378E">
        <w:trPr>
          <w:jc w:val="center"/>
        </w:trPr>
        <w:tc>
          <w:tcPr>
            <w:tcW w:w="1292" w:type="dxa"/>
          </w:tcPr>
          <w:p w:rsidR="008D16F1" w:rsidRPr="0060378E" w:rsidRDefault="008D16F1" w:rsidP="0060378E">
            <w:pPr>
              <w:spacing w:after="0" w:line="240" w:lineRule="auto"/>
              <w:rPr>
                <w:b/>
                <w:bCs/>
              </w:rPr>
            </w:pPr>
            <w:r w:rsidRPr="0060378E">
              <w:rPr>
                <w:b/>
                <w:bCs/>
              </w:rPr>
              <w:t>Denemeler</w:t>
            </w:r>
          </w:p>
        </w:tc>
        <w:tc>
          <w:tcPr>
            <w:tcW w:w="905" w:type="dxa"/>
          </w:tcPr>
          <w:p w:rsidR="008D16F1" w:rsidRPr="0060378E" w:rsidRDefault="008D16F1" w:rsidP="0060378E">
            <w:pPr>
              <w:spacing w:after="0" w:line="240" w:lineRule="auto"/>
              <w:rPr>
                <w:b/>
                <w:bCs/>
              </w:rPr>
            </w:pPr>
            <w:r w:rsidRPr="0060378E">
              <w:pict>
                <v:shape id="_x0000_i1091" type="#_x0000_t75" style="width:9pt;height:13.5pt">
                  <v:imagedata r:id="rId31" o:title="" chromakey="white"/>
                </v:shape>
              </w:pict>
            </w:r>
          </w:p>
        </w:tc>
        <w:tc>
          <w:tcPr>
            <w:tcW w:w="850" w:type="dxa"/>
          </w:tcPr>
          <w:p w:rsidR="008D16F1" w:rsidRPr="0060378E" w:rsidRDefault="008D16F1" w:rsidP="0060378E">
            <w:pPr>
              <w:spacing w:after="0" w:line="240" w:lineRule="auto"/>
              <w:rPr>
                <w:b/>
                <w:bCs/>
              </w:rPr>
            </w:pPr>
            <w:r w:rsidRPr="0060378E">
              <w:pict>
                <v:shape id="_x0000_i1092" type="#_x0000_t75" style="width:9pt;height:13.5pt">
                  <v:imagedata r:id="rId32" o:title="" chromakey="white"/>
                </v:shape>
              </w:pict>
            </w:r>
          </w:p>
        </w:tc>
        <w:tc>
          <w:tcPr>
            <w:tcW w:w="709" w:type="dxa"/>
          </w:tcPr>
          <w:p w:rsidR="008D16F1" w:rsidRPr="0060378E" w:rsidRDefault="008D16F1" w:rsidP="0060378E">
            <w:pPr>
              <w:spacing w:after="0" w:line="240" w:lineRule="auto"/>
              <w:rPr>
                <w:b/>
                <w:bCs/>
              </w:rPr>
            </w:pPr>
            <w:r w:rsidRPr="0060378E">
              <w:pict>
                <v:shape id="_x0000_i1093" type="#_x0000_t75" style="width:13.5pt;height:11.25pt">
                  <v:imagedata r:id="rId33" o:title="" chromakey="white"/>
                </v:shape>
              </w:pict>
            </w:r>
          </w:p>
        </w:tc>
      </w:tr>
      <w:tr w:rsidR="008D16F1" w:rsidRPr="0060378E">
        <w:trPr>
          <w:jc w:val="center"/>
        </w:trPr>
        <w:tc>
          <w:tcPr>
            <w:tcW w:w="1292" w:type="dxa"/>
          </w:tcPr>
          <w:p w:rsidR="008D16F1" w:rsidRPr="0060378E" w:rsidRDefault="008D16F1" w:rsidP="0060378E">
            <w:pPr>
              <w:spacing w:after="0" w:line="240" w:lineRule="auto"/>
              <w:rPr>
                <w:b/>
                <w:bCs/>
              </w:rPr>
            </w:pPr>
            <w:r w:rsidRPr="0060378E">
              <w:rPr>
                <w:b/>
                <w:bCs/>
              </w:rPr>
              <w:t>I</w:t>
            </w:r>
          </w:p>
        </w:tc>
        <w:tc>
          <w:tcPr>
            <w:tcW w:w="905" w:type="dxa"/>
          </w:tcPr>
          <w:p w:rsidR="008D16F1" w:rsidRPr="0060378E" w:rsidRDefault="008D16F1" w:rsidP="0060378E">
            <w:pPr>
              <w:spacing w:after="0" w:line="240" w:lineRule="auto"/>
            </w:pPr>
            <w:r w:rsidRPr="0060378E">
              <w:t>65</w:t>
            </w:r>
          </w:p>
        </w:tc>
        <w:tc>
          <w:tcPr>
            <w:tcW w:w="850" w:type="dxa"/>
          </w:tcPr>
          <w:p w:rsidR="008D16F1" w:rsidRPr="0060378E" w:rsidRDefault="008D16F1" w:rsidP="0060378E">
            <w:pPr>
              <w:spacing w:after="0" w:line="240" w:lineRule="auto"/>
            </w:pPr>
            <w:r w:rsidRPr="0060378E">
              <w:t>50</w:t>
            </w:r>
          </w:p>
        </w:tc>
        <w:tc>
          <w:tcPr>
            <w:tcW w:w="709" w:type="dxa"/>
          </w:tcPr>
          <w:p w:rsidR="008D16F1" w:rsidRPr="0060378E" w:rsidRDefault="008D16F1" w:rsidP="0060378E">
            <w:pPr>
              <w:spacing w:after="0" w:line="240" w:lineRule="auto"/>
            </w:pPr>
            <w:r w:rsidRPr="0060378E">
              <w:t>5</w:t>
            </w:r>
          </w:p>
        </w:tc>
      </w:tr>
      <w:tr w:rsidR="008D16F1" w:rsidRPr="0060378E">
        <w:trPr>
          <w:jc w:val="center"/>
        </w:trPr>
        <w:tc>
          <w:tcPr>
            <w:tcW w:w="1292" w:type="dxa"/>
          </w:tcPr>
          <w:p w:rsidR="008D16F1" w:rsidRPr="0060378E" w:rsidRDefault="008D16F1" w:rsidP="0060378E">
            <w:pPr>
              <w:spacing w:after="0" w:line="240" w:lineRule="auto"/>
              <w:rPr>
                <w:b/>
                <w:bCs/>
              </w:rPr>
            </w:pPr>
            <w:r w:rsidRPr="0060378E">
              <w:rPr>
                <w:b/>
                <w:bCs/>
              </w:rPr>
              <w:t>II</w:t>
            </w:r>
          </w:p>
        </w:tc>
        <w:tc>
          <w:tcPr>
            <w:tcW w:w="905" w:type="dxa"/>
          </w:tcPr>
          <w:p w:rsidR="008D16F1" w:rsidRPr="0060378E" w:rsidRDefault="008D16F1" w:rsidP="0060378E">
            <w:pPr>
              <w:spacing w:after="0" w:line="240" w:lineRule="auto"/>
            </w:pPr>
            <w:r w:rsidRPr="0060378E">
              <w:t>70</w:t>
            </w:r>
          </w:p>
        </w:tc>
        <w:tc>
          <w:tcPr>
            <w:tcW w:w="850" w:type="dxa"/>
          </w:tcPr>
          <w:p w:rsidR="008D16F1" w:rsidRPr="0060378E" w:rsidRDefault="008D16F1" w:rsidP="0060378E">
            <w:pPr>
              <w:spacing w:after="0" w:line="240" w:lineRule="auto"/>
            </w:pPr>
            <w:r w:rsidRPr="0060378E">
              <w:t>60</w:t>
            </w:r>
          </w:p>
        </w:tc>
        <w:tc>
          <w:tcPr>
            <w:tcW w:w="709" w:type="dxa"/>
          </w:tcPr>
          <w:p w:rsidR="008D16F1" w:rsidRPr="0060378E" w:rsidRDefault="008D16F1" w:rsidP="0060378E">
            <w:pPr>
              <w:spacing w:after="0" w:line="240" w:lineRule="auto"/>
            </w:pPr>
            <w:r w:rsidRPr="0060378E">
              <w:t>10</w:t>
            </w:r>
          </w:p>
        </w:tc>
      </w:tr>
      <w:tr w:rsidR="008D16F1" w:rsidRPr="0060378E">
        <w:trPr>
          <w:jc w:val="center"/>
        </w:trPr>
        <w:tc>
          <w:tcPr>
            <w:tcW w:w="1292" w:type="dxa"/>
          </w:tcPr>
          <w:p w:rsidR="008D16F1" w:rsidRPr="0060378E" w:rsidRDefault="008D16F1" w:rsidP="0060378E">
            <w:pPr>
              <w:spacing w:after="0" w:line="240" w:lineRule="auto"/>
              <w:rPr>
                <w:b/>
                <w:bCs/>
              </w:rPr>
            </w:pPr>
            <w:r w:rsidRPr="0060378E">
              <w:rPr>
                <w:b/>
                <w:bCs/>
              </w:rPr>
              <w:t>III</w:t>
            </w:r>
          </w:p>
        </w:tc>
        <w:tc>
          <w:tcPr>
            <w:tcW w:w="905" w:type="dxa"/>
          </w:tcPr>
          <w:p w:rsidR="008D16F1" w:rsidRPr="0060378E" w:rsidRDefault="008D16F1" w:rsidP="0060378E">
            <w:pPr>
              <w:spacing w:after="0" w:line="240" w:lineRule="auto"/>
            </w:pPr>
            <w:r w:rsidRPr="0060378E">
              <w:t>60</w:t>
            </w:r>
          </w:p>
        </w:tc>
        <w:tc>
          <w:tcPr>
            <w:tcW w:w="850" w:type="dxa"/>
          </w:tcPr>
          <w:p w:rsidR="008D16F1" w:rsidRPr="0060378E" w:rsidRDefault="008D16F1" w:rsidP="0060378E">
            <w:pPr>
              <w:spacing w:after="0" w:line="240" w:lineRule="auto"/>
            </w:pPr>
            <w:r w:rsidRPr="0060378E">
              <w:t>80</w:t>
            </w:r>
          </w:p>
        </w:tc>
        <w:tc>
          <w:tcPr>
            <w:tcW w:w="709" w:type="dxa"/>
          </w:tcPr>
          <w:p w:rsidR="008D16F1" w:rsidRPr="0060378E" w:rsidRDefault="008D16F1" w:rsidP="0060378E">
            <w:pPr>
              <w:spacing w:after="0" w:line="240" w:lineRule="auto"/>
            </w:pPr>
            <w:r w:rsidRPr="0060378E">
              <w:t>10</w:t>
            </w:r>
          </w:p>
        </w:tc>
      </w:tr>
      <w:tr w:rsidR="008D16F1" w:rsidRPr="0060378E">
        <w:trPr>
          <w:jc w:val="center"/>
        </w:trPr>
        <w:tc>
          <w:tcPr>
            <w:tcW w:w="1292" w:type="dxa"/>
          </w:tcPr>
          <w:p w:rsidR="008D16F1" w:rsidRPr="0060378E" w:rsidRDefault="008D16F1" w:rsidP="0060378E">
            <w:pPr>
              <w:spacing w:after="0" w:line="240" w:lineRule="auto"/>
              <w:rPr>
                <w:b/>
                <w:bCs/>
              </w:rPr>
            </w:pPr>
            <w:r w:rsidRPr="0060378E">
              <w:rPr>
                <w:b/>
                <w:bCs/>
              </w:rPr>
              <w:t>IV</w:t>
            </w:r>
          </w:p>
        </w:tc>
        <w:tc>
          <w:tcPr>
            <w:tcW w:w="905" w:type="dxa"/>
          </w:tcPr>
          <w:p w:rsidR="008D16F1" w:rsidRPr="0060378E" w:rsidRDefault="008D16F1" w:rsidP="0060378E">
            <w:pPr>
              <w:spacing w:after="0" w:line="240" w:lineRule="auto"/>
            </w:pPr>
            <w:r w:rsidRPr="0060378E">
              <w:t>50</w:t>
            </w:r>
          </w:p>
        </w:tc>
        <w:tc>
          <w:tcPr>
            <w:tcW w:w="850" w:type="dxa"/>
          </w:tcPr>
          <w:p w:rsidR="008D16F1" w:rsidRPr="0060378E" w:rsidRDefault="008D16F1" w:rsidP="0060378E">
            <w:pPr>
              <w:spacing w:after="0" w:line="240" w:lineRule="auto"/>
            </w:pPr>
            <w:r w:rsidRPr="0060378E">
              <w:t>46</w:t>
            </w:r>
          </w:p>
        </w:tc>
        <w:tc>
          <w:tcPr>
            <w:tcW w:w="709" w:type="dxa"/>
          </w:tcPr>
          <w:p w:rsidR="008D16F1" w:rsidRPr="0060378E" w:rsidRDefault="008D16F1" w:rsidP="0060378E">
            <w:pPr>
              <w:spacing w:after="0" w:line="240" w:lineRule="auto"/>
            </w:pPr>
            <w:r w:rsidRPr="0060378E">
              <w:t>2</w:t>
            </w:r>
          </w:p>
        </w:tc>
      </w:tr>
      <w:tr w:rsidR="008D16F1" w:rsidRPr="0060378E">
        <w:trPr>
          <w:jc w:val="center"/>
        </w:trPr>
        <w:tc>
          <w:tcPr>
            <w:tcW w:w="1292" w:type="dxa"/>
          </w:tcPr>
          <w:p w:rsidR="008D16F1" w:rsidRPr="0060378E" w:rsidRDefault="008D16F1" w:rsidP="0060378E">
            <w:pPr>
              <w:spacing w:after="0" w:line="240" w:lineRule="auto"/>
              <w:rPr>
                <w:b/>
                <w:bCs/>
              </w:rPr>
            </w:pPr>
            <w:r w:rsidRPr="0060378E">
              <w:rPr>
                <w:b/>
                <w:bCs/>
              </w:rPr>
              <w:t>V</w:t>
            </w:r>
          </w:p>
        </w:tc>
        <w:tc>
          <w:tcPr>
            <w:tcW w:w="905" w:type="dxa"/>
          </w:tcPr>
          <w:p w:rsidR="008D16F1" w:rsidRPr="0060378E" w:rsidRDefault="008D16F1" w:rsidP="0060378E">
            <w:pPr>
              <w:spacing w:after="0" w:line="240" w:lineRule="auto"/>
            </w:pPr>
            <w:r w:rsidRPr="0060378E">
              <w:t>80</w:t>
            </w:r>
          </w:p>
        </w:tc>
        <w:tc>
          <w:tcPr>
            <w:tcW w:w="850" w:type="dxa"/>
          </w:tcPr>
          <w:p w:rsidR="008D16F1" w:rsidRPr="0060378E" w:rsidRDefault="008D16F1" w:rsidP="0060378E">
            <w:pPr>
              <w:spacing w:after="0" w:line="240" w:lineRule="auto"/>
            </w:pPr>
            <w:r w:rsidRPr="0060378E">
              <w:t>80</w:t>
            </w:r>
          </w:p>
        </w:tc>
        <w:tc>
          <w:tcPr>
            <w:tcW w:w="709" w:type="dxa"/>
          </w:tcPr>
          <w:p w:rsidR="008D16F1" w:rsidRPr="0060378E" w:rsidRDefault="008D16F1" w:rsidP="0060378E">
            <w:pPr>
              <w:spacing w:after="0" w:line="240" w:lineRule="auto"/>
            </w:pPr>
            <w:r w:rsidRPr="0060378E">
              <w:t>4</w:t>
            </w:r>
          </w:p>
        </w:tc>
      </w:tr>
    </w:tbl>
    <w:p w:rsidR="008D16F1" w:rsidRDefault="008D16F1" w:rsidP="00E7167A">
      <w:pPr>
        <w:spacing w:after="0"/>
        <w:jc w:val="both"/>
        <w:rPr>
          <w:b/>
          <w:bCs/>
        </w:rPr>
      </w:pPr>
    </w:p>
    <w:p w:rsidR="008D16F1" w:rsidRDefault="008D16F1" w:rsidP="00E7167A">
      <w:pPr>
        <w:jc w:val="both"/>
        <w:rPr>
          <w:b/>
          <w:bCs/>
        </w:rPr>
      </w:pPr>
      <w:r w:rsidRPr="009B485F">
        <w:rPr>
          <w:b/>
          <w:bCs/>
        </w:rPr>
        <w:t xml:space="preserve">Buna göre, Atilla’nın </w:t>
      </w:r>
      <w:r w:rsidRPr="009B485F">
        <w:rPr>
          <w:b/>
          <w:bCs/>
          <w:u w:val="single"/>
        </w:rPr>
        <w:t>en başarısız</w:t>
      </w:r>
      <w:r w:rsidRPr="009B485F">
        <w:rPr>
          <w:b/>
          <w:bCs/>
        </w:rPr>
        <w:t xml:space="preserve"> olduğu deneme hangisidir?</w:t>
      </w:r>
    </w:p>
    <w:p w:rsidR="008D16F1" w:rsidRDefault="008D16F1" w:rsidP="00E7167A">
      <w:pPr>
        <w:jc w:val="left"/>
      </w:pPr>
      <w:r>
        <w:t>A) I                B) II               C) III             D) IV              E) V</w:t>
      </w:r>
    </w:p>
    <w:p w:rsidR="008D16F1" w:rsidRDefault="008D16F1" w:rsidP="00E7167A">
      <w:pPr>
        <w:jc w:val="left"/>
        <w:rPr>
          <w:b/>
          <w:bCs/>
          <w:sz w:val="24"/>
          <w:szCs w:val="24"/>
        </w:rPr>
      </w:pPr>
    </w:p>
    <w:p w:rsidR="008D16F1" w:rsidRDefault="008D16F1" w:rsidP="00E7167A">
      <w:pPr>
        <w:jc w:val="left"/>
      </w:pPr>
      <w:r>
        <w:rPr>
          <w:b/>
          <w:bCs/>
          <w:sz w:val="24"/>
          <w:szCs w:val="24"/>
        </w:rPr>
        <w:t xml:space="preserve">13.       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094" type="#_x0000_t75" style="width:131.25pt;height:13.5pt">
            <v:imagedata r:id="rId34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095" type="#_x0000_t75" style="width:131.25pt;height:13.5pt">
            <v:imagedata r:id="rId34" o:title="" chromakey="white"/>
          </v:shape>
        </w:pict>
      </w:r>
      <w:r w:rsidRPr="0060378E">
        <w:fldChar w:fldCharType="end"/>
      </w:r>
    </w:p>
    <w:p w:rsidR="008D16F1" w:rsidRDefault="008D16F1" w:rsidP="00BF23F7">
      <w:pPr>
        <w:jc w:val="both"/>
        <w:rPr>
          <w:b/>
          <w:bCs/>
        </w:rPr>
      </w:pPr>
      <w:r w:rsidRPr="00E63E19">
        <w:rPr>
          <w:b/>
          <w:bCs/>
        </w:rPr>
        <w:t>işleminin toplam sembolü ile ifadesi aşağıdakiler</w:t>
      </w:r>
      <w:bookmarkStart w:id="0" w:name="_GoBack"/>
      <w:bookmarkEnd w:id="0"/>
      <w:r w:rsidRPr="00E63E19">
        <w:rPr>
          <w:b/>
          <w:bCs/>
        </w:rPr>
        <w:t>den hangisidir?</w:t>
      </w:r>
    </w:p>
    <w:p w:rsidR="008D16F1" w:rsidRPr="00E63E19" w:rsidRDefault="008D16F1" w:rsidP="00E7167A">
      <w:pPr>
        <w:spacing w:after="0"/>
        <w:jc w:val="left"/>
        <w:rPr>
          <w:b/>
          <w:bCs/>
        </w:rPr>
      </w:pPr>
      <w:r>
        <w:rPr>
          <w:noProof/>
          <w:lang w:eastAsia="tr-TR"/>
        </w:rPr>
        <w:pict>
          <v:shape id="_x0000_s1045" type="#_x0000_t202" style="position:absolute;margin-left:2.8pt;margin-top:0;width:76.5pt;height:154.2pt;z-index:251659776;visibility:visible" filled="f" stroked="f">
            <v:textbox style="mso-fit-shape-to-text:t">
              <w:txbxContent>
                <w:p w:rsidR="008D16F1" w:rsidRDefault="008D16F1" w:rsidP="00E7167A">
                  <w:r w:rsidRPr="0060378E">
                    <w:pict>
                      <v:shape id="_x0000_i1097" type="#_x0000_t75" style="width:55.5pt;height:35.25pt">
                        <v:imagedata r:id="rId35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202" style="position:absolute;margin-left:92.8pt;margin-top:0;width:76.5pt;height:154.2pt;z-index:251660800;visibility:visible" filled="f" stroked="f">
            <v:textbox style="mso-fit-shape-to-text:t">
              <w:txbxContent>
                <w:p w:rsidR="008D16F1" w:rsidRDefault="008D16F1" w:rsidP="00E7167A">
                  <w:r w:rsidRPr="0060378E">
                    <w:pict>
                      <v:shape id="_x0000_i1099" type="#_x0000_t75" style="width:55.5pt;height:35.25pt">
                        <v:imagedata r:id="rId36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margin-left:183.55pt;margin-top:0;width:76.5pt;height:154.2pt;z-index:251661824;visibility:visible" filled="f" stroked="f">
            <v:textbox style="mso-fit-shape-to-text:t">
              <w:txbxContent>
                <w:p w:rsidR="008D16F1" w:rsidRDefault="008D16F1" w:rsidP="00E7167A">
                  <w:r w:rsidRPr="0060378E">
                    <w:pict>
                      <v:shape id="_x0000_i1101" type="#_x0000_t75" style="width:55.5pt;height:35.25pt">
                        <v:imagedata r:id="rId37" o:title="" chromakey="white"/>
                      </v:shape>
                    </w:pict>
                  </w:r>
                </w:p>
              </w:txbxContent>
            </v:textbox>
          </v:shape>
        </w:pict>
      </w:r>
    </w:p>
    <w:p w:rsidR="008D16F1" w:rsidRDefault="008D16F1" w:rsidP="00E7167A">
      <w:pPr>
        <w:jc w:val="left"/>
      </w:pPr>
      <w:r>
        <w:t xml:space="preserve">A)                                B)                                 C) </w:t>
      </w:r>
    </w:p>
    <w:p w:rsidR="008D16F1" w:rsidRDefault="008D16F1" w:rsidP="00E7167A">
      <w:pPr>
        <w:jc w:val="both"/>
      </w:pPr>
      <w:r>
        <w:rPr>
          <w:noProof/>
          <w:lang w:eastAsia="tr-TR"/>
        </w:rPr>
        <w:pict>
          <v:shape id="_x0000_s1048" type="#_x0000_t202" style="position:absolute;left:0;text-align:left;margin-left:150.55pt;margin-top:9.8pt;width:76.5pt;height:154.2pt;z-index:251663872;visibility:visible" filled="f" stroked="f">
            <v:textbox style="mso-fit-shape-to-text:t">
              <w:txbxContent>
                <w:p w:rsidR="008D16F1" w:rsidRDefault="008D16F1" w:rsidP="00E7167A">
                  <w:r w:rsidRPr="0060378E">
                    <w:pict>
                      <v:shape id="_x0000_i1103" type="#_x0000_t75" style="width:55.5pt;height:35.25pt">
                        <v:imagedata r:id="rId38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left:0;text-align:left;margin-left:45.55pt;margin-top:9.8pt;width:76.5pt;height:154.2pt;z-index:251662848;visibility:visible" filled="f" stroked="f">
            <v:textbox style="mso-fit-shape-to-text:t">
              <w:txbxContent>
                <w:p w:rsidR="008D16F1" w:rsidRDefault="008D16F1" w:rsidP="00E7167A">
                  <w:r w:rsidRPr="0060378E">
                    <w:pict>
                      <v:shape id="_x0000_i1105" type="#_x0000_t75" style="width:55.5pt;height:35.25pt">
                        <v:imagedata r:id="rId39" o:title="" chromakey="white"/>
                      </v:shape>
                    </w:pict>
                  </w:r>
                </w:p>
              </w:txbxContent>
            </v:textbox>
          </v:shape>
        </w:pict>
      </w:r>
    </w:p>
    <w:p w:rsidR="008D16F1" w:rsidRDefault="008D16F1" w:rsidP="00E7167A">
      <w:pPr>
        <w:jc w:val="left"/>
      </w:pPr>
      <w:r>
        <w:t xml:space="preserve">                 D)                                      E) </w:t>
      </w:r>
    </w:p>
    <w:p w:rsidR="008D16F1" w:rsidRDefault="008D16F1" w:rsidP="00F8181B">
      <w:pPr>
        <w:spacing w:after="0"/>
        <w:jc w:val="both"/>
        <w:rPr>
          <w:b/>
          <w:bCs/>
          <w:sz w:val="24"/>
          <w:szCs w:val="24"/>
        </w:rPr>
      </w:pPr>
    </w:p>
    <w:p w:rsidR="008D16F1" w:rsidRDefault="008D16F1" w:rsidP="00E7167A">
      <w:pPr>
        <w:jc w:val="left"/>
        <w:rPr>
          <w:b/>
          <w:bCs/>
          <w:sz w:val="24"/>
          <w:szCs w:val="24"/>
        </w:rPr>
      </w:pPr>
      <w:r>
        <w:rPr>
          <w:noProof/>
          <w:lang w:eastAsia="tr-TR"/>
        </w:rPr>
        <w:pict>
          <v:shape id="_x0000_s1050" type="#_x0000_t202" style="position:absolute;margin-left:27.9pt;margin-top:16.5pt;width:112.5pt;height:154.2pt;z-index:251664896;visibility:visible" filled="f" stroked="f">
            <v:textbox style="mso-fit-shape-to-text:t">
              <w:txbxContent>
                <w:p w:rsidR="008D16F1" w:rsidRDefault="008D16F1" w:rsidP="00E7167A">
                  <w:r w:rsidRPr="0060378E">
                    <w:pict>
                      <v:shape id="_x0000_i1107" type="#_x0000_t75" style="width:87.75pt;height:33.75pt">
                        <v:imagedata r:id="rId40" o:title="" chromakey="white"/>
                      </v:shape>
                    </w:pict>
                  </w:r>
                </w:p>
              </w:txbxContent>
            </v:textbox>
          </v:shape>
        </w:pict>
      </w:r>
    </w:p>
    <w:p w:rsidR="008D16F1" w:rsidRDefault="008D16F1" w:rsidP="00E7167A">
      <w:pPr>
        <w:jc w:val="left"/>
      </w:pPr>
      <w:r>
        <w:rPr>
          <w:b/>
          <w:bCs/>
          <w:sz w:val="24"/>
          <w:szCs w:val="24"/>
        </w:rPr>
        <w:t xml:space="preserve">14.  </w:t>
      </w:r>
    </w:p>
    <w:p w:rsidR="008D16F1" w:rsidRDefault="008D16F1" w:rsidP="00E7167A">
      <w:pPr>
        <w:spacing w:after="0"/>
        <w:jc w:val="both"/>
      </w:pPr>
    </w:p>
    <w:p w:rsidR="008D16F1" w:rsidRDefault="008D16F1" w:rsidP="00E7167A">
      <w:pPr>
        <w:jc w:val="both"/>
        <w:rPr>
          <w:b/>
          <w:bCs/>
        </w:rPr>
      </w:pPr>
      <w:r w:rsidRPr="00F66458">
        <w:rPr>
          <w:b/>
          <w:bCs/>
        </w:rPr>
        <w:t xml:space="preserve">olduğuna göre, </w:t>
      </w:r>
      <w:r w:rsidRPr="0060378E">
        <w:rPr>
          <w:b/>
          <w:bCs/>
        </w:rPr>
        <w:fldChar w:fldCharType="begin"/>
      </w:r>
      <w:r w:rsidRPr="0060378E">
        <w:rPr>
          <w:b/>
          <w:bCs/>
        </w:rPr>
        <w:instrText xml:space="preserve"> QUOTE </w:instrText>
      </w:r>
      <w:r w:rsidRPr="0060378E">
        <w:pict>
          <v:shape id="_x0000_i1108" type="#_x0000_t75" style="width:12pt;height:13.5pt">
            <v:imagedata r:id="rId41" o:title="" chromakey="white"/>
          </v:shape>
        </w:pict>
      </w:r>
      <w:r w:rsidRPr="0060378E">
        <w:rPr>
          <w:b/>
          <w:bCs/>
        </w:rPr>
        <w:instrText xml:space="preserve"> </w:instrText>
      </w:r>
      <w:r w:rsidRPr="0060378E">
        <w:rPr>
          <w:b/>
          <w:bCs/>
        </w:rPr>
        <w:fldChar w:fldCharType="separate"/>
      </w:r>
      <w:r w:rsidRPr="0060378E">
        <w:pict>
          <v:shape id="_x0000_i1109" type="#_x0000_t75" style="width:12pt;height:13.5pt">
            <v:imagedata r:id="rId41" o:title="" chromakey="white"/>
          </v:shape>
        </w:pict>
      </w:r>
      <w:r w:rsidRPr="0060378E">
        <w:rPr>
          <w:b/>
          <w:bCs/>
        </w:rPr>
        <w:fldChar w:fldCharType="end"/>
      </w:r>
      <w:r w:rsidRPr="00F66458">
        <w:rPr>
          <w:b/>
          <w:bCs/>
        </w:rPr>
        <w:t xml:space="preserve"> kaçtır?</w:t>
      </w:r>
    </w:p>
    <w:p w:rsidR="008D16F1" w:rsidRDefault="008D16F1" w:rsidP="00E7167A">
      <w:pPr>
        <w:jc w:val="left"/>
      </w:pPr>
      <w:r>
        <w:t xml:space="preserve">A)              B)            C)             D)             E) </w:t>
      </w:r>
    </w:p>
    <w:p w:rsidR="008D16F1" w:rsidRDefault="008D16F1" w:rsidP="00F8181B">
      <w:pPr>
        <w:spacing w:after="0"/>
        <w:jc w:val="both"/>
        <w:rPr>
          <w:b/>
          <w:bCs/>
          <w:sz w:val="24"/>
          <w:szCs w:val="24"/>
        </w:rPr>
      </w:pPr>
    </w:p>
    <w:p w:rsidR="008D16F1" w:rsidRDefault="008D16F1" w:rsidP="00F8181B">
      <w:pPr>
        <w:spacing w:after="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pict>
          <v:shape id="_x0000_s1051" type="#_x0000_t202" style="position:absolute;left:0;text-align:left;margin-left:17.4pt;margin-top:6.6pt;width:112.5pt;height:154.2pt;z-index:251665920;visibility:visible" filled="f" stroked="f">
            <v:textbox style="mso-fit-shape-to-text:t">
              <w:txbxContent>
                <w:p w:rsidR="008D16F1" w:rsidRDefault="008D16F1" w:rsidP="00E7167A">
                  <w:r w:rsidRPr="0060378E">
                    <w:pict>
                      <v:shape id="_x0000_i1111" type="#_x0000_t75" style="width:67.5pt;height:34.5pt">
                        <v:imagedata r:id="rId42" o:title="" chromakey="white"/>
                      </v:shape>
                    </w:pict>
                  </w:r>
                </w:p>
              </w:txbxContent>
            </v:textbox>
          </v:shape>
        </w:pict>
      </w:r>
    </w:p>
    <w:p w:rsidR="008D16F1" w:rsidRDefault="008D16F1" w:rsidP="00E7167A">
      <w:pPr>
        <w:jc w:val="left"/>
      </w:pPr>
      <w:r>
        <w:rPr>
          <w:b/>
          <w:bCs/>
          <w:sz w:val="24"/>
          <w:szCs w:val="24"/>
        </w:rPr>
        <w:t xml:space="preserve">15.  </w:t>
      </w:r>
    </w:p>
    <w:p w:rsidR="008D16F1" w:rsidRDefault="008D16F1" w:rsidP="00E7167A">
      <w:pPr>
        <w:spacing w:after="0"/>
        <w:jc w:val="both"/>
      </w:pPr>
    </w:p>
    <w:p w:rsidR="008D16F1" w:rsidRDefault="008D16F1" w:rsidP="00E7167A">
      <w:pPr>
        <w:jc w:val="both"/>
        <w:rPr>
          <w:b/>
          <w:bCs/>
        </w:rPr>
      </w:pPr>
      <w:r w:rsidRPr="002B0F79">
        <w:rPr>
          <w:b/>
          <w:bCs/>
        </w:rPr>
        <w:t>toplamının sonucu kaçtır?</w:t>
      </w:r>
    </w:p>
    <w:p w:rsidR="008D16F1" w:rsidRDefault="008D16F1" w:rsidP="00E7167A">
      <w:pPr>
        <w:jc w:val="left"/>
      </w:pPr>
      <w:r>
        <w:t xml:space="preserve">A)            B)         C)           D)          E) </w:t>
      </w:r>
    </w:p>
    <w:p w:rsidR="008D16F1" w:rsidRDefault="008D16F1" w:rsidP="00F8181B">
      <w:pPr>
        <w:spacing w:after="0"/>
        <w:jc w:val="both"/>
        <w:rPr>
          <w:b/>
          <w:bCs/>
          <w:sz w:val="24"/>
          <w:szCs w:val="24"/>
        </w:rPr>
      </w:pPr>
    </w:p>
    <w:p w:rsidR="008D16F1" w:rsidRDefault="008D16F1" w:rsidP="00F8181B">
      <w:pPr>
        <w:spacing w:after="0"/>
        <w:jc w:val="both"/>
        <w:rPr>
          <w:b/>
          <w:bCs/>
          <w:sz w:val="24"/>
          <w:szCs w:val="24"/>
        </w:rPr>
      </w:pPr>
    </w:p>
    <w:p w:rsidR="008D16F1" w:rsidRDefault="008D16F1" w:rsidP="00F8181B">
      <w:pPr>
        <w:spacing w:after="0"/>
        <w:jc w:val="both"/>
        <w:rPr>
          <w:b/>
          <w:bCs/>
          <w:sz w:val="24"/>
          <w:szCs w:val="24"/>
        </w:rPr>
      </w:pPr>
    </w:p>
    <w:p w:rsidR="008D16F1" w:rsidRDefault="008D16F1" w:rsidP="00F8181B">
      <w:pPr>
        <w:spacing w:after="0"/>
        <w:jc w:val="both"/>
        <w:rPr>
          <w:b/>
          <w:bCs/>
          <w:sz w:val="24"/>
          <w:szCs w:val="24"/>
        </w:rPr>
      </w:pPr>
    </w:p>
    <w:p w:rsidR="008D16F1" w:rsidRDefault="008D16F1" w:rsidP="00571CE3">
      <w:pPr>
        <w:jc w:val="both"/>
      </w:pPr>
      <w:r>
        <w:rPr>
          <w:b/>
          <w:bCs/>
          <w:sz w:val="24"/>
          <w:szCs w:val="24"/>
        </w:rPr>
        <w:t xml:space="preserve">16. </w:t>
      </w:r>
      <w:r>
        <w:rPr>
          <w:noProof/>
          <w:lang w:eastAsia="tr-TR"/>
        </w:rPr>
        <w:pict>
          <v:shape id="_x0000_s1052" type="#_x0000_t202" style="position:absolute;left:0;text-align:left;margin-left:25.9pt;margin-top:11.5pt;width:112.5pt;height:154.2pt;z-index:251667968;visibility:visible;mso-position-horizontal-relative:text;mso-position-vertical-relative:text" filled="f" stroked="f">
            <v:textbox style="mso-fit-shape-to-text:t">
              <w:txbxContent>
                <w:p w:rsidR="008D16F1" w:rsidRDefault="008D16F1" w:rsidP="00571CE3">
                  <w:r w:rsidRPr="0060378E">
                    <w:pict>
                      <v:shape id="_x0000_i1113" type="#_x0000_t75" style="width:63.75pt;height:36pt">
                        <v:imagedata r:id="rId43" o:title="" chromakey="white"/>
                      </v:shape>
                    </w:pict>
                  </w:r>
                </w:p>
              </w:txbxContent>
            </v:textbox>
          </v:shape>
        </w:pict>
      </w:r>
      <w:r>
        <w:t xml:space="preserve">Karmaşık sayılar kümesi üzerinde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14" type="#_x0000_t75" style="width:10.5pt;height:13.5pt">
            <v:imagedata r:id="rId44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15" type="#_x0000_t75" style="width:10.5pt;height:13.5pt">
            <v:imagedata r:id="rId44" o:title="" chromakey="white"/>
          </v:shape>
        </w:pict>
      </w:r>
      <w:r w:rsidRPr="0060378E">
        <w:fldChar w:fldCharType="end"/>
      </w:r>
      <w:r>
        <w:t xml:space="preserve"> fonksiyonu</w:t>
      </w:r>
    </w:p>
    <w:p w:rsidR="008D16F1" w:rsidRDefault="008D16F1" w:rsidP="00571CE3">
      <w:pPr>
        <w:spacing w:after="0"/>
      </w:pPr>
    </w:p>
    <w:p w:rsidR="008D16F1" w:rsidRDefault="008D16F1" w:rsidP="00571CE3">
      <w:pPr>
        <w:spacing w:after="0"/>
      </w:pPr>
    </w:p>
    <w:p w:rsidR="008D16F1" w:rsidRDefault="008D16F1" w:rsidP="00571CE3">
      <w:pPr>
        <w:jc w:val="both"/>
      </w:pPr>
      <w:r>
        <w:t>biçiminde tanımlanıyor.</w:t>
      </w:r>
    </w:p>
    <w:p w:rsidR="008D16F1" w:rsidRPr="002B0F79" w:rsidRDefault="008D16F1" w:rsidP="00571CE3">
      <w:pPr>
        <w:jc w:val="both"/>
        <w:rPr>
          <w:b/>
          <w:bCs/>
        </w:rPr>
      </w:pPr>
      <w:r w:rsidRPr="002B0F79">
        <w:rPr>
          <w:b/>
          <w:bCs/>
        </w:rPr>
        <w:t xml:space="preserve">Buna göre, </w:t>
      </w:r>
      <w:r w:rsidRPr="0060378E">
        <w:rPr>
          <w:b/>
          <w:bCs/>
        </w:rPr>
        <w:fldChar w:fldCharType="begin"/>
      </w:r>
      <w:r w:rsidRPr="0060378E">
        <w:rPr>
          <w:b/>
          <w:bCs/>
        </w:rPr>
        <w:instrText xml:space="preserve"> QUOTE </w:instrText>
      </w:r>
      <w:r w:rsidRPr="0060378E">
        <w:pict>
          <v:shape id="_x0000_i1116" type="#_x0000_t75" style="width:19.5pt;height:13.5pt">
            <v:imagedata r:id="rId45" o:title="" chromakey="white"/>
          </v:shape>
        </w:pict>
      </w:r>
      <w:r w:rsidRPr="0060378E">
        <w:rPr>
          <w:b/>
          <w:bCs/>
        </w:rPr>
        <w:instrText xml:space="preserve"> </w:instrText>
      </w:r>
      <w:r w:rsidRPr="0060378E">
        <w:rPr>
          <w:b/>
          <w:bCs/>
        </w:rPr>
        <w:fldChar w:fldCharType="separate"/>
      </w:r>
      <w:r w:rsidRPr="0060378E">
        <w:pict>
          <v:shape id="_x0000_i1117" type="#_x0000_t75" style="width:19.5pt;height:13.5pt">
            <v:imagedata r:id="rId45" o:title="" chromakey="white"/>
          </v:shape>
        </w:pict>
      </w:r>
      <w:r w:rsidRPr="0060378E">
        <w:rPr>
          <w:b/>
          <w:bCs/>
        </w:rPr>
        <w:fldChar w:fldCharType="end"/>
      </w:r>
      <w:r w:rsidRPr="002B0F79">
        <w:rPr>
          <w:b/>
          <w:bCs/>
        </w:rPr>
        <w:t xml:space="preserve"> değeri nedir?</w:t>
      </w:r>
    </w:p>
    <w:p w:rsidR="008D16F1" w:rsidRDefault="008D16F1" w:rsidP="00571CE3">
      <w:pPr>
        <w:jc w:val="left"/>
      </w:pPr>
      <w:r>
        <w:t xml:space="preserve">A)         B)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18" type="#_x0000_t75" style="width:27pt;height:13.5pt">
            <v:imagedata r:id="rId46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19" type="#_x0000_t75" style="width:27pt;height:13.5pt">
            <v:imagedata r:id="rId46" o:title="" chromakey="white"/>
          </v:shape>
        </w:pict>
      </w:r>
      <w:r w:rsidRPr="0060378E">
        <w:fldChar w:fldCharType="end"/>
      </w:r>
      <w:r>
        <w:t xml:space="preserve">       C)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20" type="#_x0000_t75" style="width:8.25pt;height:13.5pt">
            <v:imagedata r:id="rId47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21" type="#_x0000_t75" style="width:8.25pt;height:13.5pt">
            <v:imagedata r:id="rId47" o:title="" chromakey="white"/>
          </v:shape>
        </w:pict>
      </w:r>
      <w:r w:rsidRPr="0060378E">
        <w:fldChar w:fldCharType="end"/>
      </w:r>
      <w:r>
        <w:t xml:space="preserve">               D)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22" type="#_x0000_t75" style="width:16.5pt;height:11.25pt">
            <v:imagedata r:id="rId48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23" type="#_x0000_t75" style="width:16.5pt;height:11.25pt">
            <v:imagedata r:id="rId48" o:title="" chromakey="white"/>
          </v:shape>
        </w:pict>
      </w:r>
      <w:r w:rsidRPr="0060378E">
        <w:fldChar w:fldCharType="end"/>
      </w:r>
      <w:r>
        <w:t xml:space="preserve">            E)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24" type="#_x0000_t75" style="width:10.5pt;height:12pt">
            <v:imagedata r:id="rId10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25" type="#_x0000_t75" style="width:10.5pt;height:12pt">
            <v:imagedata r:id="rId10" o:title="" chromakey="white"/>
          </v:shape>
        </w:pict>
      </w:r>
      <w:r w:rsidRPr="0060378E">
        <w:fldChar w:fldCharType="end"/>
      </w:r>
    </w:p>
    <w:p w:rsidR="008D16F1" w:rsidRDefault="008D16F1" w:rsidP="00F8181B">
      <w:pPr>
        <w:spacing w:after="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pict>
          <v:shape id="_x0000_s1053" type="#_x0000_t202" style="position:absolute;left:0;text-align:left;margin-left:19.9pt;margin-top:10.3pt;width:57pt;height:154.2pt;z-index:251668992;visibility:visible" filled="f" stroked="f">
            <v:textbox style="mso-fit-shape-to-text:t">
              <w:txbxContent>
                <w:p w:rsidR="008D16F1" w:rsidRDefault="008D16F1" w:rsidP="00571CE3">
                  <w:r w:rsidRPr="0060378E">
                    <w:pict>
                      <v:shape id="_x0000_i1127" type="#_x0000_t75" style="width:30.75pt;height:34.5pt">
                        <v:imagedata r:id="rId49" o:title="" chromakey="white"/>
                      </v:shape>
                    </w:pict>
                  </w:r>
                </w:p>
              </w:txbxContent>
            </v:textbox>
          </v:shape>
        </w:pict>
      </w:r>
    </w:p>
    <w:p w:rsidR="008D16F1" w:rsidRDefault="008D16F1" w:rsidP="00571CE3">
      <w:pPr>
        <w:jc w:val="both"/>
      </w:pPr>
      <w:r>
        <w:rPr>
          <w:b/>
          <w:bCs/>
          <w:sz w:val="24"/>
          <w:szCs w:val="24"/>
        </w:rPr>
        <w:t xml:space="preserve">17.  </w:t>
      </w:r>
    </w:p>
    <w:p w:rsidR="008D16F1" w:rsidRDefault="008D16F1" w:rsidP="00571CE3">
      <w:pPr>
        <w:jc w:val="both"/>
        <w:rPr>
          <w:b/>
          <w:bCs/>
        </w:rPr>
      </w:pPr>
    </w:p>
    <w:p w:rsidR="008D16F1" w:rsidRDefault="008D16F1" w:rsidP="00571CE3">
      <w:pPr>
        <w:jc w:val="both"/>
        <w:rPr>
          <w:b/>
          <w:bCs/>
        </w:rPr>
      </w:pPr>
      <w:r w:rsidRPr="00053A89">
        <w:rPr>
          <w:b/>
          <w:bCs/>
        </w:rPr>
        <w:t>çarpımının sonucu kaçtır?</w:t>
      </w:r>
    </w:p>
    <w:p w:rsidR="008D16F1" w:rsidRDefault="008D16F1" w:rsidP="00571CE3">
      <w:pPr>
        <w:jc w:val="left"/>
      </w:pPr>
      <w:r>
        <w:t xml:space="preserve">A)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28" type="#_x0000_t75" style="width:33.75pt;height:63pt">
            <v:imagedata r:id="rId50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29" type="#_x0000_t75" style="width:33.75pt;height:63pt">
            <v:imagedata r:id="rId50" o:title="" chromakey="white"/>
          </v:shape>
        </w:pict>
      </w:r>
      <w:r w:rsidRPr="0060378E">
        <w:fldChar w:fldCharType="end"/>
      </w:r>
      <w:r>
        <w:t xml:space="preserve">           B)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30" type="#_x0000_t75" style="width:33.75pt;height:63pt">
            <v:imagedata r:id="rId51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31" type="#_x0000_t75" style="width:33.75pt;height:63pt">
            <v:imagedata r:id="rId51" o:title="" chromakey="white"/>
          </v:shape>
        </w:pict>
      </w:r>
      <w:r w:rsidRPr="0060378E">
        <w:fldChar w:fldCharType="end"/>
      </w:r>
      <w:r>
        <w:t xml:space="preserve">          C)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32" type="#_x0000_t75" style="width:33.75pt;height:63pt">
            <v:imagedata r:id="rId52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33" type="#_x0000_t75" style="width:33.75pt;height:63pt">
            <v:imagedata r:id="rId52" o:title="" chromakey="white"/>
          </v:shape>
        </w:pict>
      </w:r>
      <w:r w:rsidRPr="0060378E">
        <w:fldChar w:fldCharType="end"/>
      </w:r>
      <w:r>
        <w:t xml:space="preserve">          D)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34" type="#_x0000_t75" style="width:33.75pt;height:63pt">
            <v:imagedata r:id="rId53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35" type="#_x0000_t75" style="width:33.75pt;height:63pt">
            <v:imagedata r:id="rId53" o:title="" chromakey="white"/>
          </v:shape>
        </w:pict>
      </w:r>
      <w:r w:rsidRPr="0060378E">
        <w:fldChar w:fldCharType="end"/>
      </w:r>
      <w:r>
        <w:t xml:space="preserve">           E)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36" type="#_x0000_t75" style="width:39.75pt;height:63pt">
            <v:imagedata r:id="rId54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37" type="#_x0000_t75" style="width:39.75pt;height:63pt">
            <v:imagedata r:id="rId54" o:title="" chromakey="white"/>
          </v:shape>
        </w:pict>
      </w:r>
      <w:r w:rsidRPr="0060378E">
        <w:fldChar w:fldCharType="end"/>
      </w:r>
    </w:p>
    <w:p w:rsidR="008D16F1" w:rsidRDefault="008D16F1" w:rsidP="00571CE3">
      <w:pPr>
        <w:jc w:val="left"/>
        <w:rPr>
          <w:b/>
          <w:bCs/>
          <w:sz w:val="24"/>
          <w:szCs w:val="24"/>
        </w:rPr>
      </w:pPr>
      <w:r>
        <w:rPr>
          <w:noProof/>
          <w:lang w:eastAsia="tr-TR"/>
        </w:rPr>
        <w:pict>
          <v:shape id="_x0000_s1054" type="#_x0000_t202" style="position:absolute;margin-left:15.35pt;margin-top:22.45pt;width:131.25pt;height:154.2pt;z-index:251670016;visibility:visible" filled="f" stroked="f">
            <v:textbox style="mso-fit-shape-to-text:t">
              <w:txbxContent>
                <w:p w:rsidR="008D16F1" w:rsidRDefault="008D16F1" w:rsidP="00571CE3">
                  <w:r w:rsidRPr="0060378E">
                    <w:pict>
                      <v:shape id="_x0000_i1139" type="#_x0000_t75" style="width:94.5pt;height:34.5pt">
                        <v:imagedata r:id="rId55" o:title="" chromakey="white"/>
                      </v:shape>
                    </w:pict>
                  </w:r>
                </w:p>
              </w:txbxContent>
            </v:textbox>
          </v:shape>
        </w:pict>
      </w:r>
    </w:p>
    <w:p w:rsidR="008D16F1" w:rsidRDefault="008D16F1" w:rsidP="00571CE3">
      <w:pPr>
        <w:jc w:val="left"/>
      </w:pPr>
      <w:r>
        <w:rPr>
          <w:b/>
          <w:bCs/>
          <w:sz w:val="24"/>
          <w:szCs w:val="24"/>
        </w:rPr>
        <w:t xml:space="preserve">18. </w:t>
      </w:r>
    </w:p>
    <w:p w:rsidR="008D16F1" w:rsidRDefault="008D16F1" w:rsidP="00571CE3">
      <w:pPr>
        <w:jc w:val="both"/>
        <w:rPr>
          <w:b/>
          <w:bCs/>
        </w:rPr>
      </w:pPr>
    </w:p>
    <w:p w:rsidR="008D16F1" w:rsidRDefault="008D16F1" w:rsidP="00571CE3">
      <w:pPr>
        <w:jc w:val="both"/>
        <w:rPr>
          <w:b/>
          <w:bCs/>
        </w:rPr>
      </w:pPr>
      <w:r w:rsidRPr="00053A89">
        <w:rPr>
          <w:b/>
          <w:bCs/>
        </w:rPr>
        <w:t>çarpımının sonucu kaçtır?</w:t>
      </w:r>
    </w:p>
    <w:p w:rsidR="008D16F1" w:rsidRDefault="008D16F1" w:rsidP="00571CE3">
      <w:pPr>
        <w:jc w:val="left"/>
      </w:pPr>
      <w:r>
        <w:t xml:space="preserve">A)         B)            C)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40" type="#_x0000_t75" style="width:10.5pt;height:12pt">
            <v:imagedata r:id="rId16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41" type="#_x0000_t75" style="width:10.5pt;height:12pt">
            <v:imagedata r:id="rId16" o:title="" chromakey="white"/>
          </v:shape>
        </w:pict>
      </w:r>
      <w:r w:rsidRPr="0060378E">
        <w:fldChar w:fldCharType="end"/>
      </w:r>
      <w:r>
        <w:t xml:space="preserve">              D)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42" type="#_x0000_t75" style="width:10.5pt;height:12pt">
            <v:imagedata r:id="rId56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43" type="#_x0000_t75" style="width:10.5pt;height:12pt">
            <v:imagedata r:id="rId56" o:title="" chromakey="white"/>
          </v:shape>
        </w:pict>
      </w:r>
      <w:r w:rsidRPr="0060378E">
        <w:fldChar w:fldCharType="end"/>
      </w:r>
      <w:r>
        <w:t xml:space="preserve">               E)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44" type="#_x0000_t75" style="width:24.75pt;height:11.25pt">
            <v:imagedata r:id="rId22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45" type="#_x0000_t75" style="width:24.75pt;height:11.25pt">
            <v:imagedata r:id="rId22" o:title="" chromakey="white"/>
          </v:shape>
        </w:pict>
      </w:r>
      <w:r w:rsidRPr="0060378E">
        <w:fldChar w:fldCharType="end"/>
      </w:r>
    </w:p>
    <w:p w:rsidR="008D16F1" w:rsidRDefault="008D16F1" w:rsidP="00571CE3">
      <w:pPr>
        <w:jc w:val="left"/>
        <w:rPr>
          <w:b/>
          <w:bCs/>
          <w:sz w:val="24"/>
          <w:szCs w:val="24"/>
        </w:rPr>
      </w:pPr>
      <w:r>
        <w:rPr>
          <w:noProof/>
          <w:lang w:eastAsia="tr-TR"/>
        </w:rPr>
        <w:pict>
          <v:shape id="_x0000_s1055" type="#_x0000_t202" style="position:absolute;margin-left:22.15pt;margin-top:25.9pt;width:81.75pt;height:154.2pt;z-index:251671040;visibility:visible" filled="f" stroked="f">
            <v:textbox style="mso-fit-shape-to-text:t">
              <w:txbxContent>
                <w:p w:rsidR="008D16F1" w:rsidRDefault="008D16F1" w:rsidP="00571CE3">
                  <w:r w:rsidRPr="0060378E">
                    <w:pict>
                      <v:shape id="_x0000_i1147" type="#_x0000_t75" style="width:42pt;height:34.5pt">
                        <v:imagedata r:id="rId57" o:title="" chromakey="white"/>
                      </v:shape>
                    </w:pict>
                  </w:r>
                </w:p>
              </w:txbxContent>
            </v:textbox>
          </v:shape>
        </w:pict>
      </w:r>
    </w:p>
    <w:p w:rsidR="008D16F1" w:rsidRDefault="008D16F1" w:rsidP="00571CE3">
      <w:pPr>
        <w:jc w:val="left"/>
      </w:pPr>
      <w:r>
        <w:rPr>
          <w:b/>
          <w:bCs/>
          <w:sz w:val="24"/>
          <w:szCs w:val="24"/>
        </w:rPr>
        <w:t xml:space="preserve">19.  </w:t>
      </w:r>
    </w:p>
    <w:p w:rsidR="008D16F1" w:rsidRDefault="008D16F1" w:rsidP="00571CE3">
      <w:pPr>
        <w:spacing w:after="0"/>
        <w:jc w:val="both"/>
      </w:pPr>
    </w:p>
    <w:p w:rsidR="008D16F1" w:rsidRDefault="008D16F1" w:rsidP="00571CE3">
      <w:pPr>
        <w:spacing w:after="0"/>
        <w:jc w:val="both"/>
      </w:pPr>
    </w:p>
    <w:p w:rsidR="008D16F1" w:rsidRDefault="008D16F1" w:rsidP="00571CE3">
      <w:pPr>
        <w:jc w:val="both"/>
        <w:rPr>
          <w:b/>
          <w:bCs/>
        </w:rPr>
      </w:pPr>
      <w:r w:rsidRPr="001608AE">
        <w:rPr>
          <w:b/>
          <w:bCs/>
        </w:rPr>
        <w:t>işleminin sonucu kaçtır?</w:t>
      </w:r>
    </w:p>
    <w:p w:rsidR="008D16F1" w:rsidRDefault="008D16F1" w:rsidP="00571CE3">
      <w:pPr>
        <w:jc w:val="left"/>
      </w:pPr>
      <w:r>
        <w:t xml:space="preserve">A)              B)            C)            D)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48" type="#_x0000_t75" style="width:10.5pt;height:12pt">
            <v:imagedata r:id="rId12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49" type="#_x0000_t75" style="width:10.5pt;height:12pt">
            <v:imagedata r:id="rId12" o:title="" chromakey="white"/>
          </v:shape>
        </w:pict>
      </w:r>
      <w:r w:rsidRPr="0060378E">
        <w:fldChar w:fldCharType="end"/>
      </w:r>
      <w:r>
        <w:t xml:space="preserve">               E)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50" type="#_x0000_t75" style="width:27.75pt;height:54.75pt">
            <v:imagedata r:id="rId25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51" type="#_x0000_t75" style="width:27.75pt;height:54.75pt">
            <v:imagedata r:id="rId25" o:title="" chromakey="white"/>
          </v:shape>
        </w:pict>
      </w:r>
      <w:r w:rsidRPr="0060378E">
        <w:fldChar w:fldCharType="end"/>
      </w:r>
    </w:p>
    <w:p w:rsidR="008D16F1" w:rsidRDefault="008D16F1" w:rsidP="00F8181B">
      <w:pPr>
        <w:spacing w:after="0"/>
        <w:jc w:val="both"/>
        <w:rPr>
          <w:b/>
          <w:bCs/>
          <w:sz w:val="24"/>
          <w:szCs w:val="24"/>
        </w:rPr>
      </w:pPr>
    </w:p>
    <w:p w:rsidR="008D16F1" w:rsidRDefault="008D16F1" w:rsidP="00571CE3">
      <w:pPr>
        <w:jc w:val="left"/>
      </w:pPr>
      <w:r>
        <w:rPr>
          <w:b/>
          <w:bCs/>
          <w:sz w:val="24"/>
          <w:szCs w:val="24"/>
        </w:rPr>
        <w:t xml:space="preserve">20.  </w:t>
      </w:r>
      <w:r>
        <w:rPr>
          <w:noProof/>
          <w:lang w:eastAsia="tr-TR"/>
        </w:rPr>
        <w:pict>
          <v:shape id="_x0000_s1056" type="#_x0000_t202" style="position:absolute;margin-left:17.65pt;margin-top:37.15pt;width:163.5pt;height:154.2pt;z-index:251672064;visibility:visible;mso-position-horizontal-relative:text;mso-position-vertical-relative:text" filled="f" stroked="f">
            <v:textbox style="mso-fit-shape-to-text:t">
              <w:txbxContent>
                <w:p w:rsidR="008D16F1" w:rsidRDefault="008D16F1" w:rsidP="00571CE3">
                  <w:r w:rsidRPr="0060378E">
                    <w:pict>
                      <v:shape id="_x0000_i1153" type="#_x0000_t75" style="width:96.75pt;height:34.5pt">
                        <v:imagedata r:id="rId58" o:title="" chromakey="white"/>
                      </v:shape>
                    </w:pict>
                  </w:r>
                </w:p>
              </w:txbxContent>
            </v:textbox>
          </v:shape>
        </w:pic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54" type="#_x0000_t75" style="width:78pt;height:12pt">
            <v:imagedata r:id="rId59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55" type="#_x0000_t75" style="width:78pt;height:12pt">
            <v:imagedata r:id="rId59" o:title="" chromakey="white"/>
          </v:shape>
        </w:pict>
      </w:r>
      <w:r w:rsidRPr="0060378E">
        <w:fldChar w:fldCharType="end"/>
      </w:r>
      <w:r>
        <w:t xml:space="preserve"> denkleminin kökleri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56" type="#_x0000_t75" style="width:12.75pt;height:11.25pt">
            <v:imagedata r:id="rId60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57" type="#_x0000_t75" style="width:12.75pt;height:11.25pt">
            <v:imagedata r:id="rId60" o:title="" chromakey="white"/>
          </v:shape>
        </w:pict>
      </w:r>
      <w:r w:rsidRPr="0060378E">
        <w:fldChar w:fldCharType="end"/>
      </w:r>
      <w:r>
        <w:t xml:space="preserve"> ve </w:t>
      </w:r>
      <w:r w:rsidRPr="0060378E">
        <w:fldChar w:fldCharType="begin"/>
      </w:r>
      <w:r w:rsidRPr="0060378E">
        <w:instrText xml:space="preserve"> QUOTE </w:instrText>
      </w:r>
      <w:r w:rsidRPr="0060378E">
        <w:pict>
          <v:shape id="_x0000_i1158" type="#_x0000_t75" style="width:12.75pt;height:11.25pt">
            <v:imagedata r:id="rId61" o:title="" chromakey="white"/>
          </v:shape>
        </w:pict>
      </w:r>
      <w:r w:rsidRPr="0060378E">
        <w:instrText xml:space="preserve"> </w:instrText>
      </w:r>
      <w:r w:rsidRPr="0060378E">
        <w:fldChar w:fldCharType="separate"/>
      </w:r>
      <w:r w:rsidRPr="0060378E">
        <w:pict>
          <v:shape id="_x0000_i1159" type="#_x0000_t75" style="width:12.75pt;height:11.25pt">
            <v:imagedata r:id="rId61" o:title="" chromakey="white"/>
          </v:shape>
        </w:pict>
      </w:r>
      <w:r w:rsidRPr="0060378E">
        <w:fldChar w:fldCharType="end"/>
      </w:r>
      <w:r>
        <w:t xml:space="preserve"> dir. Buna göre,</w:t>
      </w:r>
    </w:p>
    <w:p w:rsidR="008D16F1" w:rsidRDefault="008D16F1" w:rsidP="00571CE3">
      <w:pPr>
        <w:jc w:val="both"/>
      </w:pPr>
    </w:p>
    <w:p w:rsidR="008D16F1" w:rsidRDefault="008D16F1" w:rsidP="00571CE3">
      <w:pPr>
        <w:jc w:val="both"/>
      </w:pPr>
    </w:p>
    <w:p w:rsidR="008D16F1" w:rsidRPr="00733AAA" w:rsidRDefault="008D16F1" w:rsidP="00571CE3">
      <w:pPr>
        <w:jc w:val="both"/>
        <w:rPr>
          <w:b/>
          <w:bCs/>
        </w:rPr>
      </w:pPr>
      <w:r w:rsidRPr="00733AAA">
        <w:rPr>
          <w:b/>
          <w:bCs/>
        </w:rPr>
        <w:t>toplamının sonucu kaçtır?</w:t>
      </w:r>
    </w:p>
    <w:p w:rsidR="008D16F1" w:rsidRDefault="008D16F1" w:rsidP="00571CE3">
      <w:pPr>
        <w:jc w:val="left"/>
      </w:pPr>
      <w:r>
        <w:t xml:space="preserve">A)              B)            C)             D)             E) </w:t>
      </w:r>
    </w:p>
    <w:p w:rsidR="008D16F1" w:rsidRDefault="008D16F1" w:rsidP="00F8181B">
      <w:pPr>
        <w:spacing w:after="0"/>
        <w:jc w:val="both"/>
        <w:rPr>
          <w:b/>
          <w:bCs/>
          <w:sz w:val="24"/>
          <w:szCs w:val="24"/>
        </w:rPr>
      </w:pPr>
    </w:p>
    <w:p w:rsidR="008D16F1" w:rsidRDefault="008D16F1" w:rsidP="00F8181B">
      <w:pPr>
        <w:spacing w:after="0"/>
        <w:jc w:val="both"/>
        <w:rPr>
          <w:b/>
          <w:bCs/>
          <w:sz w:val="24"/>
          <w:szCs w:val="24"/>
        </w:rPr>
        <w:sectPr w:rsidR="008D16F1" w:rsidSect="00F8181B">
          <w:type w:val="continuous"/>
          <w:pgSz w:w="11906" w:h="16838"/>
          <w:pgMar w:top="851" w:right="567" w:bottom="567" w:left="567" w:header="708" w:footer="708" w:gutter="0"/>
          <w:cols w:num="2" w:sep="1" w:space="709"/>
          <w:docGrid w:linePitch="360"/>
        </w:sectPr>
      </w:pPr>
    </w:p>
    <w:p w:rsidR="008D16F1" w:rsidRPr="00571CE3" w:rsidRDefault="008D16F1" w:rsidP="00571CE3">
      <w:pPr>
        <w:spacing w:after="0"/>
        <w:rPr>
          <w:rFonts w:ascii="Monotype Corsiva" w:hAnsi="Monotype Corsiva" w:cs="Monotype Corsiva"/>
          <w:sz w:val="28"/>
          <w:szCs w:val="28"/>
        </w:rPr>
      </w:pPr>
      <w:r>
        <w:rPr>
          <w:noProof/>
          <w:lang w:eastAsia="tr-TR"/>
        </w:rPr>
        <w:pict>
          <v:shape id="Metin Kutusu 323" o:spid="_x0000_s1057" type="#_x0000_t202" style="position:absolute;left:0;text-align:left;margin-left:438.2pt;margin-top:766.2pt;width:130.05pt;height:154.2pt;z-index:251674112;visibility:visible" filled="f" stroked="f">
            <v:textbox style="mso-fit-shape-to-text:t">
              <w:txbxContent>
                <w:p w:rsidR="008D16F1" w:rsidRPr="0000068C" w:rsidRDefault="008D16F1" w:rsidP="00571CE3">
                  <w:pPr>
                    <w:spacing w:after="0"/>
                    <w:rPr>
                      <w:rFonts w:ascii="Monotype Corsiva" w:hAnsi="Monotype Corsiva" w:cs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 w:cs="Monotype Corsiva"/>
                      <w:sz w:val="24"/>
                      <w:szCs w:val="24"/>
                    </w:rPr>
                    <w:t>Murat KARATAŞ</w:t>
                  </w:r>
                </w:p>
                <w:p w:rsidR="008D16F1" w:rsidRPr="0000068C" w:rsidRDefault="008D16F1" w:rsidP="00571CE3">
                  <w:pPr>
                    <w:spacing w:after="0"/>
                    <w:rPr>
                      <w:rFonts w:ascii="Monotype Corsiva" w:hAnsi="Monotype Corsiva" w:cs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 w:cs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24" o:spid="_x0000_s1058" type="#_x0000_t202" style="position:absolute;left:0;text-align:left;margin-left:438.2pt;margin-top:766.2pt;width:130.05pt;height:154.2pt;z-index:251673088;visibility:visible" filled="f" stroked="f">
            <v:textbox style="mso-fit-shape-to-text:t">
              <w:txbxContent>
                <w:p w:rsidR="008D16F1" w:rsidRPr="0000068C" w:rsidRDefault="008D16F1" w:rsidP="00571CE3">
                  <w:pPr>
                    <w:spacing w:after="0"/>
                    <w:rPr>
                      <w:rFonts w:ascii="Monotype Corsiva" w:hAnsi="Monotype Corsiva" w:cs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 w:cs="Monotype Corsiva"/>
                      <w:sz w:val="24"/>
                      <w:szCs w:val="24"/>
                    </w:rPr>
                    <w:t>Murat KARATAŞ</w:t>
                  </w:r>
                </w:p>
                <w:p w:rsidR="008D16F1" w:rsidRPr="0000068C" w:rsidRDefault="008D16F1" w:rsidP="00571CE3">
                  <w:pPr>
                    <w:spacing w:after="0"/>
                    <w:rPr>
                      <w:rFonts w:ascii="Monotype Corsiva" w:hAnsi="Monotype Corsiva" w:cs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 w:cs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Pr="00BF3FB9">
        <w:rPr>
          <w:rFonts w:ascii="Monotype Corsiva" w:hAnsi="Monotype Corsiva" w:cs="Monotype Corsiva"/>
          <w:sz w:val="28"/>
          <w:szCs w:val="28"/>
        </w:rPr>
        <w:t xml:space="preserve">BAŞARILAR </w:t>
      </w:r>
      <w:r>
        <w:rPr>
          <w:rFonts w:ascii="Monotype Corsiva" w:hAnsi="Monotype Corsiva" w:cs="Monotype Corsiva"/>
          <w:sz w:val="28"/>
          <w:szCs w:val="28"/>
        </w:rPr>
        <w:t>DİLERİZ</w:t>
      </w:r>
      <w:hyperlink r:id="rId62" w:history="1">
        <w:r>
          <w:rPr>
            <w:rStyle w:val="Hyperlink"/>
            <w:rFonts w:ascii="Times New Roman" w:hAnsi="Times New Roman" w:cs="Times New Roman"/>
            <w:sz w:val="18"/>
            <w:szCs w:val="18"/>
          </w:rPr>
          <w:t>http://www.sorubak.com/</w:t>
        </w:r>
      </w:hyperlink>
    </w:p>
    <w:sectPr w:rsidR="008D16F1" w:rsidRPr="00571CE3" w:rsidSect="00571CE3">
      <w:type w:val="continuous"/>
      <w:pgSz w:w="11906" w:h="16838"/>
      <w:pgMar w:top="851" w:right="567" w:bottom="567" w:left="567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D16F1" w:rsidRDefault="008D16F1" w:rsidP="00F8181B">
      <w:pPr>
        <w:spacing w:after="0" w:line="240" w:lineRule="auto"/>
      </w:pPr>
      <w:r>
        <w:separator/>
      </w:r>
    </w:p>
  </w:endnote>
  <w:endnote w:type="continuationSeparator" w:id="1">
    <w:p w:rsidR="008D16F1" w:rsidRDefault="008D16F1" w:rsidP="00F818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A00002EF" w:usb1="420020EB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D16F1" w:rsidRDefault="008D16F1" w:rsidP="00F8181B">
      <w:pPr>
        <w:spacing w:after="0" w:line="240" w:lineRule="auto"/>
      </w:pPr>
      <w:r>
        <w:separator/>
      </w:r>
    </w:p>
  </w:footnote>
  <w:footnote w:type="continuationSeparator" w:id="1">
    <w:p w:rsidR="008D16F1" w:rsidRDefault="008D16F1" w:rsidP="00F818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16F1" w:rsidRPr="00F8181B" w:rsidRDefault="008D16F1" w:rsidP="0060378E">
    <w:pPr>
      <w:pStyle w:val="Header"/>
      <w:tabs>
        <w:tab w:val="clear" w:pos="4536"/>
        <w:tab w:val="clear" w:pos="9072"/>
        <w:tab w:val="center" w:pos="5386"/>
        <w:tab w:val="right" w:pos="10772"/>
      </w:tabs>
      <w:rPr>
        <w:b/>
        <w:bCs/>
        <w:sz w:val="24"/>
        <w:szCs w:val="24"/>
      </w:rPr>
    </w:pPr>
    <w:r w:rsidRPr="00F8181B">
      <w:rPr>
        <w:b/>
        <w:bCs/>
        <w:sz w:val="24"/>
        <w:szCs w:val="24"/>
      </w:rPr>
      <w:t>A</w:t>
    </w:r>
    <w:r w:rsidRPr="00F8181B">
      <w:rPr>
        <w:b/>
        <w:bCs/>
        <w:sz w:val="24"/>
        <w:szCs w:val="24"/>
      </w:rPr>
      <w:tab/>
      <w:t>A</w:t>
    </w:r>
    <w:r w:rsidRPr="00F8181B">
      <w:rPr>
        <w:b/>
        <w:bCs/>
        <w:sz w:val="24"/>
        <w:szCs w:val="24"/>
      </w:rPr>
      <w:tab/>
      <w:t>A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8181B"/>
    <w:rsid w:val="0000068C"/>
    <w:rsid w:val="00053A89"/>
    <w:rsid w:val="0013021F"/>
    <w:rsid w:val="001608AE"/>
    <w:rsid w:val="00224472"/>
    <w:rsid w:val="002B0F79"/>
    <w:rsid w:val="002F1AE4"/>
    <w:rsid w:val="00382B29"/>
    <w:rsid w:val="004117B7"/>
    <w:rsid w:val="00541F46"/>
    <w:rsid w:val="0057164B"/>
    <w:rsid w:val="00571CE3"/>
    <w:rsid w:val="00574621"/>
    <w:rsid w:val="0060378E"/>
    <w:rsid w:val="006761B2"/>
    <w:rsid w:val="006809E1"/>
    <w:rsid w:val="00686D5D"/>
    <w:rsid w:val="006D0718"/>
    <w:rsid w:val="0072264F"/>
    <w:rsid w:val="00733AAA"/>
    <w:rsid w:val="007A1657"/>
    <w:rsid w:val="008D16F1"/>
    <w:rsid w:val="008F6DDF"/>
    <w:rsid w:val="009B485F"/>
    <w:rsid w:val="00B9720B"/>
    <w:rsid w:val="00BF23F7"/>
    <w:rsid w:val="00BF3FB9"/>
    <w:rsid w:val="00C67F3D"/>
    <w:rsid w:val="00CA5635"/>
    <w:rsid w:val="00D47B8C"/>
    <w:rsid w:val="00E2136B"/>
    <w:rsid w:val="00E63E19"/>
    <w:rsid w:val="00E7167A"/>
    <w:rsid w:val="00E9420A"/>
    <w:rsid w:val="00F66458"/>
    <w:rsid w:val="00F8181B"/>
    <w:rsid w:val="00FF6C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181B"/>
    <w:pPr>
      <w:spacing w:after="200" w:line="276" w:lineRule="auto"/>
      <w:jc w:val="center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F8181B"/>
    <w:pPr>
      <w:jc w:val="center"/>
    </w:pPr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F818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8181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F8181B"/>
  </w:style>
  <w:style w:type="paragraph" w:styleId="Footer">
    <w:name w:val="footer"/>
    <w:basedOn w:val="Normal"/>
    <w:link w:val="FooterChar"/>
    <w:uiPriority w:val="99"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F8181B"/>
  </w:style>
  <w:style w:type="character" w:styleId="PlaceholderText">
    <w:name w:val="Placeholder Text"/>
    <w:basedOn w:val="DefaultParagraphFont"/>
    <w:uiPriority w:val="99"/>
    <w:semiHidden/>
    <w:rsid w:val="007A1657"/>
    <w:rPr>
      <w:color w:val="808080"/>
    </w:rPr>
  </w:style>
  <w:style w:type="character" w:styleId="Hyperlink">
    <w:name w:val="Hyperlink"/>
    <w:basedOn w:val="DefaultParagraphFont"/>
    <w:uiPriority w:val="99"/>
    <w:rsid w:val="0057462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hyperlink" Target="http://www.sorubak.com/" TargetMode="Externa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theme" Target="theme/theme1.xml"/><Relationship Id="rId8" Type="http://schemas.openxmlformats.org/officeDocument/2006/relationships/header" Target="header1.xml"/><Relationship Id="rId51" Type="http://schemas.openxmlformats.org/officeDocument/2006/relationships/image" Target="media/image45.png"/><Relationship Id="rId3" Type="http://schemas.openxmlformats.org/officeDocument/2006/relationships/webSettings" Target="web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51</TotalTime>
  <Pages>3</Pages>
  <Words>667</Words>
  <Characters>3805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VAIO</dc:creator>
  <cp:keywords>www.sorubak.com</cp:keywords>
  <dc:description/>
  <cp:lastModifiedBy>edanur</cp:lastModifiedBy>
  <cp:revision>6</cp:revision>
  <dcterms:created xsi:type="dcterms:W3CDTF">2015-05-08T19:19:00Z</dcterms:created>
  <dcterms:modified xsi:type="dcterms:W3CDTF">2016-05-22T12:02:00Z</dcterms:modified>
</cp:coreProperties>
</file>