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574E69" w:rsidRPr="00612B31">
        <w:trPr>
          <w:trHeight w:val="265"/>
        </w:trPr>
        <w:tc>
          <w:tcPr>
            <w:tcW w:w="1728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  <w:b/>
                <w:bCs/>
              </w:rPr>
            </w:pPr>
            <w:r w:rsidRPr="00612B31">
              <w:rPr>
                <w:rFonts w:ascii="Monotype Corsiva" w:hAnsi="Monotype Corsiva" w:cs="Monotype Corsiva"/>
                <w:b/>
                <w:bCs/>
              </w:rPr>
              <w:t>ADI SOYADI:</w:t>
            </w:r>
          </w:p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880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574E69" w:rsidRPr="00612B31">
        <w:trPr>
          <w:trHeight w:val="277"/>
        </w:trPr>
        <w:tc>
          <w:tcPr>
            <w:tcW w:w="1728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  <w:b/>
                <w:bCs/>
              </w:rPr>
            </w:pPr>
            <w:r w:rsidRPr="00612B31">
              <w:rPr>
                <w:rFonts w:ascii="Monotype Corsiva" w:hAnsi="Monotype Corsiva" w:cs="Monotype Corsiva"/>
                <w:b/>
                <w:bCs/>
              </w:rPr>
              <w:t>SINIF VE NO:</w:t>
            </w:r>
          </w:p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880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574E69" w:rsidRPr="00612B31">
        <w:trPr>
          <w:trHeight w:val="273"/>
        </w:trPr>
        <w:tc>
          <w:tcPr>
            <w:tcW w:w="1728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  <w:b/>
                <w:bCs/>
              </w:rPr>
            </w:pPr>
            <w:r w:rsidRPr="00612B31">
              <w:rPr>
                <w:rFonts w:ascii="Monotype Corsiva" w:hAnsi="Monotype Corsiva" w:cs="Monotype Corsiva"/>
                <w:b/>
                <w:bCs/>
              </w:rPr>
              <w:t>TARİH:</w:t>
            </w:r>
          </w:p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  <w:b/>
                <w:bCs/>
              </w:rPr>
            </w:pPr>
          </w:p>
        </w:tc>
        <w:tc>
          <w:tcPr>
            <w:tcW w:w="2520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574E69" w:rsidRPr="00612B31">
        <w:trPr>
          <w:trHeight w:val="286"/>
        </w:trPr>
        <w:tc>
          <w:tcPr>
            <w:tcW w:w="1728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  <w:b/>
                <w:bCs/>
              </w:rPr>
            </w:pPr>
            <w:r w:rsidRPr="00612B31">
              <w:rPr>
                <w:rFonts w:ascii="Monotype Corsiva" w:hAnsi="Monotype Corsiva" w:cs="Monotype Corsiva"/>
                <w:b/>
                <w:bCs/>
              </w:rPr>
              <w:t>ALDIĞI NOT:</w:t>
            </w:r>
          </w:p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  <w:b/>
                <w:bCs/>
              </w:rPr>
            </w:pPr>
          </w:p>
        </w:tc>
        <w:tc>
          <w:tcPr>
            <w:tcW w:w="2520" w:type="dxa"/>
          </w:tcPr>
          <w:p w:rsidR="00574E69" w:rsidRPr="00612B31" w:rsidRDefault="00574E69" w:rsidP="00612B31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</w:tbl>
    <w:p w:rsidR="00574E69" w:rsidRPr="00B8659D" w:rsidRDefault="00574E69" w:rsidP="0053354E">
      <w:pPr>
        <w:jc w:val="center"/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MEBlogo" style="position:absolute;left:0;text-align:left;margin-left:1.7pt;margin-top:-9pt;width:54pt;height:54pt;z-index:251658240;visibility:visible;mso-position-horizontal-relative:text;mso-position-vertical-relative:text" o:allowoverlap="f">
            <v:imagedata r:id="rId5" o:title=""/>
            <w10:wrap type="square"/>
          </v:shape>
        </w:pict>
      </w:r>
      <w:bookmarkEnd w:id="0"/>
      <w:r>
        <w:t>LİSESİ 1. DÖNEM 1. YAZILI 11. SINIF MATEMATİK SINAVI</w:t>
      </w:r>
    </w:p>
    <w:p w:rsidR="00574E69" w:rsidRDefault="00574E69" w:rsidP="00E4114D">
      <w:pPr>
        <w:jc w:val="center"/>
        <w:rPr>
          <w:b/>
          <w:bCs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11"/>
        <w:gridCol w:w="5069"/>
      </w:tblGrid>
      <w:tr w:rsidR="00574E69">
        <w:trPr>
          <w:trHeight w:val="2550"/>
        </w:trPr>
        <w:tc>
          <w:tcPr>
            <w:tcW w:w="5220" w:type="dxa"/>
          </w:tcPr>
          <w:p w:rsidR="00574E69" w:rsidRDefault="00574E69" w:rsidP="00D92903">
            <w:r>
              <w:t>1)</w:t>
            </w:r>
          </w:p>
          <w:p w:rsidR="00574E69" w:rsidRDefault="00574E69" w:rsidP="00523C31"/>
          <w:p w:rsidR="00574E69" w:rsidRPr="00015755" w:rsidRDefault="00574E69" w:rsidP="00A54B3F">
            <w:r w:rsidRPr="00397A67">
              <w:pict>
                <v:shape id="_x0000_i1025" type="#_x0000_t75" style="width:243pt;height:54pt">
                  <v:imagedata r:id="rId6" o:title=""/>
                </v:shape>
              </w:pict>
            </w:r>
          </w:p>
        </w:tc>
        <w:tc>
          <w:tcPr>
            <w:tcW w:w="5320" w:type="dxa"/>
          </w:tcPr>
          <w:p w:rsidR="00574E69" w:rsidRDefault="00574E69"/>
          <w:p w:rsidR="00574E69" w:rsidRDefault="00574E69" w:rsidP="00D92903"/>
        </w:tc>
      </w:tr>
      <w:tr w:rsidR="00574E69">
        <w:trPr>
          <w:trHeight w:val="1590"/>
        </w:trPr>
        <w:tc>
          <w:tcPr>
            <w:tcW w:w="5220" w:type="dxa"/>
          </w:tcPr>
          <w:p w:rsidR="00574E69" w:rsidRDefault="00574E69" w:rsidP="00991701">
            <w:r>
              <w:t>2)</w:t>
            </w:r>
          </w:p>
          <w:p w:rsidR="00574E69" w:rsidRPr="00015755" w:rsidRDefault="00574E69" w:rsidP="00991701">
            <w:r w:rsidRPr="00397A67">
              <w:pict>
                <v:shape id="_x0000_i1026" type="#_x0000_t75" style="width:256.5pt;height:100.5pt">
                  <v:imagedata r:id="rId7" o:title=""/>
                </v:shape>
              </w:pict>
            </w:r>
          </w:p>
          <w:p w:rsidR="00574E69" w:rsidRDefault="00574E69" w:rsidP="000B4363"/>
          <w:p w:rsidR="00574E69" w:rsidRPr="00C71B24" w:rsidRDefault="00574E69" w:rsidP="000B4363"/>
        </w:tc>
        <w:tc>
          <w:tcPr>
            <w:tcW w:w="5320" w:type="dxa"/>
          </w:tcPr>
          <w:p w:rsidR="00574E69" w:rsidRDefault="00574E69"/>
          <w:p w:rsidR="00574E69" w:rsidRDefault="00574E69"/>
          <w:p w:rsidR="00574E69" w:rsidRPr="00C71B24" w:rsidRDefault="00574E69" w:rsidP="00D92903"/>
        </w:tc>
      </w:tr>
      <w:tr w:rsidR="00574E69">
        <w:trPr>
          <w:trHeight w:val="2025"/>
        </w:trPr>
        <w:tc>
          <w:tcPr>
            <w:tcW w:w="5220" w:type="dxa"/>
          </w:tcPr>
          <w:p w:rsidR="00574E69" w:rsidRDefault="00574E69">
            <w:r>
              <w:t>3)</w:t>
            </w:r>
          </w:p>
          <w:p w:rsidR="00574E69" w:rsidRPr="00015755" w:rsidRDefault="00574E69" w:rsidP="00441ACF">
            <w:r w:rsidRPr="00397A67">
              <w:pict>
                <v:shape id="_x0000_i1027" type="#_x0000_t75" style="width:232.5pt;height:63pt">
                  <v:imagedata r:id="rId8" o:title=""/>
                </v:shape>
              </w:pict>
            </w:r>
          </w:p>
        </w:tc>
        <w:tc>
          <w:tcPr>
            <w:tcW w:w="5320" w:type="dxa"/>
          </w:tcPr>
          <w:p w:rsidR="00574E69" w:rsidRPr="000048E3" w:rsidRDefault="00574E69" w:rsidP="000048E3">
            <w:pPr>
              <w:rPr>
                <w:sz w:val="32"/>
                <w:szCs w:val="32"/>
              </w:rPr>
            </w:pPr>
          </w:p>
        </w:tc>
      </w:tr>
      <w:tr w:rsidR="00574E69">
        <w:trPr>
          <w:trHeight w:val="2295"/>
        </w:trPr>
        <w:tc>
          <w:tcPr>
            <w:tcW w:w="5220" w:type="dxa"/>
          </w:tcPr>
          <w:p w:rsidR="00574E69" w:rsidRDefault="00574E69" w:rsidP="00710DE1">
            <w:r>
              <w:t>4)</w:t>
            </w:r>
          </w:p>
          <w:p w:rsidR="00574E69" w:rsidRPr="00656623" w:rsidRDefault="00574E69" w:rsidP="00523C31">
            <w:pPr>
              <w:rPr>
                <w:b/>
                <w:bCs/>
                <w:sz w:val="28"/>
                <w:szCs w:val="28"/>
              </w:rPr>
            </w:pPr>
            <w:r w:rsidRPr="00397A67">
              <w:rPr>
                <w:b/>
                <w:bCs/>
                <w:sz w:val="28"/>
                <w:szCs w:val="28"/>
              </w:rPr>
              <w:pict>
                <v:shape id="_x0000_i1028" type="#_x0000_t75" style="width:258.75pt;height:117.75pt">
                  <v:imagedata r:id="rId9" o:title=""/>
                </v:shape>
              </w:pict>
            </w:r>
          </w:p>
          <w:p w:rsidR="00574E69" w:rsidRPr="00523C31" w:rsidRDefault="00574E69" w:rsidP="00523C31">
            <w:pPr>
              <w:rPr>
                <w:sz w:val="28"/>
                <w:szCs w:val="28"/>
              </w:rPr>
            </w:pPr>
          </w:p>
        </w:tc>
        <w:tc>
          <w:tcPr>
            <w:tcW w:w="5320" w:type="dxa"/>
          </w:tcPr>
          <w:p w:rsidR="00574E69" w:rsidRDefault="00574E69">
            <w:pPr>
              <w:rPr>
                <w:b/>
                <w:bCs/>
                <w:sz w:val="28"/>
                <w:szCs w:val="28"/>
              </w:rPr>
            </w:pPr>
          </w:p>
          <w:p w:rsidR="00574E69" w:rsidRPr="008226EF" w:rsidRDefault="00574E69" w:rsidP="00D9290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74E69">
        <w:trPr>
          <w:trHeight w:val="2300"/>
        </w:trPr>
        <w:tc>
          <w:tcPr>
            <w:tcW w:w="5220" w:type="dxa"/>
          </w:tcPr>
          <w:p w:rsidR="00574E69" w:rsidRDefault="00574E69" w:rsidP="00710DE1">
            <w:r>
              <w:t>5)</w:t>
            </w:r>
          </w:p>
          <w:p w:rsidR="00574E69" w:rsidRPr="00656623" w:rsidRDefault="00574E69" w:rsidP="0067572E">
            <w:r w:rsidRPr="00397A67">
              <w:pict>
                <v:shape id="_x0000_i1029" type="#_x0000_t75" style="width:268.5pt;height:114pt">
                  <v:imagedata r:id="rId10" o:title=""/>
                </v:shape>
              </w:pict>
            </w:r>
          </w:p>
        </w:tc>
        <w:tc>
          <w:tcPr>
            <w:tcW w:w="5320" w:type="dxa"/>
          </w:tcPr>
          <w:p w:rsidR="00574E69" w:rsidRPr="000048E3" w:rsidRDefault="00574E69" w:rsidP="000048E3">
            <w:pPr>
              <w:rPr>
                <w:sz w:val="28"/>
                <w:szCs w:val="28"/>
              </w:rPr>
            </w:pPr>
          </w:p>
        </w:tc>
      </w:tr>
    </w:tbl>
    <w:p w:rsidR="00574E69" w:rsidRDefault="00574E69" w:rsidP="000F3BF5">
      <w:pPr>
        <w:jc w:val="center"/>
      </w:pPr>
    </w:p>
    <w:p w:rsidR="00574E69" w:rsidRDefault="00574E69" w:rsidP="000F3BF5">
      <w:pPr>
        <w:jc w:val="center"/>
      </w:pPr>
    </w:p>
    <w:p w:rsidR="00574E69" w:rsidRDefault="00574E69" w:rsidP="0067572E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63"/>
        <w:gridCol w:w="6"/>
        <w:gridCol w:w="4387"/>
      </w:tblGrid>
      <w:tr w:rsidR="00574E69">
        <w:trPr>
          <w:trHeight w:val="2479"/>
        </w:trPr>
        <w:tc>
          <w:tcPr>
            <w:tcW w:w="53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74E69" w:rsidRDefault="00574E69" w:rsidP="0067572E">
            <w:r>
              <w:t>6)</w:t>
            </w:r>
          </w:p>
          <w:p w:rsidR="00574E69" w:rsidRPr="00656623" w:rsidRDefault="00574E69" w:rsidP="000048E3">
            <w:r w:rsidRPr="00397A67">
              <w:pict>
                <v:shape id="_x0000_i1030" type="#_x0000_t75" style="width:262.5pt;height:51.75pt">
                  <v:imagedata r:id="rId11" o:title=""/>
                </v:shape>
              </w:pict>
            </w:r>
          </w:p>
          <w:p w:rsidR="00574E69" w:rsidRDefault="00574E69" w:rsidP="0027471E"/>
        </w:tc>
        <w:tc>
          <w:tcPr>
            <w:tcW w:w="5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4E69" w:rsidRDefault="00574E69" w:rsidP="005A04D5"/>
        </w:tc>
      </w:tr>
      <w:tr w:rsidR="00574E69">
        <w:trPr>
          <w:trHeight w:val="1785"/>
        </w:trPr>
        <w:tc>
          <w:tcPr>
            <w:tcW w:w="53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4E69" w:rsidRDefault="00574E69" w:rsidP="009D5EEC">
            <w:r>
              <w:t>7)</w:t>
            </w:r>
          </w:p>
          <w:p w:rsidR="00574E69" w:rsidRPr="00656623" w:rsidRDefault="00574E69" w:rsidP="00B20371">
            <w:r w:rsidRPr="00397A67">
              <w:pict>
                <v:shape id="_x0000_i1031" type="#_x0000_t75" style="width:256.5pt;height:60pt">
                  <v:imagedata r:id="rId12" o:title=""/>
                </v:shape>
              </w:pict>
            </w:r>
          </w:p>
          <w:p w:rsidR="00574E69" w:rsidRDefault="00574E69" w:rsidP="00AA1D0A">
            <w:pPr>
              <w:jc w:val="center"/>
            </w:pPr>
          </w:p>
        </w:tc>
        <w:tc>
          <w:tcPr>
            <w:tcW w:w="5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574E69" w:rsidRDefault="00574E69"/>
          <w:p w:rsidR="00574E69" w:rsidRDefault="00574E69" w:rsidP="0027471E"/>
        </w:tc>
      </w:tr>
      <w:tr w:rsidR="00574E69">
        <w:trPr>
          <w:trHeight w:val="2060"/>
        </w:trPr>
        <w:tc>
          <w:tcPr>
            <w:tcW w:w="53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4E69" w:rsidRPr="00AA1D0A" w:rsidRDefault="00574E69" w:rsidP="002B16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A1D0A">
              <w:rPr>
                <w:sz w:val="28"/>
                <w:szCs w:val="28"/>
              </w:rPr>
              <w:t>)</w:t>
            </w:r>
          </w:p>
          <w:p w:rsidR="00574E69" w:rsidRPr="00656623" w:rsidRDefault="00574E69" w:rsidP="00B20371">
            <w:pPr>
              <w:rPr>
                <w:sz w:val="28"/>
                <w:szCs w:val="28"/>
              </w:rPr>
            </w:pPr>
            <w:r w:rsidRPr="00397A67">
              <w:rPr>
                <w:sz w:val="28"/>
                <w:szCs w:val="28"/>
              </w:rPr>
              <w:pict>
                <v:shape id="_x0000_i1032" type="#_x0000_t75" style="width:232.5pt;height:57pt">
                  <v:imagedata r:id="rId13" o:title=""/>
                </v:shape>
              </w:pict>
            </w:r>
          </w:p>
        </w:tc>
        <w:tc>
          <w:tcPr>
            <w:tcW w:w="52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574E69" w:rsidRDefault="00574E69" w:rsidP="00AA1D0A">
            <w:pPr>
              <w:tabs>
                <w:tab w:val="left" w:pos="495"/>
              </w:tabs>
            </w:pPr>
            <w:r>
              <w:tab/>
            </w:r>
          </w:p>
          <w:p w:rsidR="00574E69" w:rsidRDefault="00574E69" w:rsidP="00B050F0"/>
          <w:p w:rsidR="00574E69" w:rsidRDefault="00574E69" w:rsidP="00AA1D0A">
            <w:pPr>
              <w:jc w:val="center"/>
            </w:pPr>
          </w:p>
        </w:tc>
      </w:tr>
      <w:tr w:rsidR="00574E69">
        <w:trPr>
          <w:trHeight w:val="1320"/>
        </w:trPr>
        <w:tc>
          <w:tcPr>
            <w:tcW w:w="53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4E69" w:rsidRDefault="00574E69" w:rsidP="009D5EEC">
            <w:r>
              <w:t>9)</w:t>
            </w:r>
          </w:p>
          <w:p w:rsidR="00574E69" w:rsidRPr="003240E2" w:rsidRDefault="00574E69" w:rsidP="00B20371">
            <w:r w:rsidRPr="00397A67">
              <w:pict>
                <v:shape id="_x0000_i1033" type="#_x0000_t75" style="width:264pt;height:44.25pt">
                  <v:imagedata r:id="rId14" o:title=""/>
                </v:shape>
              </w:pict>
            </w:r>
          </w:p>
        </w:tc>
        <w:tc>
          <w:tcPr>
            <w:tcW w:w="5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574E69" w:rsidRDefault="00574E69"/>
          <w:p w:rsidR="00574E69" w:rsidRDefault="00574E69" w:rsidP="00B050F0"/>
        </w:tc>
      </w:tr>
      <w:tr w:rsidR="00574E69">
        <w:trPr>
          <w:trHeight w:val="2528"/>
        </w:trPr>
        <w:tc>
          <w:tcPr>
            <w:tcW w:w="53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4E69" w:rsidRDefault="00574E69" w:rsidP="000B4363">
            <w:r>
              <w:t>10)</w:t>
            </w:r>
          </w:p>
          <w:p w:rsidR="00574E69" w:rsidRDefault="00574E69" w:rsidP="00B20371"/>
          <w:p w:rsidR="00574E69" w:rsidRPr="003240E2" w:rsidRDefault="00574E69" w:rsidP="0027471E">
            <w:r w:rsidRPr="00397A67">
              <w:pict>
                <v:shape id="_x0000_i1034" type="#_x0000_t75" style="width:302.25pt;height:67.5pt">
                  <v:imagedata r:id="rId15" o:title=""/>
                </v:shape>
              </w:pict>
            </w:r>
          </w:p>
        </w:tc>
        <w:tc>
          <w:tcPr>
            <w:tcW w:w="5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574E69" w:rsidRDefault="00574E69" w:rsidP="0027317D"/>
        </w:tc>
      </w:tr>
    </w:tbl>
    <w:p w:rsidR="00574E69" w:rsidRDefault="00574E69" w:rsidP="0069317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NOT:Her Sorunun Doğru Cevabı 10 puandır     Süre:40’                          </w:t>
      </w:r>
      <w:r>
        <w:rPr>
          <w:b/>
          <w:bCs/>
          <w:i/>
          <w:iCs/>
        </w:rPr>
        <w:tab/>
        <w:t xml:space="preserve">                                                                                                                   </w:t>
      </w:r>
    </w:p>
    <w:p w:rsidR="00574E69" w:rsidRPr="005A04D5" w:rsidRDefault="00574E69" w:rsidP="005A04D5"/>
    <w:p w:rsidR="00574E69" w:rsidRPr="005A04D5" w:rsidRDefault="00574E69" w:rsidP="005A04D5"/>
    <w:p w:rsidR="00574E69" w:rsidRDefault="00574E69" w:rsidP="005A04D5"/>
    <w:p w:rsidR="00574E69" w:rsidRDefault="00574E69" w:rsidP="005A04D5">
      <w:pPr>
        <w:tabs>
          <w:tab w:val="left" w:pos="3375"/>
        </w:tabs>
      </w:pPr>
      <w:r>
        <w:tab/>
        <w:t>BAŞARILAR</w:t>
      </w:r>
    </w:p>
    <w:p w:rsidR="00574E69" w:rsidRPr="003240E2" w:rsidRDefault="00574E69" w:rsidP="003240E2"/>
    <w:p w:rsidR="00574E69" w:rsidRPr="003240E2" w:rsidRDefault="00574E69" w:rsidP="003240E2"/>
    <w:p w:rsidR="00574E69" w:rsidRDefault="00574E69" w:rsidP="003240E2"/>
    <w:p w:rsidR="00574E69" w:rsidRDefault="00574E69" w:rsidP="003240E2"/>
    <w:p w:rsidR="00574E69" w:rsidRPr="003240E2" w:rsidRDefault="00574E69" w:rsidP="003240E2">
      <w:pPr>
        <w:tabs>
          <w:tab w:val="left" w:pos="1185"/>
          <w:tab w:val="center" w:pos="5220"/>
        </w:tabs>
      </w:pPr>
      <w:r>
        <w:tab/>
        <w:t>SELMA SOĞUKPINAR</w:t>
      </w:r>
      <w:r>
        <w:tab/>
        <w:t>AHMET ÖZKAN</w:t>
      </w:r>
    </w:p>
    <w:sectPr w:rsidR="00574E69" w:rsidRPr="003240E2" w:rsidSect="003346DC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52FC0"/>
    <w:multiLevelType w:val="hybridMultilevel"/>
    <w:tmpl w:val="FC724A44"/>
    <w:lvl w:ilvl="0" w:tplc="AC8859AE">
      <w:start w:val="1"/>
      <w:numFmt w:val="lowerLetter"/>
      <w:lvlText w:val="%1)"/>
      <w:lvlJc w:val="left"/>
      <w:pPr>
        <w:ind w:left="585" w:hanging="360"/>
      </w:pPr>
      <w:rPr>
        <w:rFonts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59D"/>
    <w:rsid w:val="000048E3"/>
    <w:rsid w:val="00015755"/>
    <w:rsid w:val="000905FD"/>
    <w:rsid w:val="000A664B"/>
    <w:rsid w:val="000B4363"/>
    <w:rsid w:val="000B7721"/>
    <w:rsid w:val="000F3BF5"/>
    <w:rsid w:val="0010612B"/>
    <w:rsid w:val="001B59A2"/>
    <w:rsid w:val="0026321C"/>
    <w:rsid w:val="0027317D"/>
    <w:rsid w:val="0027471E"/>
    <w:rsid w:val="002B1635"/>
    <w:rsid w:val="002D187D"/>
    <w:rsid w:val="0030134B"/>
    <w:rsid w:val="003053A3"/>
    <w:rsid w:val="003240E2"/>
    <w:rsid w:val="003346DC"/>
    <w:rsid w:val="00397A67"/>
    <w:rsid w:val="003A0828"/>
    <w:rsid w:val="003C2760"/>
    <w:rsid w:val="003F7758"/>
    <w:rsid w:val="00441ACF"/>
    <w:rsid w:val="00450418"/>
    <w:rsid w:val="00463786"/>
    <w:rsid w:val="00505B4C"/>
    <w:rsid w:val="00523C31"/>
    <w:rsid w:val="0053354E"/>
    <w:rsid w:val="005418D1"/>
    <w:rsid w:val="00574E69"/>
    <w:rsid w:val="00576416"/>
    <w:rsid w:val="005A04D5"/>
    <w:rsid w:val="005F3FD8"/>
    <w:rsid w:val="00612B31"/>
    <w:rsid w:val="00656623"/>
    <w:rsid w:val="0067572E"/>
    <w:rsid w:val="0069317A"/>
    <w:rsid w:val="00694225"/>
    <w:rsid w:val="006B6765"/>
    <w:rsid w:val="006F3AA2"/>
    <w:rsid w:val="00710DE1"/>
    <w:rsid w:val="007544EF"/>
    <w:rsid w:val="00780734"/>
    <w:rsid w:val="007816DB"/>
    <w:rsid w:val="00792F3B"/>
    <w:rsid w:val="007E205A"/>
    <w:rsid w:val="00810AEF"/>
    <w:rsid w:val="008226EF"/>
    <w:rsid w:val="00841231"/>
    <w:rsid w:val="0090074F"/>
    <w:rsid w:val="0097224A"/>
    <w:rsid w:val="0098601D"/>
    <w:rsid w:val="00991701"/>
    <w:rsid w:val="009D46AE"/>
    <w:rsid w:val="009D5EEC"/>
    <w:rsid w:val="009E6658"/>
    <w:rsid w:val="00A23ECC"/>
    <w:rsid w:val="00A242C7"/>
    <w:rsid w:val="00A30E80"/>
    <w:rsid w:val="00A54B3F"/>
    <w:rsid w:val="00A8175F"/>
    <w:rsid w:val="00A9427C"/>
    <w:rsid w:val="00AA1D0A"/>
    <w:rsid w:val="00AA4C82"/>
    <w:rsid w:val="00B050F0"/>
    <w:rsid w:val="00B14664"/>
    <w:rsid w:val="00B14DE7"/>
    <w:rsid w:val="00B20371"/>
    <w:rsid w:val="00B50EA1"/>
    <w:rsid w:val="00B749BF"/>
    <w:rsid w:val="00B8659D"/>
    <w:rsid w:val="00B87C86"/>
    <w:rsid w:val="00C122E2"/>
    <w:rsid w:val="00C71B24"/>
    <w:rsid w:val="00C92A41"/>
    <w:rsid w:val="00D92903"/>
    <w:rsid w:val="00DA459D"/>
    <w:rsid w:val="00E125F2"/>
    <w:rsid w:val="00E4114D"/>
    <w:rsid w:val="00E577EA"/>
    <w:rsid w:val="00E73039"/>
    <w:rsid w:val="00EF5B79"/>
    <w:rsid w:val="00F357A9"/>
    <w:rsid w:val="00F4259F"/>
    <w:rsid w:val="00F54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65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10D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10D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5041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66</Words>
  <Characters>378</Characters>
  <Application>Microsoft Office Outlook</Application>
  <DocSecurity>0</DocSecurity>
  <Lines>0</Lines>
  <Paragraphs>0</Paragraphs>
  <ScaleCrop>false</ScaleCrop>
  <Company>MATEMATİK ÖĞRETMENİ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SOYADI:</dc:title>
  <dc:subject/>
  <dc:creator>İrfan DAĞDELEN</dc:creator>
  <cp:keywords>sorubak.com</cp:keywords>
  <dc:description/>
  <cp:lastModifiedBy>edanur</cp:lastModifiedBy>
  <cp:revision>2</cp:revision>
  <cp:lastPrinted>2014-05-28T20:57:00Z</cp:lastPrinted>
  <dcterms:created xsi:type="dcterms:W3CDTF">2016-10-31T19:57:00Z</dcterms:created>
  <dcterms:modified xsi:type="dcterms:W3CDTF">2016-10-31T19:57:00Z</dcterms:modified>
</cp:coreProperties>
</file>