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76" w:rsidRDefault="00487676">
      <w:r w:rsidRPr="00A21DEE">
        <w:rPr>
          <w:b/>
          <w:bCs/>
        </w:rPr>
        <w:t>Çapa Fen Lisesi</w:t>
      </w:r>
      <w:r>
        <w:t xml:space="preserve"> 2016-2017  Öğretim yılı kimya dersi 11</w:t>
      </w:r>
      <w:r w:rsidRPr="00693E95">
        <w:rPr>
          <w:b/>
          <w:bCs/>
          <w:i/>
          <w:iCs/>
          <w:u w:val="single"/>
        </w:rPr>
        <w:t>. SINIFLAR</w:t>
      </w:r>
      <w:r>
        <w:rPr>
          <w:b/>
          <w:bCs/>
          <w:i/>
          <w:iCs/>
        </w:rPr>
        <w:t xml:space="preserve"> </w:t>
      </w:r>
      <w:r>
        <w:t>1. Dönem 1 yazılı sorularıdır</w:t>
      </w:r>
    </w:p>
    <w:p w:rsidR="00487676" w:rsidRDefault="00487676">
      <w:r>
        <w:t>ADI SOYADI………………….SINIFI:11/…..NO:</w:t>
      </w:r>
    </w:p>
    <w:p w:rsidR="00487676" w:rsidRDefault="00487676" w:rsidP="00693E95">
      <w:pPr>
        <w:pStyle w:val="NoSpacing"/>
      </w:pPr>
      <w:r>
        <w:t xml:space="preserve">S1) </w:t>
      </w:r>
      <w:r w:rsidRPr="00693E95">
        <w:rPr>
          <w:b/>
          <w:bCs/>
        </w:rPr>
        <w:t>Aşağıda verilen bilim adamlarının yaptıkları çalışmalar veya bilime katkılarıyla eşleştiriniz</w:t>
      </w:r>
    </w:p>
    <w:p w:rsidR="00487676" w:rsidRDefault="00487676" w:rsidP="00693E95">
      <w:pPr>
        <w:pStyle w:val="NoSpacing"/>
      </w:pPr>
      <w:r>
        <w:t>…..1) Faraday</w:t>
      </w:r>
      <w:r>
        <w:tab/>
      </w:r>
      <w:r>
        <w:tab/>
        <w:t>a) Işığın dalga yapısına sahip olduğunu ispatladı.</w:t>
      </w:r>
    </w:p>
    <w:p w:rsidR="00487676" w:rsidRDefault="00487676" w:rsidP="00693E95">
      <w:pPr>
        <w:pStyle w:val="NoSpacing"/>
      </w:pPr>
      <w:r>
        <w:t>…..2) J.J thomson</w:t>
      </w:r>
      <w:r>
        <w:tab/>
        <w:t>b) Atom altı parçacıkların dalga özelliği gösterebileceğini dile getirdi.</w:t>
      </w:r>
    </w:p>
    <w:p w:rsidR="00487676" w:rsidRDefault="00487676" w:rsidP="00693E95">
      <w:pPr>
        <w:pStyle w:val="NoSpacing"/>
      </w:pPr>
      <w:r>
        <w:t>…..3)Milikan</w:t>
      </w:r>
      <w:r>
        <w:tab/>
      </w:r>
      <w:r>
        <w:tab/>
        <w:t>c) Elektroliz deneyleri ile elektrikle kimyasal değişme arasında nicel bir ilişki olduğunu buldu.</w:t>
      </w:r>
    </w:p>
    <w:p w:rsidR="00487676" w:rsidRDefault="00487676" w:rsidP="00693E95">
      <w:pPr>
        <w:pStyle w:val="NoSpacing"/>
      </w:pPr>
      <w:r>
        <w:t>…..4) Rutherford</w:t>
      </w:r>
      <w:r>
        <w:tab/>
        <w:t>d) Elektronun yük/kütle oranını belirledi.</w:t>
      </w:r>
    </w:p>
    <w:p w:rsidR="00487676" w:rsidRDefault="00487676" w:rsidP="00693E95">
      <w:pPr>
        <w:pStyle w:val="NoSpacing"/>
      </w:pPr>
      <w:r>
        <w:t>…..5)Planck</w:t>
      </w:r>
      <w:r>
        <w:tab/>
      </w:r>
      <w:r>
        <w:tab/>
        <w:t xml:space="preserve">e) Yağ damlası deneyi ile elektronunun yükünü belirledi. </w:t>
      </w:r>
    </w:p>
    <w:p w:rsidR="00487676" w:rsidRDefault="00487676" w:rsidP="00693E95">
      <w:pPr>
        <w:pStyle w:val="NoSpacing"/>
      </w:pPr>
      <w:r>
        <w:t>…..6) De Broglie</w:t>
      </w:r>
      <w:r>
        <w:tab/>
      </w:r>
      <w:r>
        <w:tab/>
        <w:t>f) Enerjinin kuantumla alınıp verilebildiğini dile getirdi</w:t>
      </w:r>
    </w:p>
    <w:p w:rsidR="00487676" w:rsidRDefault="00487676" w:rsidP="00693E95">
      <w:pPr>
        <w:pStyle w:val="NoSpacing"/>
      </w:pPr>
      <w:r>
        <w:t>……7) Heisenberg belirsizlik ilkesi</w:t>
      </w:r>
      <w:r>
        <w:tab/>
        <w:t>g)Elektronun dalga özelliği gösterileceğini deneylerle İspatladı.</w:t>
      </w:r>
    </w:p>
    <w:p w:rsidR="00487676" w:rsidRDefault="00487676" w:rsidP="00693E95">
      <w:pPr>
        <w:pStyle w:val="NoSpacing"/>
      </w:pPr>
      <w:r>
        <w:t>……8) Klectchowski-Madelung</w:t>
      </w:r>
      <w:r>
        <w:tab/>
        <w:t>h) Orbitallerin enerjileri(n+l) değerinin artmasıyla yükselir.</w:t>
      </w:r>
    </w:p>
    <w:p w:rsidR="00487676" w:rsidRDefault="00487676" w:rsidP="00693E95">
      <w:pPr>
        <w:pStyle w:val="NoSpacing"/>
      </w:pPr>
      <w:r>
        <w:t>……9) Germer –Davisson</w:t>
      </w:r>
      <w:r>
        <w:tab/>
        <w:t>g)Bir taneciğin aynı andaki konumu ve hızı büyük bir duyarlılıkla ölçülemez.</w:t>
      </w:r>
    </w:p>
    <w:p w:rsidR="00487676" w:rsidRDefault="00487676" w:rsidP="00693E95">
      <w:pPr>
        <w:pStyle w:val="NoSpacing"/>
      </w:pPr>
      <w:r>
        <w:t>…..10) Young</w:t>
      </w:r>
      <w:r>
        <w:tab/>
        <w:t>k) Bir alfa taneciği bir atom çekirdeğine yaklaştığında bir itici kuvvetle karşı karşıya kalır ve sapar</w:t>
      </w:r>
    </w:p>
    <w:p w:rsidR="00487676" w:rsidRDefault="00487676" w:rsidP="00693E95">
      <w:pPr>
        <w:pStyle w:val="NoSpacing"/>
      </w:pPr>
    </w:p>
    <w:p w:rsidR="00487676" w:rsidRPr="0051682C" w:rsidRDefault="00487676" w:rsidP="0051682C">
      <w:pPr>
        <w:pStyle w:val="NoSpacing"/>
        <w:rPr>
          <w:b/>
          <w:bCs/>
        </w:rPr>
      </w:pPr>
      <w:r w:rsidRPr="0051682C">
        <w:rPr>
          <w:b/>
          <w:bCs/>
        </w:rPr>
        <w:t>S 2) Aşağıdaki cümlelerdeki boşluklara verilen seçenekler içinden en uygun olanın yazınız</w:t>
      </w:r>
    </w:p>
    <w:p w:rsidR="00487676" w:rsidRDefault="00487676" w:rsidP="0051682C">
      <w:pPr>
        <w:pStyle w:val="NoSpacing"/>
        <w:rPr>
          <w:b/>
          <w:bCs/>
        </w:rPr>
      </w:pPr>
      <w:r>
        <w:rPr>
          <w:b/>
          <w:bCs/>
        </w:rPr>
        <w:t>(</w:t>
      </w:r>
      <w:r>
        <w:t>Enerji , 4,Özdeş ,Hund, Küresel simetri ,18,Orbital ,spinli ,İzotop ,Hızı ,32 ,</w:t>
      </w:r>
      <w:r w:rsidRPr="0051682C">
        <w:t xml:space="preserve"> </w:t>
      </w:r>
      <w:r>
        <w:t xml:space="preserve">Klectchowski-Madelung ,Uyarılmiş hal ,14 </w:t>
      </w:r>
      <w:r>
        <w:rPr>
          <w:b/>
          <w:bCs/>
        </w:rPr>
        <w:t>)</w:t>
      </w:r>
    </w:p>
    <w:p w:rsidR="00487676" w:rsidRDefault="00487676" w:rsidP="0051682C">
      <w:pPr>
        <w:pStyle w:val="NoSpacing"/>
        <w:numPr>
          <w:ilvl w:val="0"/>
          <w:numId w:val="1"/>
        </w:numPr>
      </w:pPr>
      <w:r>
        <w:t>Bir …………………………………………en çok 2 elektron alır.</w:t>
      </w:r>
    </w:p>
    <w:p w:rsidR="00487676" w:rsidRDefault="00487676" w:rsidP="0051682C">
      <w:pPr>
        <w:pStyle w:val="NoSpacing"/>
        <w:numPr>
          <w:ilvl w:val="0"/>
          <w:numId w:val="1"/>
        </w:numPr>
      </w:pPr>
      <w:r>
        <w:t>n=3 olan enerji düzeyinde en çok ……elektron bulunur.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temel  elektron dağılımında P</w:t>
      </w:r>
      <w:r>
        <w:rPr>
          <w:vertAlign w:val="subscript"/>
        </w:rPr>
        <w:t>x</w:t>
      </w:r>
      <w:r>
        <w:t xml:space="preserve"> ,P</w:t>
      </w:r>
      <w:r>
        <w:rPr>
          <w:vertAlign w:val="subscript"/>
        </w:rPr>
        <w:t>y</w:t>
      </w:r>
      <w:r>
        <w:t xml:space="preserve"> ,P</w:t>
      </w:r>
      <w:r>
        <w:rPr>
          <w:vertAlign w:val="subscript"/>
        </w:rPr>
        <w:t>y</w:t>
      </w:r>
      <w:r>
        <w:t xml:space="preserve"> orbitallerinin her birinde birer elektron bulunması halinde ………………………………………………….………..özelliği görülür. 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Bir orbitalde zıt …………………………….en fazla 2 elektron bulunur.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……………………………………………kuralına göre ,aynı enerjili orbitallere elektronlar önce birer birer yerleştirilir.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Bir atoma dışarıdan enerji  verildiğinde   atom yüksek enerjili hallerinden birini alır.Buna……………………..denir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Aynı temel enerji düzeyinde bulunan P orbitalleri enerji  bakımından ……………………………….tir.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rPr>
          <w:vertAlign w:val="superscript"/>
        </w:rPr>
        <w:t>52</w:t>
      </w:r>
      <w:r>
        <w:t xml:space="preserve">Cr  ve  </w:t>
      </w:r>
      <w:r>
        <w:rPr>
          <w:vertAlign w:val="superscript"/>
        </w:rPr>
        <w:t>53</w:t>
      </w:r>
      <w:r>
        <w:t>Cr  tanecikleri ……………………………………….atomlardır.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t>4 temel enerji seviyesinde …………………………………………….tür  orbital bulunur.</w:t>
      </w:r>
    </w:p>
    <w:p w:rsidR="00487676" w:rsidRDefault="00487676" w:rsidP="004D2A77">
      <w:pPr>
        <w:pStyle w:val="NoSpacing"/>
        <w:numPr>
          <w:ilvl w:val="0"/>
          <w:numId w:val="1"/>
        </w:numPr>
      </w:pPr>
      <w:r>
        <w:rPr>
          <w:rFonts w:ascii="Harlow Solid Italic" w:hAnsi="Harlow Solid Italic" w:cs="Harlow Solid Italic"/>
        </w:rPr>
        <w:t>l</w:t>
      </w:r>
      <w:r>
        <w:t>=3 orbilerinde en fazla …………….elektron bulunur</w:t>
      </w:r>
    </w:p>
    <w:p w:rsidR="00487676" w:rsidRDefault="00487676" w:rsidP="006A657D">
      <w:pPr>
        <w:pStyle w:val="NoSpacing"/>
        <w:rPr>
          <w:b/>
          <w:bCs/>
        </w:rPr>
      </w:pPr>
      <w:r>
        <w:rPr>
          <w:b/>
          <w:bCs/>
        </w:rPr>
        <w:t>S 3) 1, 2x10</w:t>
      </w:r>
      <w:r>
        <w:rPr>
          <w:b/>
          <w:bCs/>
          <w:vertAlign w:val="superscript"/>
        </w:rPr>
        <w:t>6</w:t>
      </w:r>
      <w:r>
        <w:rPr>
          <w:b/>
          <w:bCs/>
        </w:rPr>
        <w:t xml:space="preserve"> nm dalga boyundaki bir fotonun enerjisi kaç jouledir(h=6.10</w:t>
      </w:r>
      <w:r>
        <w:rPr>
          <w:b/>
          <w:bCs/>
          <w:vertAlign w:val="superscript"/>
        </w:rPr>
        <w:t>-34</w:t>
      </w:r>
      <w:r>
        <w:rPr>
          <w:b/>
          <w:bCs/>
        </w:rPr>
        <w:t xml:space="preserve"> c=3.10</w:t>
      </w:r>
      <w:r>
        <w:rPr>
          <w:b/>
          <w:bCs/>
          <w:vertAlign w:val="superscript"/>
        </w:rPr>
        <w:t>8</w:t>
      </w:r>
      <w:r>
        <w:rPr>
          <w:b/>
          <w:bCs/>
        </w:rPr>
        <w:t>, 1nm=10</w:t>
      </w:r>
      <w:r>
        <w:rPr>
          <w:b/>
          <w:bCs/>
          <w:vertAlign w:val="superscript"/>
        </w:rPr>
        <w:t>-9</w:t>
      </w:r>
      <w:r>
        <w:rPr>
          <w:b/>
          <w:bCs/>
        </w:rPr>
        <w:t>m)</w:t>
      </w:r>
    </w:p>
    <w:p w:rsidR="00487676" w:rsidRDefault="00487676" w:rsidP="006A657D">
      <w:pPr>
        <w:pStyle w:val="NoSpacing"/>
        <w:rPr>
          <w:b/>
          <w:bCs/>
        </w:rPr>
      </w:pPr>
    </w:p>
    <w:p w:rsidR="00487676" w:rsidRDefault="00487676" w:rsidP="006A657D">
      <w:pPr>
        <w:pStyle w:val="NoSpacing"/>
        <w:rPr>
          <w:b/>
          <w:bCs/>
        </w:rPr>
      </w:pPr>
    </w:p>
    <w:p w:rsidR="00487676" w:rsidRDefault="00487676" w:rsidP="006A657D">
      <w:pPr>
        <w:pStyle w:val="NoSpacing"/>
        <w:rPr>
          <w:b/>
          <w:bCs/>
        </w:rPr>
      </w:pPr>
    </w:p>
    <w:p w:rsidR="00487676" w:rsidRPr="000C60F1" w:rsidRDefault="00487676" w:rsidP="006A657D">
      <w:pPr>
        <w:pStyle w:val="NoSpacing"/>
        <w:rPr>
          <w:b/>
          <w:bCs/>
        </w:rPr>
      </w:pPr>
    </w:p>
    <w:p w:rsidR="00487676" w:rsidRPr="000C60F1" w:rsidRDefault="00487676" w:rsidP="006A657D">
      <w:pPr>
        <w:pStyle w:val="NoSpacing"/>
      </w:pPr>
    </w:p>
    <w:p w:rsidR="00487676" w:rsidRDefault="00487676" w:rsidP="006A657D">
      <w:pPr>
        <w:pStyle w:val="NoSpacing"/>
      </w:pPr>
      <w:r>
        <w:rPr>
          <w:b/>
          <w:bCs/>
        </w:rPr>
        <w:t>S 4) 20 kğ</w:t>
      </w:r>
      <w:r>
        <w:t xml:space="preserve"> lık bir kütlye sahip madde , ışık hızının yarısı hızda hareket ederse dalga doyu kaç metre olur .</w:t>
      </w:r>
    </w:p>
    <w:p w:rsidR="00487676" w:rsidRDefault="00487676" w:rsidP="006A657D">
      <w:pPr>
        <w:pStyle w:val="NoSpacing"/>
      </w:pPr>
      <w:r>
        <w:t>( h=6,6x10</w:t>
      </w:r>
      <w:r>
        <w:rPr>
          <w:vertAlign w:val="superscript"/>
        </w:rPr>
        <w:t>-34</w:t>
      </w:r>
      <w:r>
        <w:t xml:space="preserve"> j.s   c=3.10</w:t>
      </w:r>
      <w:r>
        <w:rPr>
          <w:vertAlign w:val="superscript"/>
        </w:rPr>
        <w:t>8</w:t>
      </w:r>
      <w:r>
        <w:t>)</w:t>
      </w:r>
    </w:p>
    <w:p w:rsidR="00487676" w:rsidRDefault="00487676" w:rsidP="006A657D">
      <w:pPr>
        <w:pStyle w:val="NoSpacing"/>
      </w:pPr>
    </w:p>
    <w:p w:rsidR="00487676" w:rsidRDefault="00487676" w:rsidP="006A657D">
      <w:pPr>
        <w:pStyle w:val="NoSpacing"/>
      </w:pPr>
    </w:p>
    <w:p w:rsidR="00487676" w:rsidRDefault="00487676" w:rsidP="006A657D">
      <w:pPr>
        <w:pStyle w:val="NoSpacing"/>
      </w:pPr>
    </w:p>
    <w:p w:rsidR="00487676" w:rsidRDefault="00487676" w:rsidP="006A657D">
      <w:pPr>
        <w:pStyle w:val="NoSpacing"/>
      </w:pPr>
      <w:r w:rsidRPr="00254A87">
        <w:rPr>
          <w:b/>
          <w:bCs/>
        </w:rPr>
        <w:t>S 5)</w:t>
      </w:r>
      <w:r>
        <w:t xml:space="preserve"> Nötron sayısı , proton sayısından 4 fazla olan nötr X atomunun  kararlı elektron dağılımında 11 tane tam dolu orbital vardır. Buna göre X in Kkütle numarası kaçtır ?</w:t>
      </w:r>
    </w:p>
    <w:p w:rsidR="00487676" w:rsidRDefault="00487676" w:rsidP="006A657D">
      <w:pPr>
        <w:pStyle w:val="NoSpacing"/>
        <w:rPr>
          <w:b/>
          <w:bCs/>
        </w:rPr>
      </w:pPr>
    </w:p>
    <w:p w:rsidR="00487676" w:rsidRDefault="00487676" w:rsidP="006A657D">
      <w:pPr>
        <w:pStyle w:val="NoSpacing"/>
        <w:rPr>
          <w:b/>
          <w:bCs/>
        </w:rPr>
      </w:pPr>
    </w:p>
    <w:p w:rsidR="00487676" w:rsidRDefault="00487676" w:rsidP="006A657D">
      <w:pPr>
        <w:pStyle w:val="NoSpacing"/>
        <w:rPr>
          <w:b/>
          <w:bCs/>
        </w:rPr>
      </w:pPr>
    </w:p>
    <w:p w:rsidR="00487676" w:rsidRDefault="00487676" w:rsidP="006A657D">
      <w:pPr>
        <w:pStyle w:val="NoSpacing"/>
        <w:rPr>
          <w:b/>
          <w:bCs/>
        </w:rPr>
      </w:pPr>
      <w:r>
        <w:rPr>
          <w:b/>
          <w:bCs/>
        </w:rPr>
        <w:t>AŞAĞIDAKİ TEST SORULARINI CEVAPLAYINIZ .(5X10 PUAN)</w:t>
      </w:r>
    </w:p>
    <w:p w:rsidR="00487676" w:rsidRDefault="00487676" w:rsidP="00A21DEE">
      <w:pPr>
        <w:pStyle w:val="NoSpacing"/>
        <w:numPr>
          <w:ilvl w:val="0"/>
          <w:numId w:val="3"/>
        </w:numPr>
      </w:pPr>
      <w:r>
        <w:t>Bir X atomunun temel haldeki tüm elektronları için kuantum sayıları</w:t>
      </w:r>
    </w:p>
    <w:p w:rsidR="00487676" w:rsidRDefault="00487676" w:rsidP="00A21DEE">
      <w:pPr>
        <w:pStyle w:val="NoSpacing"/>
        <w:ind w:left="720"/>
        <w:rPr>
          <w:rFonts w:ascii="Bradley Hand ITC" w:hAnsi="Bradley Hand ITC" w:cs="Bradley Hand ITC"/>
          <w:vertAlign w:val="subscript"/>
        </w:rPr>
      </w:pPr>
      <w:r>
        <w:rPr>
          <w:rFonts w:ascii="Bradley Hand ITC" w:hAnsi="Bradley Hand ITC" w:cs="Bradley Hand ITC"/>
        </w:rPr>
        <w:t>n</w:t>
      </w:r>
      <w:r>
        <w:rPr>
          <w:rFonts w:ascii="Bradley Hand ITC" w:hAnsi="Bradley Hand ITC" w:cs="Bradley Hand ITC"/>
        </w:rPr>
        <w:tab/>
      </w:r>
      <w:r>
        <w:rPr>
          <w:rFonts w:ascii="Bradley Hand ITC" w:hAnsi="Bradley Hand ITC" w:cs="Bradley Hand ITC"/>
        </w:rPr>
        <w:tab/>
      </w:r>
      <w:r>
        <w:rPr>
          <w:rFonts w:ascii="Bradley Hand ITC" w:hAnsi="Bradley Hand ITC" w:cs="Bradley Hand ITC"/>
        </w:rPr>
        <w:tab/>
      </w:r>
      <w:r>
        <w:rPr>
          <w:rFonts w:ascii="Bradley Hand ITC" w:hAnsi="Bradley Hand ITC" w:cs="Bradley Hand ITC"/>
        </w:rPr>
        <w:tab/>
        <w:t>l</w:t>
      </w:r>
      <w:r>
        <w:rPr>
          <w:rFonts w:ascii="Bradley Hand ITC" w:hAnsi="Bradley Hand ITC" w:cs="Bradley Hand ITC"/>
        </w:rPr>
        <w:tab/>
      </w:r>
      <w:r>
        <w:rPr>
          <w:rFonts w:ascii="Bradley Hand ITC" w:hAnsi="Bradley Hand ITC" w:cs="Bradley Hand ITC"/>
        </w:rPr>
        <w:tab/>
        <w:t>m</w:t>
      </w:r>
      <w:r>
        <w:rPr>
          <w:rFonts w:ascii="Bradley Hand ITC" w:hAnsi="Bradley Hand ITC" w:cs="Bradley Hand ITC"/>
          <w:vertAlign w:val="subscript"/>
        </w:rPr>
        <w:t>l</w:t>
      </w:r>
      <w:r>
        <w:rPr>
          <w:rFonts w:ascii="Bradley Hand ITC" w:hAnsi="Bradley Hand ITC" w:cs="Bradley Hand ITC"/>
        </w:rPr>
        <w:tab/>
      </w:r>
      <w:r>
        <w:rPr>
          <w:rFonts w:ascii="Bradley Hand ITC" w:hAnsi="Bradley Hand ITC" w:cs="Bradley Hand ITC"/>
        </w:rPr>
        <w:tab/>
        <w:t>m</w:t>
      </w:r>
      <w:r>
        <w:rPr>
          <w:rFonts w:ascii="Bradley Hand ITC" w:hAnsi="Bradley Hand ITC" w:cs="Bradley Hand ITC"/>
          <w:vertAlign w:val="subscript"/>
        </w:rPr>
        <w:t>s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+1/2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-1/2</w:t>
      </w:r>
      <w:r>
        <w:rPr>
          <w:rFonts w:ascii="Times New Roman" w:hAnsi="Times New Roman" w:cs="Times New Roman"/>
        </w:rPr>
        <w:tab/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+1/2</w:t>
      </w:r>
      <w:r>
        <w:rPr>
          <w:rFonts w:ascii="Times New Roman" w:hAnsi="Times New Roman" w:cs="Times New Roman"/>
        </w:rPr>
        <w:tab/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-1/2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  <w:t xml:space="preserve">            -1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+1/2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+1/2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+1/2</w:t>
      </w:r>
    </w:p>
    <w:p w:rsidR="00487676" w:rsidRDefault="00487676" w:rsidP="00A21DEE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Şeklindedir. Buna göre bu atomun proton sayısı kaçtır</w:t>
      </w:r>
    </w:p>
    <w:p w:rsidR="00487676" w:rsidRDefault="00487676" w:rsidP="00403CCD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9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E) 11</w:t>
      </w:r>
    </w:p>
    <w:p w:rsidR="00487676" w:rsidRDefault="00487676" w:rsidP="00403CCD">
      <w:pPr>
        <w:pStyle w:val="NoSpacing"/>
        <w:rPr>
          <w:rFonts w:ascii="Times New Roman" w:hAnsi="Times New Roman" w:cs="Times New Roman"/>
        </w:rPr>
      </w:pPr>
    </w:p>
    <w:p w:rsidR="00487676" w:rsidRDefault="00487676" w:rsidP="00403CCD">
      <w:pPr>
        <w:pStyle w:val="NoSpacing"/>
        <w:rPr>
          <w:rFonts w:ascii="Times New Roman" w:hAnsi="Times New Roman" w:cs="Times New Roman"/>
        </w:rPr>
      </w:pPr>
      <w:r w:rsidRPr="000C60F1">
        <w:rPr>
          <w:rFonts w:ascii="Times New Roman" w:hAnsi="Times New Roman" w:cs="Times New Roman"/>
          <w:b/>
          <w:bCs/>
        </w:rPr>
        <w:t>S 2) Katot  ışınları ile ilgili</w:t>
      </w:r>
      <w:r>
        <w:rPr>
          <w:rFonts w:ascii="Times New Roman" w:hAnsi="Times New Roman" w:cs="Times New Roman"/>
        </w:rPr>
        <w:t xml:space="preserve"> ;</w:t>
      </w:r>
    </w:p>
    <w:p w:rsidR="00487676" w:rsidRDefault="00487676" w:rsidP="00403CCD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Hızlı  akan elektronlardır</w:t>
      </w:r>
    </w:p>
    <w:p w:rsidR="00487676" w:rsidRDefault="00487676" w:rsidP="00403CCD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Elektrik ve manyetik alanda saparlar</w:t>
      </w:r>
    </w:p>
    <w:p w:rsidR="00487676" w:rsidRDefault="00487676" w:rsidP="00403CCD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Negatif  yüklü iyonlardır</w:t>
      </w:r>
    </w:p>
    <w:p w:rsidR="00487676" w:rsidRDefault="00487676" w:rsidP="00403CCD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Yalnız 1</w:t>
      </w:r>
      <w:r>
        <w:rPr>
          <w:rFonts w:ascii="Times New Roman" w:hAnsi="Times New Roman" w:cs="Times New Roman"/>
        </w:rPr>
        <w:tab/>
        <w:t>B) 1 ve 2</w:t>
      </w:r>
      <w:r>
        <w:rPr>
          <w:rFonts w:ascii="Times New Roman" w:hAnsi="Times New Roman" w:cs="Times New Roman"/>
        </w:rPr>
        <w:tab/>
        <w:t>C) 1 ve 3</w:t>
      </w:r>
      <w:r>
        <w:rPr>
          <w:rFonts w:ascii="Times New Roman" w:hAnsi="Times New Roman" w:cs="Times New Roman"/>
        </w:rPr>
        <w:tab/>
        <w:t>D) 2 ve 3</w:t>
      </w:r>
      <w:r>
        <w:rPr>
          <w:rFonts w:ascii="Times New Roman" w:hAnsi="Times New Roman" w:cs="Times New Roman"/>
        </w:rPr>
        <w:tab/>
        <w:t>E) 1,2 ve 3</w:t>
      </w:r>
    </w:p>
    <w:p w:rsidR="00487676" w:rsidRPr="000C60F1" w:rsidRDefault="00487676" w:rsidP="001B013C">
      <w:pPr>
        <w:pStyle w:val="NoSpacing"/>
        <w:rPr>
          <w:rFonts w:ascii="Times New Roman" w:hAnsi="Times New Roman" w:cs="Times New Roman"/>
          <w:b/>
          <w:bCs/>
        </w:rPr>
      </w:pPr>
      <w:r w:rsidRPr="000C60F1">
        <w:rPr>
          <w:rFonts w:ascii="Times New Roman" w:hAnsi="Times New Roman" w:cs="Times New Roman"/>
          <w:b/>
          <w:bCs/>
        </w:rPr>
        <w:t>S 3) Küresel simetri özelliği gösteren bir atomla ilgili ;</w:t>
      </w:r>
    </w:p>
    <w:p w:rsidR="00487676" w:rsidRDefault="00487676" w:rsidP="001B013C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orbitalinde bir elektron bulunur</w:t>
      </w:r>
    </w:p>
    <w:p w:rsidR="00487676" w:rsidRDefault="00487676" w:rsidP="001B013C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Elektron dağılımı d orbitaliyle biter</w:t>
      </w:r>
    </w:p>
    <w:p w:rsidR="00487676" w:rsidRDefault="00487676" w:rsidP="001B013C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orbitalindeki elektronlar zıt spinlidir.</w:t>
      </w:r>
    </w:p>
    <w:p w:rsidR="00487676" w:rsidRDefault="00487676" w:rsidP="001B013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Yargılarından hangileri doğru olabilir</w:t>
      </w:r>
    </w:p>
    <w:p w:rsidR="00487676" w:rsidRDefault="00487676" w:rsidP="001B013C">
      <w:pPr>
        <w:pStyle w:val="NoSpacing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Yalnız 2   B) Yalnız 3  C) 1 ve 3  D) 1 ve 3   E)1,2 ve 3</w:t>
      </w:r>
    </w:p>
    <w:p w:rsidR="00487676" w:rsidRPr="000C60F1" w:rsidRDefault="00487676" w:rsidP="000C60F1">
      <w:pPr>
        <w:pStyle w:val="NoSpacing"/>
        <w:rPr>
          <w:rFonts w:ascii="Times New Roman" w:hAnsi="Times New Roman" w:cs="Times New Roman"/>
          <w:b/>
          <w:bCs/>
        </w:rPr>
      </w:pPr>
      <w:r w:rsidRPr="000C60F1">
        <w:rPr>
          <w:rFonts w:ascii="Times New Roman" w:hAnsi="Times New Roman" w:cs="Times New Roman"/>
          <w:b/>
          <w:bCs/>
        </w:rPr>
        <w:t>S 4)  +1 yüklü iyonunun  elektron dizilimi 3d</w:t>
      </w:r>
      <w:r w:rsidRPr="000C60F1">
        <w:rPr>
          <w:rFonts w:ascii="Times New Roman" w:hAnsi="Times New Roman" w:cs="Times New Roman"/>
          <w:b/>
          <w:bCs/>
          <w:vertAlign w:val="superscript"/>
        </w:rPr>
        <w:t>10</w:t>
      </w:r>
      <w:r w:rsidRPr="000C60F1">
        <w:rPr>
          <w:rFonts w:ascii="Times New Roman" w:hAnsi="Times New Roman" w:cs="Times New Roman"/>
          <w:b/>
          <w:bCs/>
        </w:rPr>
        <w:t xml:space="preserve"> ile sonlanan tanecikle ilgili ;</w:t>
      </w:r>
    </w:p>
    <w:p w:rsidR="00487676" w:rsidRDefault="00487676" w:rsidP="000445A8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orbitallerinde 6 elektron vardır</w:t>
      </w:r>
    </w:p>
    <w:p w:rsidR="00487676" w:rsidRDefault="00487676" w:rsidP="000445A8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Proton sayısı  29 dur.</w:t>
      </w:r>
    </w:p>
    <w:p w:rsidR="00487676" w:rsidRDefault="00487676" w:rsidP="000445A8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Küresel simetri özelliği gösterir ?</w:t>
      </w:r>
    </w:p>
    <w:p w:rsidR="00487676" w:rsidRDefault="00487676" w:rsidP="000445A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Yargılarından hangileri</w:t>
      </w:r>
      <w:r>
        <w:rPr>
          <w:rFonts w:ascii="Times New Roman" w:hAnsi="Times New Roman" w:cs="Times New Roman"/>
          <w:u w:val="single"/>
        </w:rPr>
        <w:t xml:space="preserve"> Kesinlikle </w:t>
      </w:r>
      <w:r>
        <w:rPr>
          <w:rFonts w:ascii="Times New Roman" w:hAnsi="Times New Roman" w:cs="Times New Roman"/>
        </w:rPr>
        <w:t xml:space="preserve"> doğrudur ?</w:t>
      </w:r>
    </w:p>
    <w:p w:rsidR="00487676" w:rsidRDefault="00487676" w:rsidP="000445A8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Yalnız 2   B)yalnız 3  C) 1 ve 3   D) 2 ve 3  E)1.2.ve 3,</w:t>
      </w:r>
    </w:p>
    <w:p w:rsidR="00487676" w:rsidRPr="000C60F1" w:rsidRDefault="00487676" w:rsidP="000C60F1">
      <w:pPr>
        <w:pStyle w:val="NoSpacing"/>
        <w:rPr>
          <w:rFonts w:ascii="Times New Roman" w:hAnsi="Times New Roman" w:cs="Times New Roman"/>
          <w:b/>
          <w:bCs/>
        </w:rPr>
      </w:pPr>
      <w:r w:rsidRPr="000C60F1">
        <w:rPr>
          <w:rFonts w:ascii="Times New Roman" w:hAnsi="Times New Roman" w:cs="Times New Roman"/>
          <w:b/>
          <w:bCs/>
        </w:rPr>
        <w:t>S 5) 3d, 4p, 5s,4f  orbitallerinin enerjilerinin karşılaştırılması aşağıdakilerden hangisinde doğru verilmiştir.?</w:t>
      </w:r>
    </w:p>
    <w:p w:rsidR="00487676" w:rsidRDefault="00487676" w:rsidP="006E1635">
      <w:pPr>
        <w:pStyle w:val="NoSpacing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4f&gt;5s&gt;4p&gt;3d  B)5s&gt;4f&gt;3d&gt;4p  C)4p&gt;5s&gt;4f&gt;3d  D)3d&gt;5s&gt;4f&gt;4p E) 4p&gt;4f&gt;5s&gt;3d</w:t>
      </w:r>
    </w:p>
    <w:p w:rsidR="00487676" w:rsidRPr="000C60F1" w:rsidRDefault="00487676" w:rsidP="000C60F1">
      <w:pPr>
        <w:pStyle w:val="NoSpacing"/>
        <w:rPr>
          <w:rFonts w:ascii="Times New Roman" w:hAnsi="Times New Roman" w:cs="Times New Roman"/>
          <w:b/>
          <w:bCs/>
        </w:rPr>
      </w:pPr>
      <w:r w:rsidRPr="000C60F1">
        <w:rPr>
          <w:rFonts w:ascii="Times New Roman" w:hAnsi="Times New Roman" w:cs="Times New Roman"/>
          <w:b/>
          <w:bCs/>
        </w:rPr>
        <w:t>S 6) Kuantum sayıları ile ilgili aşağıdakilerden hangisi yanlıştır</w:t>
      </w:r>
    </w:p>
    <w:p w:rsidR="00487676" w:rsidRDefault="00487676" w:rsidP="005C52F2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 kuantum sayısı (n) sıfırdan büyük tam sayılardır </w:t>
      </w:r>
    </w:p>
    <w:p w:rsidR="00487676" w:rsidRDefault="00487676" w:rsidP="005C52F2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Açısal momentum sayısı (l)  alabileceği en küçük sayısal değeri 1 dir  </w:t>
      </w:r>
    </w:p>
    <w:p w:rsidR="00487676" w:rsidRDefault="00487676" w:rsidP="005C52F2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Açısal momentum sayısı(l) orbital tipini verir</w:t>
      </w:r>
    </w:p>
    <w:p w:rsidR="00487676" w:rsidRDefault="00487676" w:rsidP="005C52F2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Manyetik kuantum sayısı m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 xml:space="preserve">  açısal momentum kuantum sayısı (l) bağlı olup orbital sayısını verir</w:t>
      </w:r>
    </w:p>
    <w:p w:rsidR="00487676" w:rsidRDefault="00487676" w:rsidP="005C52F2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Spin kunatum sayısı m</w:t>
      </w:r>
      <w:r>
        <w:rPr>
          <w:rFonts w:ascii="Times New Roman" w:hAnsi="Times New Roman" w:cs="Times New Roman"/>
          <w:vertAlign w:val="subscript"/>
        </w:rPr>
        <w:t>s</w:t>
      </w:r>
      <w:r>
        <w:rPr>
          <w:rFonts w:ascii="Times New Roman" w:hAnsi="Times New Roman" w:cs="Times New Roman"/>
        </w:rPr>
        <w:t xml:space="preserve"> +1/2 ve -1/2 değerlerini alır </w:t>
      </w:r>
    </w:p>
    <w:p w:rsidR="00487676" w:rsidRPr="007B0D0F" w:rsidRDefault="00487676" w:rsidP="00E34B95">
      <w:pPr>
        <w:pStyle w:val="NoSpacing"/>
        <w:rPr>
          <w:rFonts w:ascii="Times New Roman" w:hAnsi="Times New Roman" w:cs="Times New Roman"/>
          <w:b/>
          <w:bCs/>
        </w:rPr>
      </w:pPr>
      <w:r w:rsidRPr="007B0D0F">
        <w:rPr>
          <w:rFonts w:ascii="Times New Roman" w:hAnsi="Times New Roman" w:cs="Times New Roman"/>
          <w:b/>
          <w:bCs/>
        </w:rPr>
        <w:t>S 7 )  1)Fotoelektrik olay  2) Siyah cisim ışıması 3) Girişim olayı</w:t>
      </w:r>
    </w:p>
    <w:p w:rsidR="00487676" w:rsidRDefault="00487676" w:rsidP="00E34B9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olaylardan hangileri elektromanyetik ışının ,tanecikli yapısı göz önüne alınarak açıklanabilir.</w:t>
      </w:r>
    </w:p>
    <w:p w:rsidR="00487676" w:rsidRDefault="00487676" w:rsidP="000C60F1">
      <w:pPr>
        <w:pStyle w:val="NoSpacing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Yalnız  1  B) Yalnız 2   C) Yalnız 3 D 1 ve 2  E) 1.2.ve 3</w:t>
      </w:r>
    </w:p>
    <w:p w:rsidR="00487676" w:rsidRDefault="00487676" w:rsidP="007B0D0F">
      <w:pPr>
        <w:pStyle w:val="NoSpacing"/>
        <w:rPr>
          <w:rFonts w:ascii="Times New Roman" w:hAnsi="Times New Roman" w:cs="Times New Roman"/>
          <w:b/>
          <w:bCs/>
        </w:rPr>
      </w:pPr>
    </w:p>
    <w:p w:rsidR="00487676" w:rsidRPr="007B0D0F" w:rsidRDefault="00487676" w:rsidP="007B0D0F">
      <w:pPr>
        <w:pStyle w:val="NoSpacing"/>
        <w:rPr>
          <w:rFonts w:ascii="Times New Roman" w:hAnsi="Times New Roman" w:cs="Times New Roman"/>
          <w:b/>
          <w:bCs/>
        </w:rPr>
      </w:pPr>
      <w:r w:rsidRPr="007B0D0F">
        <w:rPr>
          <w:rFonts w:ascii="Times New Roman" w:hAnsi="Times New Roman" w:cs="Times New Roman"/>
          <w:b/>
          <w:bCs/>
        </w:rPr>
        <w:t>S 8)</w:t>
      </w:r>
    </w:p>
    <w:p w:rsidR="00487676" w:rsidRDefault="00487676" w:rsidP="007B0D0F">
      <w:pPr>
        <w:pStyle w:val="NoSpacing"/>
        <w:rPr>
          <w:rFonts w:ascii="Times New Roman" w:hAnsi="Times New Roman" w:cs="Times New Roman"/>
        </w:rPr>
      </w:pPr>
      <w:r w:rsidRPr="007B0D0F">
        <w:rPr>
          <w:rFonts w:ascii="Times New Roman" w:hAnsi="Times New Roman" w:cs="Times New Roman"/>
        </w:rPr>
        <w:t xml:space="preserve"> </w:t>
      </w:r>
      <w:r w:rsidRPr="00791D59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7.5pt;height:147.75pt;visibility:visible">
            <v:imagedata r:id="rId5" o:title=""/>
          </v:shape>
        </w:pict>
      </w:r>
    </w:p>
    <w:p w:rsidR="00487676" w:rsidRDefault="00487676" w:rsidP="007B0D0F">
      <w:pPr>
        <w:pStyle w:val="NoSpacing"/>
        <w:rPr>
          <w:rFonts w:ascii="Times New Roman" w:hAnsi="Times New Roman" w:cs="Times New Roman"/>
          <w:b/>
          <w:bCs/>
        </w:rPr>
      </w:pPr>
      <w:r w:rsidRPr="00DB56CD">
        <w:rPr>
          <w:rFonts w:ascii="Times New Roman" w:hAnsi="Times New Roman" w:cs="Times New Roman"/>
          <w:b/>
          <w:bCs/>
        </w:rPr>
        <w:t>S 9</w:t>
      </w:r>
    </w:p>
    <w:p w:rsidR="00487676" w:rsidRDefault="00487676" w:rsidP="007B0D0F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Modern atom teorisine göre; s ve p  orbitalleri için aşağıdaki ifadelerden hangisi yanlıştır</w:t>
      </w:r>
    </w:p>
    <w:p w:rsidR="00487676" w:rsidRDefault="00487676" w:rsidP="009349CA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 orbitali için </w:t>
      </w:r>
      <w:r w:rsidRPr="00362785">
        <w:rPr>
          <w:rFonts w:ascii="Comic Sans MS" w:hAnsi="Comic Sans MS" w:cs="Comic Sans MS"/>
          <w:b/>
          <w:bCs/>
          <w:i/>
          <w:iCs/>
        </w:rPr>
        <w:t>kuantum</w:t>
      </w:r>
      <w:r>
        <w:rPr>
          <w:rFonts w:ascii="Times New Roman" w:hAnsi="Times New Roman" w:cs="Times New Roman"/>
        </w:rPr>
        <w:t xml:space="preserve"> sayısı ( l) =0 dır</w:t>
      </w:r>
    </w:p>
    <w:p w:rsidR="00487676" w:rsidRDefault="00487676" w:rsidP="009349CA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baş kuantumda P</w:t>
      </w:r>
      <w:r>
        <w:rPr>
          <w:rFonts w:ascii="Times New Roman" w:hAnsi="Times New Roman" w:cs="Times New Roman"/>
          <w:vertAlign w:val="subscript"/>
        </w:rPr>
        <w:t xml:space="preserve">x,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y</w:t>
      </w:r>
      <w:r>
        <w:rPr>
          <w:rFonts w:ascii="Times New Roman" w:hAnsi="Times New Roman" w:cs="Times New Roman"/>
        </w:rPr>
        <w:t>, P</w:t>
      </w:r>
      <w:r>
        <w:rPr>
          <w:rFonts w:ascii="Times New Roman" w:hAnsi="Times New Roman" w:cs="Times New Roman"/>
          <w:vertAlign w:val="subscript"/>
        </w:rPr>
        <w:t>z</w:t>
      </w:r>
      <w:r>
        <w:rPr>
          <w:rFonts w:ascii="Times New Roman" w:hAnsi="Times New Roman" w:cs="Times New Roman"/>
        </w:rPr>
        <w:t xml:space="preserve"> olmak  üzere üç çeşit P orbitali vardır</w:t>
      </w:r>
    </w:p>
    <w:p w:rsidR="00487676" w:rsidRDefault="00487676" w:rsidP="009349CA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orbitalinin büyüklüğü baş kuantum sayısyla doğru orantılıdır</w:t>
      </w:r>
    </w:p>
    <w:p w:rsidR="00487676" w:rsidRDefault="00487676" w:rsidP="009349CA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 orbitalleri Küresel yapıya sahiptir</w:t>
      </w:r>
    </w:p>
    <w:p w:rsidR="00487676" w:rsidRDefault="00487676" w:rsidP="009349CA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orbitali her katmanda bulunur</w:t>
      </w:r>
    </w:p>
    <w:p w:rsidR="00487676" w:rsidRDefault="00487676" w:rsidP="009349CA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S 10)  </w:t>
      </w:r>
      <w:r>
        <w:rPr>
          <w:rFonts w:ascii="Times New Roman" w:hAnsi="Times New Roman" w:cs="Times New Roman"/>
          <w:b/>
          <w:bCs/>
        </w:rPr>
        <w:t xml:space="preserve"> 5s  orbitali ile ilgili ; </w:t>
      </w:r>
    </w:p>
    <w:p w:rsidR="00487676" w:rsidRPr="009349CA" w:rsidRDefault="00487676" w:rsidP="009349CA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n+l değeri 5 tir   2) 4d orbitaliden daha yüksek enerjilir  3) 5p orbitalinden daha yüksek enerjilidir</w:t>
      </w:r>
    </w:p>
    <w:p w:rsidR="00487676" w:rsidRDefault="00487676" w:rsidP="009349CA">
      <w:pPr>
        <w:pStyle w:val="NoSpacing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Yalnız 1 B)Yalnız 2 C) Yalnız 3  D) 1 ve 2 E) 1,2,ve 3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Comic Sans MS" w:hAnsi="Comic Sans MS" w:cs="Comic Sans MS"/>
        </w:rPr>
        <w:t>BAŞARILAR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87676" w:rsidRPr="009349CA" w:rsidRDefault="00487676" w:rsidP="00362785">
      <w:pPr>
        <w:pStyle w:val="NoSpacing"/>
        <w:ind w:left="8496"/>
        <w:rPr>
          <w:rFonts w:ascii="Times New Roman" w:hAnsi="Times New Roman" w:cs="Times New Roman"/>
        </w:rPr>
      </w:pPr>
    </w:p>
    <w:p w:rsidR="00487676" w:rsidRDefault="00487676" w:rsidP="000C60F1">
      <w:pPr>
        <w:pStyle w:val="NoSpacing"/>
        <w:rPr>
          <w:rFonts w:ascii="Times New Roman" w:hAnsi="Times New Roman" w:cs="Times New Roman"/>
        </w:rPr>
      </w:pPr>
    </w:p>
    <w:p w:rsidR="00487676" w:rsidRDefault="00487676" w:rsidP="000C60F1">
      <w:pPr>
        <w:pStyle w:val="NoSpacing"/>
        <w:rPr>
          <w:rFonts w:ascii="Times New Roman" w:hAnsi="Times New Roman" w:cs="Times New Roman"/>
        </w:rPr>
      </w:pPr>
    </w:p>
    <w:p w:rsidR="00487676" w:rsidRDefault="00487676" w:rsidP="000C60F1">
      <w:pPr>
        <w:pStyle w:val="NoSpacing"/>
        <w:rPr>
          <w:rFonts w:ascii="Times New Roman" w:hAnsi="Times New Roman" w:cs="Times New Roman"/>
        </w:rPr>
      </w:pPr>
    </w:p>
    <w:p w:rsidR="00487676" w:rsidRDefault="00487676" w:rsidP="000C60F1">
      <w:pPr>
        <w:pStyle w:val="NoSpacing"/>
        <w:rPr>
          <w:rFonts w:ascii="Times New Roman" w:hAnsi="Times New Roman" w:cs="Times New Roman"/>
        </w:rPr>
      </w:pPr>
    </w:p>
    <w:p w:rsidR="00487676" w:rsidRPr="00362785" w:rsidRDefault="00487676" w:rsidP="000C60F1">
      <w:pPr>
        <w:pStyle w:val="NoSpacing"/>
        <w:rPr>
          <w:rFonts w:ascii="Times New Roman" w:hAnsi="Times New Roman" w:cs="Times New Roman"/>
        </w:rPr>
      </w:pPr>
      <w:r w:rsidRPr="00362785">
        <w:rPr>
          <w:rFonts w:ascii="Times New Roman" w:hAnsi="Times New Roman" w:cs="Times New Roman"/>
        </w:rPr>
        <w:t>Burgan DİCLE</w:t>
      </w: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  <w:t>Aleaattin TAM</w:t>
      </w: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  <w:t>Kemal KARABULUT</w:t>
      </w:r>
    </w:p>
    <w:p w:rsidR="00487676" w:rsidRPr="00362785" w:rsidRDefault="00487676" w:rsidP="000C60F1">
      <w:pPr>
        <w:pStyle w:val="NoSpacing"/>
        <w:rPr>
          <w:rFonts w:ascii="Times New Roman" w:hAnsi="Times New Roman" w:cs="Times New Roman"/>
        </w:rPr>
      </w:pP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  <w:t>KİMYA ZÜMRESİ</w:t>
      </w: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</w:r>
      <w:r w:rsidRPr="00362785">
        <w:rPr>
          <w:rFonts w:ascii="Times New Roman" w:hAnsi="Times New Roman" w:cs="Times New Roman"/>
        </w:rPr>
        <w:tab/>
        <w:t>OKUL MÜDÜRÜ</w:t>
      </w:r>
    </w:p>
    <w:p w:rsidR="00487676" w:rsidRPr="00362785" w:rsidRDefault="00487676" w:rsidP="000445A8">
      <w:pPr>
        <w:pStyle w:val="NoSpacing"/>
        <w:ind w:left="360"/>
        <w:rPr>
          <w:rFonts w:ascii="Times New Roman" w:hAnsi="Times New Roman" w:cs="Times New Roman"/>
        </w:rPr>
      </w:pPr>
    </w:p>
    <w:p w:rsidR="00487676" w:rsidRPr="00362785" w:rsidRDefault="00487676" w:rsidP="00403CCD">
      <w:pPr>
        <w:pStyle w:val="NoSpacing"/>
        <w:ind w:left="720"/>
        <w:rPr>
          <w:rFonts w:ascii="Times New Roman" w:hAnsi="Times New Roman" w:cs="Times New Roman"/>
        </w:rPr>
      </w:pPr>
    </w:p>
    <w:p w:rsidR="00487676" w:rsidRPr="00DB56CD" w:rsidRDefault="00487676" w:rsidP="00A21DEE">
      <w:pPr>
        <w:pStyle w:val="NoSpacing"/>
        <w:ind w:left="720"/>
        <w:rPr>
          <w:rFonts w:ascii="Times New Roman" w:hAnsi="Times New Roman" w:cs="Times New Roman"/>
        </w:rPr>
      </w:pPr>
    </w:p>
    <w:p w:rsidR="00487676" w:rsidRPr="007D21E6" w:rsidRDefault="00487676" w:rsidP="006A657D">
      <w:pPr>
        <w:pStyle w:val="NoSpacing"/>
      </w:pPr>
    </w:p>
    <w:p w:rsidR="00487676" w:rsidRDefault="00487676" w:rsidP="0051682C">
      <w:pPr>
        <w:pStyle w:val="NoSpacing"/>
        <w:rPr>
          <w:b/>
          <w:bCs/>
        </w:rPr>
      </w:pPr>
    </w:p>
    <w:p w:rsidR="00487676" w:rsidRPr="0051682C" w:rsidRDefault="00487676" w:rsidP="0051682C">
      <w:pPr>
        <w:pStyle w:val="NoSpacing"/>
      </w:pPr>
    </w:p>
    <w:sectPr w:rsidR="00487676" w:rsidRPr="0051682C" w:rsidSect="00362785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8DB"/>
    <w:multiLevelType w:val="hybridMultilevel"/>
    <w:tmpl w:val="154C5A80"/>
    <w:lvl w:ilvl="0" w:tplc="768C6F3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956"/>
    <w:multiLevelType w:val="hybridMultilevel"/>
    <w:tmpl w:val="CA8AABBC"/>
    <w:lvl w:ilvl="0" w:tplc="36CA5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275D74"/>
    <w:multiLevelType w:val="hybridMultilevel"/>
    <w:tmpl w:val="45589204"/>
    <w:lvl w:ilvl="0" w:tplc="34DC5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77737"/>
    <w:multiLevelType w:val="hybridMultilevel"/>
    <w:tmpl w:val="A808CF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66D55"/>
    <w:multiLevelType w:val="hybridMultilevel"/>
    <w:tmpl w:val="0B7604EE"/>
    <w:lvl w:ilvl="0" w:tplc="49163C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07C8C"/>
    <w:multiLevelType w:val="hybridMultilevel"/>
    <w:tmpl w:val="0D003918"/>
    <w:lvl w:ilvl="0" w:tplc="FB940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408EA"/>
    <w:multiLevelType w:val="hybridMultilevel"/>
    <w:tmpl w:val="9CF29A74"/>
    <w:lvl w:ilvl="0" w:tplc="D9D69B2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478F7"/>
    <w:multiLevelType w:val="hybridMultilevel"/>
    <w:tmpl w:val="CF5CBD2A"/>
    <w:lvl w:ilvl="0" w:tplc="88E2C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45435"/>
    <w:multiLevelType w:val="hybridMultilevel"/>
    <w:tmpl w:val="009EF8E0"/>
    <w:lvl w:ilvl="0" w:tplc="E49AA4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67AC6"/>
    <w:multiLevelType w:val="hybridMultilevel"/>
    <w:tmpl w:val="8CAC1A24"/>
    <w:lvl w:ilvl="0" w:tplc="49F6B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954AD"/>
    <w:multiLevelType w:val="hybridMultilevel"/>
    <w:tmpl w:val="CA20B8E0"/>
    <w:lvl w:ilvl="0" w:tplc="8E782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780F9A"/>
    <w:multiLevelType w:val="hybridMultilevel"/>
    <w:tmpl w:val="8C5E8824"/>
    <w:lvl w:ilvl="0" w:tplc="06F2C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E7769A"/>
    <w:multiLevelType w:val="hybridMultilevel"/>
    <w:tmpl w:val="4B3252DA"/>
    <w:lvl w:ilvl="0" w:tplc="059CA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1F13"/>
    <w:multiLevelType w:val="hybridMultilevel"/>
    <w:tmpl w:val="37D8A9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06A9B"/>
    <w:multiLevelType w:val="hybridMultilevel"/>
    <w:tmpl w:val="D034EB78"/>
    <w:lvl w:ilvl="0" w:tplc="CDF243E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F0F70"/>
    <w:multiLevelType w:val="hybridMultilevel"/>
    <w:tmpl w:val="95C41A04"/>
    <w:lvl w:ilvl="0" w:tplc="5DE6D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10"/>
  </w:num>
  <w:num w:numId="5">
    <w:abstractNumId w:val="13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5"/>
  </w:num>
  <w:num w:numId="12">
    <w:abstractNumId w:val="12"/>
  </w:num>
  <w:num w:numId="13">
    <w:abstractNumId w:val="7"/>
  </w:num>
  <w:num w:numId="14">
    <w:abstractNumId w:val="2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E95"/>
    <w:rsid w:val="00010442"/>
    <w:rsid w:val="000445A8"/>
    <w:rsid w:val="00076675"/>
    <w:rsid w:val="000C60F1"/>
    <w:rsid w:val="0016626E"/>
    <w:rsid w:val="001B013C"/>
    <w:rsid w:val="00254A87"/>
    <w:rsid w:val="003254A1"/>
    <w:rsid w:val="00362785"/>
    <w:rsid w:val="003F1CEE"/>
    <w:rsid w:val="00403CCD"/>
    <w:rsid w:val="0046289B"/>
    <w:rsid w:val="004706A9"/>
    <w:rsid w:val="00487676"/>
    <w:rsid w:val="004D2A77"/>
    <w:rsid w:val="004F1E22"/>
    <w:rsid w:val="004F2B66"/>
    <w:rsid w:val="0051682C"/>
    <w:rsid w:val="005539C7"/>
    <w:rsid w:val="005C52F2"/>
    <w:rsid w:val="005F53CF"/>
    <w:rsid w:val="006849C5"/>
    <w:rsid w:val="00693E95"/>
    <w:rsid w:val="006A657D"/>
    <w:rsid w:val="006E1635"/>
    <w:rsid w:val="00791D59"/>
    <w:rsid w:val="007A466F"/>
    <w:rsid w:val="007B0D0F"/>
    <w:rsid w:val="007C4F62"/>
    <w:rsid w:val="007D21E6"/>
    <w:rsid w:val="009349CA"/>
    <w:rsid w:val="00A1367D"/>
    <w:rsid w:val="00A21DEE"/>
    <w:rsid w:val="00B60B1A"/>
    <w:rsid w:val="00B96B46"/>
    <w:rsid w:val="00CC0BC1"/>
    <w:rsid w:val="00DB56CD"/>
    <w:rsid w:val="00E10613"/>
    <w:rsid w:val="00E3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F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93E95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B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D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3</Pages>
  <Words>753</Words>
  <Characters>4294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hp</dc:creator>
  <cp:keywords>sorubak.com</cp:keywords>
  <dc:description/>
  <cp:lastModifiedBy>edanur</cp:lastModifiedBy>
  <cp:revision>11</cp:revision>
  <dcterms:created xsi:type="dcterms:W3CDTF">2015-11-03T14:04:00Z</dcterms:created>
  <dcterms:modified xsi:type="dcterms:W3CDTF">2016-11-08T18:37:00Z</dcterms:modified>
  <cp:category>sorubak.com</cp:category>
</cp:coreProperties>
</file>