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2"/>
      </w:tblGrid>
      <w:tr w:rsidR="005A3D42" w:rsidRPr="0074721B">
        <w:tc>
          <w:tcPr>
            <w:tcW w:w="10912" w:type="dxa"/>
          </w:tcPr>
          <w:p w:rsidR="005A3D42" w:rsidRPr="0074721B" w:rsidRDefault="005A3D42" w:rsidP="0074721B">
            <w:pPr>
              <w:spacing w:after="0" w:line="240" w:lineRule="auto"/>
              <w:ind w:left="-993" w:firstLine="993"/>
            </w:pPr>
            <w:r w:rsidRPr="0074721B">
              <w:rPr>
                <w:sz w:val="18"/>
                <w:szCs w:val="18"/>
              </w:rPr>
              <w:t>ADI-SOYADI :  ……………………….</w:t>
            </w:r>
            <w:r>
              <w:rPr>
                <w:b/>
                <w:bCs/>
                <w:i/>
                <w:iCs/>
              </w:rPr>
              <w:t xml:space="preserve">2016-2017 </w:t>
            </w:r>
            <w:r w:rsidRPr="0074721B">
              <w:rPr>
                <w:b/>
                <w:bCs/>
                <w:i/>
                <w:iCs/>
              </w:rPr>
              <w:t xml:space="preserve"> EĞİTİM – ÖĞRETİM YILI   </w:t>
            </w:r>
          </w:p>
          <w:p w:rsidR="005A3D42" w:rsidRPr="0074721B" w:rsidRDefault="005A3D42" w:rsidP="0074721B">
            <w:pPr>
              <w:spacing w:after="0" w:line="240" w:lineRule="auto"/>
              <w:ind w:left="-993" w:firstLine="993"/>
            </w:pPr>
            <w:r w:rsidRPr="0074721B">
              <w:rPr>
                <w:sz w:val="18"/>
                <w:szCs w:val="18"/>
              </w:rPr>
              <w:t>SINIFI-NO:  ……………………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i/>
                <w:iCs/>
              </w:rPr>
              <w:t>..</w:t>
            </w:r>
            <w:r w:rsidRPr="0074721B">
              <w:rPr>
                <w:b/>
                <w:bCs/>
                <w:i/>
                <w:iCs/>
              </w:rPr>
              <w:t xml:space="preserve">  ANADOLU LİSESİ</w:t>
            </w:r>
          </w:p>
          <w:p w:rsidR="005A3D42" w:rsidRPr="0074721B" w:rsidRDefault="005A3D42" w:rsidP="0074721B">
            <w:pPr>
              <w:spacing w:after="0" w:line="240" w:lineRule="auto"/>
              <w:ind w:left="-993" w:firstLine="993"/>
              <w:jc w:val="center"/>
              <w:rPr>
                <w:b/>
                <w:bCs/>
                <w:i/>
                <w:iCs/>
              </w:rPr>
            </w:pPr>
            <w:r w:rsidRPr="0074721B">
              <w:rPr>
                <w:b/>
                <w:bCs/>
                <w:i/>
                <w:iCs/>
              </w:rPr>
              <w:t>11/ASINIFI  İLERİ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74721B">
              <w:rPr>
                <w:b/>
                <w:bCs/>
                <w:i/>
                <w:iCs/>
              </w:rPr>
              <w:t>KİMYA DERSİ I.DÖNEM I.YAZILI SINAV SORULARI</w:t>
            </w:r>
          </w:p>
          <w:p w:rsidR="005A3D42" w:rsidRPr="0074721B" w:rsidRDefault="005A3D42" w:rsidP="0074721B">
            <w:pPr>
              <w:spacing w:after="0" w:line="240" w:lineRule="auto"/>
            </w:pPr>
          </w:p>
        </w:tc>
      </w:tr>
      <w:tr w:rsidR="005A3D42" w:rsidRPr="0074721B">
        <w:trPr>
          <w:trHeight w:val="1748"/>
        </w:trPr>
        <w:tc>
          <w:tcPr>
            <w:tcW w:w="10912" w:type="dxa"/>
          </w:tcPr>
          <w:p w:rsidR="005A3D42" w:rsidRPr="0074721B" w:rsidRDefault="005A3D42" w:rsidP="007472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4721B">
              <w:rPr>
                <w:b/>
                <w:bCs/>
                <w:sz w:val="24"/>
                <w:szCs w:val="24"/>
              </w:rPr>
              <w:t>1.Aşağıdaki boşlukları uygun kelimelerle doldurunuz.(2x5=10 puan)</w:t>
            </w:r>
          </w:p>
          <w:p w:rsidR="005A3D42" w:rsidRPr="0074721B" w:rsidRDefault="005A3D42" w:rsidP="0074721B">
            <w:pPr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Katot ışınları elektriksel alandan geçerken .............................. levhaya doğru sapar.</w:t>
            </w:r>
          </w:p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.............................. atom modeline göre, atom dışarıdan enerji alırsa, alınan enerjinin büyüklüğüne göre, elektron daha yüksek</w:t>
            </w:r>
          </w:p>
          <w:p w:rsidR="005A3D42" w:rsidRPr="0074721B" w:rsidRDefault="005A3D42" w:rsidP="0074721B">
            <w:pPr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enerjili yörüngeye çıkarak uyarılmış hale geçer.</w:t>
            </w:r>
          </w:p>
          <w:p w:rsidR="005A3D42" w:rsidRPr="0074721B" w:rsidRDefault="005A3D42" w:rsidP="0074721B">
            <w:pPr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Milikan yaptığı yağ damlası deneyi ile   elektronun …………………………………………bulmuştur.</w:t>
            </w:r>
          </w:p>
          <w:p w:rsidR="005A3D42" w:rsidRPr="0074721B" w:rsidRDefault="005A3D42" w:rsidP="0074721B">
            <w:pPr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Elektron yüksek enerjili bir katmandan n = 1 katmanına indiğinde ..................................... serisi adını alır.</w:t>
            </w: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Işığın tanecik modeli ile   ………………………………………  ve ……………………………………………açıklanır.</w:t>
            </w:r>
          </w:p>
        </w:tc>
      </w:tr>
      <w:tr w:rsidR="005A3D42" w:rsidRPr="0074721B">
        <w:tc>
          <w:tcPr>
            <w:tcW w:w="10912" w:type="dxa"/>
          </w:tcPr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  <w:r w:rsidRPr="0074721B">
              <w:rPr>
                <w:sz w:val="24"/>
                <w:szCs w:val="24"/>
              </w:rPr>
              <w:t>2.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Frekansı 5.10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4"/>
                <w:szCs w:val="14"/>
                <w:vertAlign w:val="superscript"/>
              </w:rPr>
              <w:t>14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1/s olan elektromanyetik ışının dalga  boyu kaç nanometredir?(8 puan)</w:t>
            </w: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(c = 3.10</w:t>
            </w:r>
            <w:r w:rsidRPr="0074721B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>8</w:t>
            </w: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m/s , 1nm = 1. 10</w:t>
            </w:r>
            <w:r w:rsidRPr="0074721B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 xml:space="preserve">–9 </w:t>
            </w: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m)</w:t>
            </w: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A3D42" w:rsidRPr="0074721B">
        <w:tc>
          <w:tcPr>
            <w:tcW w:w="10912" w:type="dxa"/>
          </w:tcPr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4721B">
              <w:rPr>
                <w:sz w:val="24"/>
                <w:szCs w:val="24"/>
              </w:rPr>
              <w:t>3.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 xml:space="preserve">Dalga boyu 500 nanometre olan yeşil ışığın enerjisi kaç  jouledir? </w:t>
            </w: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(c = 3.10</w:t>
            </w:r>
            <w:r w:rsidRPr="0074721B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 xml:space="preserve">8 </w:t>
            </w: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m/s , h = 6.10</w:t>
            </w:r>
            <w:r w:rsidRPr="0074721B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>–34</w:t>
            </w: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j.s   1 nm = 1. 10</w:t>
            </w:r>
            <w:r w:rsidRPr="0074721B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 xml:space="preserve">–9 </w:t>
            </w:r>
            <w:r w:rsidRPr="0074721B">
              <w:rPr>
                <w:rFonts w:ascii="HelveticaNeueLinotype" w:hAnsi="HelveticaNeueLinotype" w:cs="HelveticaNeueLinotype"/>
                <w:sz w:val="18"/>
                <w:szCs w:val="18"/>
              </w:rPr>
              <w:t>m)(</w:t>
            </w:r>
            <w:r w:rsidRPr="0074721B">
              <w:rPr>
                <w:rFonts w:ascii="HelveticaNeueLinotype" w:hAnsi="HelveticaNeueLinotype" w:cs="HelveticaNeueLinotype"/>
                <w:b/>
                <w:bCs/>
                <w:sz w:val="18"/>
                <w:szCs w:val="18"/>
              </w:rPr>
              <w:t>10 puan)</w:t>
            </w: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A3D42" w:rsidRPr="0074721B">
        <w:trPr>
          <w:trHeight w:val="3165"/>
        </w:trPr>
        <w:tc>
          <w:tcPr>
            <w:tcW w:w="10912" w:type="dxa"/>
          </w:tcPr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  <w:r w:rsidRPr="0074721B">
              <w:rPr>
                <w:sz w:val="24"/>
                <w:szCs w:val="24"/>
              </w:rPr>
              <w:t>4</w:t>
            </w:r>
            <w:r w:rsidRPr="0074721B">
              <w:rPr>
                <w:b/>
                <w:bCs/>
                <w:sz w:val="24"/>
                <w:szCs w:val="24"/>
              </w:rPr>
              <w:t>.</w:t>
            </w:r>
            <w:r w:rsidRPr="0074721B">
              <w:rPr>
                <w:b/>
                <w:bCs/>
                <w:sz w:val="24"/>
                <w:szCs w:val="24"/>
                <w:vertAlign w:val="subscript"/>
              </w:rPr>
              <w:t>3</w:t>
            </w:r>
            <w:r w:rsidRPr="0074721B">
              <w:rPr>
                <w:b/>
                <w:bCs/>
                <w:sz w:val="24"/>
                <w:szCs w:val="24"/>
              </w:rPr>
              <w:t>Li</w:t>
            </w:r>
            <w:r w:rsidRPr="0074721B">
              <w:rPr>
                <w:b/>
                <w:bCs/>
                <w:sz w:val="24"/>
                <w:szCs w:val="24"/>
                <w:vertAlign w:val="superscript"/>
              </w:rPr>
              <w:t>+2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 xml:space="preserve"> spektrumundaki bir elektronun 3. enerji düzeyinden 1. enerji düzeyine geçişi sırasındaki yayılan fotonun</w:t>
            </w: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enerjisi yaklaşık olarak kaç jouledür? (R = 2. 10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  <w:vertAlign w:val="superscript"/>
              </w:rPr>
              <w:t>-18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 xml:space="preserve"> alınız.)  (10 puan)</w:t>
            </w:r>
          </w:p>
        </w:tc>
      </w:tr>
      <w:tr w:rsidR="005A3D42" w:rsidRPr="0074721B">
        <w:trPr>
          <w:trHeight w:val="1410"/>
        </w:trPr>
        <w:tc>
          <w:tcPr>
            <w:tcW w:w="10912" w:type="dxa"/>
          </w:tcPr>
          <w:p w:rsidR="005A3D42" w:rsidRPr="0074721B" w:rsidRDefault="005A3D42" w:rsidP="0074721B">
            <w:pPr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  <w:r w:rsidRPr="0074721B">
              <w:rPr>
                <w:sz w:val="24"/>
                <w:szCs w:val="24"/>
              </w:rPr>
              <w:t xml:space="preserve">5. 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4p,   3d ve   4sorbitallerinin enerjileri arasındaki ilişki nasıldır? ( 6 puan)</w:t>
            </w:r>
          </w:p>
          <w:p w:rsidR="005A3D42" w:rsidRPr="0074721B" w:rsidRDefault="005A3D42" w:rsidP="0074721B">
            <w:pPr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A3D42" w:rsidRPr="0074721B">
        <w:trPr>
          <w:trHeight w:val="1040"/>
        </w:trPr>
        <w:tc>
          <w:tcPr>
            <w:tcW w:w="10912" w:type="dxa"/>
          </w:tcPr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  <w:r w:rsidRPr="0074721B">
              <w:rPr>
                <w:sz w:val="24"/>
                <w:szCs w:val="24"/>
              </w:rPr>
              <w:t>6.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 xml:space="preserve">n = 3 ve </w:t>
            </w:r>
            <w:r w:rsidRPr="0074721B">
              <w:rPr>
                <w:rFonts w:ascii="BrushScriptStd" w:hAnsi="BrushScriptStd" w:cs="BrushScriptStd"/>
                <w:i/>
                <w:iCs/>
                <w:sz w:val="18"/>
                <w:szCs w:val="18"/>
              </w:rPr>
              <w:t xml:space="preserve">l </w:t>
            </w:r>
            <w:r w:rsidRPr="0074721B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= 2 enerji düzeyinde toplam 8 elektronu bulunan bir elementin atom numarası kaçtır? (8 puan)</w:t>
            </w:r>
          </w:p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5A3D42" w:rsidRPr="0074721B" w:rsidRDefault="005A3D42" w:rsidP="0074721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A3D42" w:rsidRDefault="005A3D42"/>
    <w:p w:rsidR="005A3D42" w:rsidRDefault="005A3D42"/>
    <w:p w:rsidR="005A3D42" w:rsidRDefault="005A3D4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2"/>
      </w:tblGrid>
      <w:tr w:rsidR="005A3D42" w:rsidRPr="0074721B">
        <w:tc>
          <w:tcPr>
            <w:tcW w:w="10912" w:type="dxa"/>
          </w:tcPr>
          <w:p w:rsidR="005A3D42" w:rsidRPr="0074721B" w:rsidRDefault="005A3D42" w:rsidP="0074721B">
            <w:pPr>
              <w:spacing w:after="0" w:line="240" w:lineRule="auto"/>
            </w:pPr>
            <w:r w:rsidRPr="0074721B">
              <w:t>7.</w:t>
            </w:r>
            <w:r w:rsidRPr="0074721B">
              <w:rPr>
                <w:b/>
                <w:bCs/>
                <w:vertAlign w:val="subscript"/>
              </w:rPr>
              <w:t>29</w:t>
            </w:r>
            <w:r w:rsidRPr="0074721B">
              <w:rPr>
                <w:b/>
                <w:bCs/>
              </w:rPr>
              <w:t>Cu</w:t>
            </w:r>
            <w:r w:rsidRPr="0074721B">
              <w:t xml:space="preserve">atomu  ile ilgili; </w:t>
            </w:r>
          </w:p>
          <w:p w:rsidR="005A3D42" w:rsidRPr="0074721B" w:rsidRDefault="005A3D42" w:rsidP="0074721B">
            <w:pPr>
              <w:spacing w:after="0" w:line="240" w:lineRule="auto"/>
            </w:pPr>
            <w:r w:rsidRPr="0074721B">
              <w:t>a.Elektrondağılımını  yazınız.</w:t>
            </w:r>
          </w:p>
          <w:p w:rsidR="005A3D42" w:rsidRPr="0074721B" w:rsidRDefault="005A3D42" w:rsidP="0074721B">
            <w:pPr>
              <w:spacing w:after="0" w:line="240" w:lineRule="auto"/>
            </w:pPr>
            <w:r w:rsidRPr="0074721B">
              <w:t>b.l=0  olanorbitallerindeki elektron sayısı kaçtır?</w:t>
            </w:r>
          </w:p>
          <w:p w:rsidR="005A3D42" w:rsidRPr="0074721B" w:rsidRDefault="005A3D42" w:rsidP="0074721B">
            <w:pPr>
              <w:spacing w:after="0" w:line="240" w:lineRule="auto"/>
            </w:pPr>
            <w:r w:rsidRPr="0074721B">
              <w:t>c.m</w:t>
            </w:r>
            <w:r w:rsidRPr="0074721B">
              <w:rPr>
                <w:vertAlign w:val="subscript"/>
              </w:rPr>
              <w:t>l</w:t>
            </w:r>
            <w:r w:rsidRPr="0074721B">
              <w:t>değeri  0 olan orbitallerindeki elektron sayısını bulunuz.</w:t>
            </w:r>
          </w:p>
          <w:p w:rsidR="005A3D42" w:rsidRPr="0074721B" w:rsidRDefault="005A3D42" w:rsidP="0074721B">
            <w:pPr>
              <w:spacing w:after="0" w:line="240" w:lineRule="auto"/>
              <w:rPr>
                <w:b/>
                <w:bCs/>
              </w:rPr>
            </w:pPr>
            <w:r w:rsidRPr="0074721B">
              <w:t xml:space="preserve">d.Periyodik tablodaki yerini bulunuz. </w:t>
            </w:r>
            <w:r w:rsidRPr="0074721B">
              <w:rPr>
                <w:b/>
                <w:bCs/>
              </w:rPr>
              <w:t>(2+2+3+3=10 puan)</w:t>
            </w: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</w:tc>
      </w:tr>
      <w:tr w:rsidR="005A3D42" w:rsidRPr="0074721B">
        <w:trPr>
          <w:trHeight w:val="2034"/>
        </w:trPr>
        <w:tc>
          <w:tcPr>
            <w:tcW w:w="10912" w:type="dxa"/>
          </w:tcPr>
          <w:p w:rsidR="005A3D42" w:rsidRPr="0074721B" w:rsidRDefault="005A3D42" w:rsidP="0074721B">
            <w:pPr>
              <w:spacing w:after="0" w:line="240" w:lineRule="auto"/>
            </w:pPr>
            <w:r w:rsidRPr="0074721B">
              <w:t>8. p orbitallerinde 5 tam dolu orbitali bulunan atomun  19 nötronu var ise bu atomun kütle numarası kaçtır</w:t>
            </w:r>
            <w:r w:rsidRPr="0074721B">
              <w:rPr>
                <w:b/>
                <w:bCs/>
              </w:rPr>
              <w:t>?(8 puan)</w:t>
            </w: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</w:tc>
      </w:tr>
      <w:tr w:rsidR="005A3D42" w:rsidRPr="0074721B">
        <w:tc>
          <w:tcPr>
            <w:tcW w:w="10912" w:type="dxa"/>
          </w:tcPr>
          <w:p w:rsidR="005A3D42" w:rsidRPr="0074721B" w:rsidRDefault="005A3D42" w:rsidP="0074721B">
            <w:pPr>
              <w:spacing w:after="0" w:line="240" w:lineRule="auto"/>
            </w:pPr>
            <w:r w:rsidRPr="0074721B">
              <w:t xml:space="preserve">9.   </w:t>
            </w:r>
            <w:r w:rsidRPr="0074721B">
              <w:rPr>
                <w:b/>
                <w:bCs/>
                <w:vertAlign w:val="subscript"/>
              </w:rPr>
              <w:t>11</w:t>
            </w:r>
            <w:r w:rsidRPr="0074721B">
              <w:rPr>
                <w:b/>
                <w:bCs/>
              </w:rPr>
              <w:t>Na</w:t>
            </w:r>
            <w:r w:rsidRPr="0074721B">
              <w:rPr>
                <w:b/>
                <w:bCs/>
                <w:vertAlign w:val="superscript"/>
              </w:rPr>
              <w:t>+1</w:t>
            </w:r>
            <w:r w:rsidRPr="0074721B">
              <w:rPr>
                <w:b/>
                <w:bCs/>
                <w:vertAlign w:val="subscript"/>
              </w:rPr>
              <w:t>8</w:t>
            </w:r>
            <w:r w:rsidRPr="0074721B">
              <w:rPr>
                <w:b/>
                <w:bCs/>
              </w:rPr>
              <w:t>O</w:t>
            </w:r>
            <w:r w:rsidRPr="0074721B">
              <w:rPr>
                <w:b/>
                <w:bCs/>
                <w:vertAlign w:val="superscript"/>
              </w:rPr>
              <w:t>-2</w:t>
            </w:r>
            <w:r w:rsidRPr="0074721B">
              <w:rPr>
                <w:b/>
                <w:bCs/>
                <w:vertAlign w:val="subscript"/>
              </w:rPr>
              <w:t>13</w:t>
            </w:r>
            <w:r w:rsidRPr="0074721B">
              <w:rPr>
                <w:b/>
                <w:bCs/>
              </w:rPr>
              <w:t>Al</w:t>
            </w:r>
            <w:r w:rsidRPr="0074721B">
              <w:rPr>
                <w:b/>
                <w:bCs/>
                <w:vertAlign w:val="superscript"/>
              </w:rPr>
              <w:t>+3</w:t>
            </w:r>
            <w:r w:rsidRPr="0074721B">
              <w:rPr>
                <w:b/>
                <w:bCs/>
                <w:vertAlign w:val="subscript"/>
              </w:rPr>
              <w:t>10</w:t>
            </w:r>
            <w:r w:rsidRPr="0074721B">
              <w:rPr>
                <w:b/>
                <w:bCs/>
              </w:rPr>
              <w:t>Ne</w:t>
            </w:r>
            <w:r w:rsidRPr="0074721B">
              <w:t xml:space="preserve">  taneciklerinin çaplarını  büyükten küçüğe sıralayınız</w:t>
            </w:r>
            <w:r w:rsidRPr="0074721B">
              <w:rPr>
                <w:b/>
                <w:bCs/>
              </w:rPr>
              <w:t>.(6 puan)</w:t>
            </w: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</w:tc>
      </w:tr>
      <w:tr w:rsidR="005A3D42" w:rsidRPr="0074721B">
        <w:tc>
          <w:tcPr>
            <w:tcW w:w="10912" w:type="dxa"/>
          </w:tcPr>
          <w:p w:rsidR="005A3D42" w:rsidRPr="0074721B" w:rsidRDefault="005A3D42" w:rsidP="0074721B">
            <w:pPr>
              <w:spacing w:after="0" w:line="240" w:lineRule="auto"/>
              <w:rPr>
                <w:b/>
                <w:bCs/>
              </w:rPr>
            </w:pPr>
            <w:r w:rsidRPr="0074721B">
              <w:t>10.Aşağıdaki soruları periyodik tabloya göre sıralayınız</w:t>
            </w:r>
            <w:r w:rsidRPr="0074721B">
              <w:rPr>
                <w:b/>
                <w:bCs/>
              </w:rPr>
              <w:t>.(2x6=12 puan)</w:t>
            </w:r>
          </w:p>
          <w:p w:rsidR="005A3D42" w:rsidRPr="0074721B" w:rsidRDefault="005A3D42" w:rsidP="0074721B">
            <w:pPr>
              <w:spacing w:after="0" w:line="240" w:lineRule="auto"/>
            </w:pPr>
            <w:r w:rsidRPr="0074721B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4in;height:279.75pt;visibility:visible">
                  <v:imagedata r:id="rId5" o:title=""/>
                </v:shape>
              </w:pict>
            </w:r>
          </w:p>
        </w:tc>
      </w:tr>
      <w:tr w:rsidR="005A3D42" w:rsidRPr="0074721B">
        <w:trPr>
          <w:trHeight w:val="1684"/>
        </w:trPr>
        <w:tc>
          <w:tcPr>
            <w:tcW w:w="10912" w:type="dxa"/>
          </w:tcPr>
          <w:p w:rsidR="005A3D42" w:rsidRPr="0074721B" w:rsidRDefault="005A3D42" w:rsidP="0074721B">
            <w:pPr>
              <w:spacing w:after="0" w:line="240" w:lineRule="auto"/>
              <w:rPr>
                <w:b/>
                <w:bCs/>
              </w:rPr>
            </w:pPr>
            <w:r w:rsidRPr="0074721B">
              <w:t xml:space="preserve">11. </w:t>
            </w:r>
            <w:r w:rsidRPr="0074721B">
              <w:rPr>
                <w:b/>
                <w:bCs/>
              </w:rPr>
              <w:t>Aşağıda altı çizili atomların yükseltgenme basamaklarını bulunuz.(3x4=12 puan)</w:t>
            </w:r>
          </w:p>
          <w:p w:rsidR="005A3D42" w:rsidRPr="0074721B" w:rsidRDefault="005A3D42" w:rsidP="0074721B">
            <w:pPr>
              <w:spacing w:after="0" w:line="240" w:lineRule="auto"/>
              <w:rPr>
                <w:b/>
                <w:bCs/>
              </w:rPr>
            </w:pPr>
          </w:p>
          <w:p w:rsidR="005A3D42" w:rsidRPr="0074721B" w:rsidRDefault="005A3D42" w:rsidP="0074721B">
            <w:pPr>
              <w:spacing w:after="0" w:line="240" w:lineRule="auto"/>
              <w:rPr>
                <w:b/>
                <w:bCs/>
              </w:rPr>
            </w:pPr>
            <w:r w:rsidRPr="0074721B">
              <w:rPr>
                <w:b/>
                <w:bCs/>
                <w:noProof/>
                <w:lang w:eastAsia="tr-TR"/>
              </w:rPr>
              <w:pict>
                <v:shape id="Resim 3" o:spid="_x0000_i1026" type="#_x0000_t75" style="width:99.75pt;height:23.25pt;visibility:visible">
                  <v:imagedata r:id="rId6" o:title=""/>
                </v:shape>
              </w:pict>
            </w:r>
            <w:r w:rsidRPr="0074721B">
              <w:rPr>
                <w:b/>
                <w:bCs/>
                <w:noProof/>
                <w:lang w:eastAsia="tr-TR"/>
              </w:rPr>
              <w:pict>
                <v:shape id="Resim 4" o:spid="_x0000_i1027" type="#_x0000_t75" style="width:72.75pt;height:19.5pt;visibility:visible">
                  <v:imagedata r:id="rId7" o:title=""/>
                </v:shape>
              </w:pict>
            </w:r>
            <w:r w:rsidRPr="0074721B">
              <w:rPr>
                <w:b/>
                <w:bCs/>
                <w:noProof/>
                <w:lang w:eastAsia="tr-TR"/>
              </w:rPr>
              <w:pict>
                <v:shape id="Resim 6" o:spid="_x0000_i1028" type="#_x0000_t75" style="width:83.25pt;height:29.25pt;visibility:visible">
                  <v:imagedata r:id="rId8" o:title=""/>
                </v:shape>
              </w:pict>
            </w:r>
            <w:r w:rsidRPr="0074721B">
              <w:rPr>
                <w:b/>
                <w:bCs/>
                <w:noProof/>
                <w:lang w:eastAsia="tr-TR"/>
              </w:rPr>
              <w:pict>
                <v:shape id="Resim 7" o:spid="_x0000_i1029" type="#_x0000_t75" style="width:50.25pt;height:30pt;visibility:visible">
                  <v:imagedata r:id="rId9" o:title=""/>
                </v:shape>
              </w:pict>
            </w:r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  <w:r w:rsidRPr="0074721B">
              <w:t xml:space="preserve">                                                                                                                                                                                  Timur TULUMCU</w:t>
            </w:r>
          </w:p>
          <w:p w:rsidR="005A3D42" w:rsidRPr="0074721B" w:rsidRDefault="005A3D42" w:rsidP="0074721B">
            <w:pPr>
              <w:spacing w:after="0" w:line="240" w:lineRule="auto"/>
            </w:pPr>
            <w:r w:rsidRPr="0074721B">
              <w:t xml:space="preserve">                                                                                                                                                                                 Kimya Öğretmeni</w:t>
            </w:r>
            <w:bookmarkStart w:id="0" w:name="_GoBack"/>
            <w:bookmarkEnd w:id="0"/>
          </w:p>
          <w:p w:rsidR="005A3D42" w:rsidRPr="0074721B" w:rsidRDefault="005A3D42" w:rsidP="0074721B">
            <w:pPr>
              <w:spacing w:after="0" w:line="240" w:lineRule="auto"/>
            </w:pPr>
          </w:p>
          <w:p w:rsidR="005A3D42" w:rsidRPr="0074721B" w:rsidRDefault="005A3D42" w:rsidP="0074721B">
            <w:pPr>
              <w:spacing w:after="0" w:line="240" w:lineRule="auto"/>
            </w:pPr>
          </w:p>
        </w:tc>
      </w:tr>
    </w:tbl>
    <w:p w:rsidR="005A3D42" w:rsidRDefault="005A3D42"/>
    <w:sectPr w:rsidR="005A3D42" w:rsidSect="003E55A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Linotyp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Linotype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ushScript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E5820"/>
    <w:multiLevelType w:val="hybridMultilevel"/>
    <w:tmpl w:val="7C9AC71A"/>
    <w:lvl w:ilvl="0" w:tplc="B17C5E78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444304F5"/>
    <w:multiLevelType w:val="hybridMultilevel"/>
    <w:tmpl w:val="AA2AB7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43470"/>
    <w:multiLevelType w:val="hybridMultilevel"/>
    <w:tmpl w:val="09B0291E"/>
    <w:lvl w:ilvl="0" w:tplc="FFD65FEA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5A1"/>
    <w:rsid w:val="002C14BD"/>
    <w:rsid w:val="002C50C9"/>
    <w:rsid w:val="00313441"/>
    <w:rsid w:val="00380E02"/>
    <w:rsid w:val="003A31B6"/>
    <w:rsid w:val="003B51EA"/>
    <w:rsid w:val="003E55A1"/>
    <w:rsid w:val="00415AA1"/>
    <w:rsid w:val="00452D7C"/>
    <w:rsid w:val="005A3D42"/>
    <w:rsid w:val="00604179"/>
    <w:rsid w:val="00613863"/>
    <w:rsid w:val="0074721B"/>
    <w:rsid w:val="008E5C02"/>
    <w:rsid w:val="008F48A5"/>
    <w:rsid w:val="009651AE"/>
    <w:rsid w:val="00983D87"/>
    <w:rsid w:val="00B623CB"/>
    <w:rsid w:val="00B6685B"/>
    <w:rsid w:val="00BD6B03"/>
    <w:rsid w:val="00C95A21"/>
    <w:rsid w:val="00CD7C25"/>
    <w:rsid w:val="00D61501"/>
    <w:rsid w:val="00F003AF"/>
    <w:rsid w:val="00F32DE4"/>
    <w:rsid w:val="00F66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5A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55A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C50C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B5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366</Words>
  <Characters>2090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>sorubak.com</cp:keywords>
  <dc:description/>
  <cp:lastModifiedBy>edanur</cp:lastModifiedBy>
  <cp:revision>6</cp:revision>
  <cp:lastPrinted>2015-11-10T08:44:00Z</cp:lastPrinted>
  <dcterms:created xsi:type="dcterms:W3CDTF">2015-11-02T14:53:00Z</dcterms:created>
  <dcterms:modified xsi:type="dcterms:W3CDTF">2016-10-30T14:47:00Z</dcterms:modified>
</cp:coreProperties>
</file>