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3F5" w:rsidRPr="00B421B3" w:rsidRDefault="008E13F5" w:rsidP="00BF06D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2016-2017 </w:t>
      </w:r>
      <w:r w:rsidRPr="00B421B3">
        <w:rPr>
          <w:rFonts w:ascii="Times New Roman" w:hAnsi="Times New Roman" w:cs="Times New Roman"/>
          <w:b/>
          <w:bCs/>
        </w:rPr>
        <w:t xml:space="preserve"> EĞİTİM ÖĞRETİM </w:t>
      </w:r>
      <w:r>
        <w:rPr>
          <w:rFonts w:ascii="Times New Roman" w:hAnsi="Times New Roman" w:cs="Times New Roman"/>
          <w:b/>
          <w:bCs/>
        </w:rPr>
        <w:t>………..</w:t>
      </w:r>
      <w:r w:rsidRPr="00B421B3">
        <w:rPr>
          <w:rFonts w:ascii="Times New Roman" w:hAnsi="Times New Roman" w:cs="Times New Roman"/>
          <w:b/>
          <w:bCs/>
        </w:rPr>
        <w:t>ANADOLU LİSESİ</w:t>
      </w:r>
    </w:p>
    <w:p w:rsidR="008E13F5" w:rsidRDefault="008E13F5" w:rsidP="00BF06D8">
      <w:pPr>
        <w:jc w:val="center"/>
        <w:rPr>
          <w:rFonts w:ascii="Times New Roman" w:hAnsi="Times New Roman" w:cs="Times New Roman"/>
        </w:rPr>
      </w:pPr>
      <w:r w:rsidRPr="00B421B3">
        <w:rPr>
          <w:rFonts w:ascii="Times New Roman" w:hAnsi="Times New Roman" w:cs="Times New Roman"/>
          <w:b/>
          <w:bCs/>
        </w:rPr>
        <w:t>11.SINIF KİMYA DERSİ 1.DÖNEM 1.ORTAK YAZILI SINAVI SORULARI</w:t>
      </w:r>
    </w:p>
    <w:p w:rsidR="008E13F5" w:rsidRDefault="008E13F5" w:rsidP="00BF06D8">
      <w:pPr>
        <w:rPr>
          <w:rFonts w:ascii="Times New Roman" w:hAnsi="Times New Roman" w:cs="Times New Roman"/>
        </w:rPr>
      </w:pPr>
    </w:p>
    <w:p w:rsidR="008E13F5" w:rsidRDefault="008E13F5" w:rsidP="00BF06D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AD- SOYAD :....................................................  SINIF / NO :.............../ .................       PUAN :..........................</w:t>
      </w:r>
    </w:p>
    <w:p w:rsidR="008E13F5" w:rsidRDefault="008E13F5">
      <w:pPr>
        <w:rPr>
          <w:rFonts w:ascii="Times New Roman" w:hAnsi="Times New Roman" w:cs="Times New Roman"/>
        </w:rPr>
        <w:sectPr w:rsidR="008E13F5" w:rsidSect="00BF06D8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S-1 Trafik sinyal lambasındaki yeşil ışığın </w:t>
      </w:r>
    </w:p>
    <w:p w:rsidR="008E13F5" w:rsidRDefault="008E13F5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dalga boyu 5.10</w:t>
      </w:r>
      <w:r>
        <w:rPr>
          <w:rFonts w:ascii="Times New Roman" w:hAnsi="Times New Roman" w:cs="Times New Roman"/>
          <w:vertAlign w:val="superscript"/>
        </w:rPr>
        <w:t>-8</w:t>
      </w:r>
      <w:r>
        <w:rPr>
          <w:rFonts w:ascii="Times New Roman" w:hAnsi="Times New Roman" w:cs="Times New Roman"/>
        </w:rPr>
        <w:t xml:space="preserve"> cm'dir.Buna göre ışımanın frekansı </w:t>
      </w:r>
    </w:p>
    <w:p w:rsidR="008E13F5" w:rsidRDefault="008E13F5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kaç Hz ( 1/s ) 'dir?. </w:t>
      </w:r>
    </w:p>
    <w:p w:rsidR="008E13F5" w:rsidRDefault="008E13F5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c= 3.10</w:t>
      </w:r>
      <w:r>
        <w:rPr>
          <w:rFonts w:ascii="Times New Roman" w:hAnsi="Times New Roman" w:cs="Times New Roman"/>
          <w:vertAlign w:val="superscript"/>
        </w:rPr>
        <w:t>10</w:t>
      </w:r>
      <w:r>
        <w:rPr>
          <w:rFonts w:ascii="Times New Roman" w:hAnsi="Times New Roman" w:cs="Times New Roman"/>
        </w:rPr>
        <w:t xml:space="preserve"> cm/s  )  ( 10P)</w:t>
      </w: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S-2 ( 10P )</w:t>
      </w:r>
      <w:r w:rsidRPr="003279E7">
        <w:rPr>
          <w:rFonts w:ascii="Times New Roman" w:hAnsi="Times New Roman" w:cs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268.5pt;height:165pt;visibility:visible">
            <v:imagedata r:id="rId4" o:title="" blacklevel="2621f"/>
          </v:shape>
        </w:pict>
      </w: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S-3 ( 5P )</w:t>
      </w:r>
      <w:r w:rsidRPr="003279E7">
        <w:rPr>
          <w:rFonts w:ascii="Times New Roman" w:hAnsi="Times New Roman" w:cs="Times New Roman"/>
          <w:noProof/>
          <w:lang w:eastAsia="tr-TR"/>
        </w:rPr>
        <w:pict>
          <v:shape id="Resim 6" o:spid="_x0000_i1026" type="#_x0000_t75" style="width:267.75pt;height:195.75pt;visibility:visible">
            <v:imagedata r:id="rId5" o:title=""/>
          </v:shape>
        </w:pict>
      </w: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S-4 ( 5P )</w:t>
      </w:r>
      <w:r w:rsidRPr="003279E7">
        <w:rPr>
          <w:rFonts w:ascii="Times New Roman" w:hAnsi="Times New Roman" w:cs="Times New Roman"/>
          <w:noProof/>
          <w:lang w:eastAsia="tr-TR"/>
        </w:rPr>
        <w:pict>
          <v:shape id="Resim 11" o:spid="_x0000_i1027" type="#_x0000_t75" style="width:267.75pt;height:31.5pt;visibility:visible">
            <v:imagedata r:id="rId6" o:title="" blacklevel="1311f"/>
          </v:shape>
        </w:pict>
      </w:r>
    </w:p>
    <w:p w:rsidR="008E13F5" w:rsidRDefault="008E1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2P       B) 4P        C) 3S        D) 4D         E) 2D</w:t>
      </w: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S-5 ( 10P )</w:t>
      </w:r>
      <w:r w:rsidRPr="003279E7">
        <w:rPr>
          <w:rFonts w:ascii="Times New Roman" w:hAnsi="Times New Roman" w:cs="Times New Roman"/>
          <w:noProof/>
          <w:lang w:eastAsia="tr-TR"/>
        </w:rPr>
        <w:pict>
          <v:shape id="Resim 8" o:spid="_x0000_i1028" type="#_x0000_t75" style="width:268.5pt;height:75pt;visibility:visible">
            <v:imagedata r:id="rId7" o:title="" blacklevel="1311f"/>
          </v:shape>
        </w:pict>
      </w: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S-6 ( 5P )</w:t>
      </w:r>
    </w:p>
    <w:p w:rsidR="008E13F5" w:rsidRDefault="008E13F5">
      <w:pPr>
        <w:rPr>
          <w:rFonts w:ascii="Times New Roman" w:hAnsi="Times New Roman" w:cs="Times New Roman"/>
        </w:rPr>
      </w:pPr>
      <w:r w:rsidRPr="003279E7">
        <w:rPr>
          <w:rFonts w:ascii="Times New Roman" w:hAnsi="Times New Roman" w:cs="Times New Roman"/>
          <w:noProof/>
          <w:lang w:eastAsia="tr-TR"/>
        </w:rPr>
        <w:pict>
          <v:shape id="Resim 13" o:spid="_x0000_i1029" type="#_x0000_t75" style="width:201.75pt;height:16.5pt;visibility:visible">
            <v:imagedata r:id="rId8" o:title="" blacklevel="1311f"/>
          </v:shape>
        </w:pict>
      </w: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S-7 Atom numarası 19 olan atomun orbital şemasını yazarak grup ve periyodunu bulunuz? ( 10P )</w:t>
      </w: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</w:t>
      </w: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C-2</w:t>
      </w: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C-3</w:t>
      </w: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C-4</w:t>
      </w: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C-5</w:t>
      </w: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C-6</w:t>
      </w: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C-7</w:t>
      </w: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S-8 ( 5P )</w:t>
      </w:r>
      <w:r w:rsidRPr="003279E7">
        <w:rPr>
          <w:rFonts w:ascii="Times New Roman" w:hAnsi="Times New Roman" w:cs="Times New Roman"/>
          <w:noProof/>
          <w:lang w:eastAsia="tr-TR"/>
        </w:rPr>
        <w:pict>
          <v:shape id="Resim 27" o:spid="_x0000_i1030" type="#_x0000_t75" style="width:266.25pt;height:210.75pt;visibility:visible">
            <v:imagedata r:id="rId9" o:title="" blacklevel="1311f"/>
          </v:shape>
        </w:pict>
      </w:r>
    </w:p>
    <w:p w:rsidR="008E13F5" w:rsidRDefault="008E13F5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</w:rPr>
        <w:t xml:space="preserve">S-9 </w:t>
      </w:r>
      <w:r>
        <w:rPr>
          <w:rFonts w:ascii="Times New Roman" w:hAnsi="Times New Roman" w:cs="Times New Roman"/>
          <w:noProof/>
          <w:lang w:eastAsia="tr-TR"/>
        </w:rPr>
        <w:t>Aşağıdaki bileşiklerde CI - Cr - P  elementlerinin yükseltgenme basamaklarını bulunuz?  ( 10P )</w:t>
      </w:r>
    </w:p>
    <w:p w:rsidR="008E13F5" w:rsidRDefault="008E13F5" w:rsidP="003B2786">
      <w:pPr>
        <w:rPr>
          <w:rFonts w:ascii="Times New Roman" w:hAnsi="Times New Roman" w:cs="Times New Roman"/>
        </w:rPr>
      </w:pPr>
      <w:r w:rsidRPr="003279E7">
        <w:rPr>
          <w:rFonts w:ascii="Times New Roman" w:hAnsi="Times New Roman" w:cs="Times New Roman"/>
          <w:noProof/>
          <w:lang w:eastAsia="tr-TR"/>
        </w:rPr>
        <w:pict>
          <v:shape id="Resim 32" o:spid="_x0000_i1031" type="#_x0000_t75" style="width:91.5pt;height:21.75pt;visibility:visible">
            <v:imagedata r:id="rId10" o:title="" blacklevel="1966f"/>
          </v:shape>
        </w:pict>
      </w:r>
      <w:r>
        <w:rPr>
          <w:rFonts w:ascii="Times New Roman" w:hAnsi="Times New Roman" w:cs="Times New Roman"/>
        </w:rPr>
        <w:t xml:space="preserve">    </w:t>
      </w:r>
      <w:r w:rsidRPr="003279E7">
        <w:rPr>
          <w:rFonts w:ascii="Times New Roman" w:hAnsi="Times New Roman" w:cs="Times New Roman"/>
          <w:noProof/>
          <w:lang w:eastAsia="tr-TR"/>
        </w:rPr>
        <w:pict>
          <v:shape id="Resim 31" o:spid="_x0000_i1032" type="#_x0000_t75" style="width:85.5pt;height:50.25pt;visibility:visible">
            <v:imagedata r:id="rId11" o:title="" blacklevel="1966f"/>
          </v:shape>
        </w:pict>
      </w:r>
    </w:p>
    <w:p w:rsidR="008E13F5" w:rsidRDefault="008E13F5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</w:p>
    <w:p w:rsidR="008E13F5" w:rsidRDefault="008E13F5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S-10 ( 10P )</w:t>
      </w:r>
      <w:r w:rsidRPr="003279E7">
        <w:rPr>
          <w:rFonts w:ascii="Times New Roman" w:hAnsi="Times New Roman" w:cs="Times New Roman"/>
          <w:noProof/>
          <w:lang w:eastAsia="tr-TR"/>
        </w:rPr>
        <w:pict>
          <v:shape id="Resim 29" o:spid="_x0000_i1033" type="#_x0000_t75" style="width:267.75pt;height:122.25pt;visibility:visible">
            <v:imagedata r:id="rId12" o:title=""/>
          </v:shape>
        </w:pict>
      </w: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S-11 ( 10P )</w:t>
      </w:r>
      <w:r w:rsidRPr="003B2786">
        <w:rPr>
          <w:rFonts w:ascii="Times New Roman" w:hAnsi="Times New Roman" w:cs="Times New Roman"/>
          <w:noProof/>
          <w:lang w:eastAsia="tr-TR"/>
        </w:rPr>
        <w:t xml:space="preserve"> </w:t>
      </w:r>
      <w:r w:rsidRPr="003279E7">
        <w:rPr>
          <w:rFonts w:ascii="Times New Roman" w:hAnsi="Times New Roman" w:cs="Times New Roman"/>
          <w:noProof/>
          <w:lang w:eastAsia="tr-TR"/>
        </w:rPr>
        <w:pict>
          <v:shape id="Resim 23" o:spid="_x0000_i1034" type="#_x0000_t75" style="width:268.5pt;height:167.25pt;visibility:visible">
            <v:imagedata r:id="rId13" o:title="" blacklevel="2621f"/>
          </v:shape>
        </w:pict>
      </w: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S-12 ( 10P )</w:t>
      </w:r>
      <w:r w:rsidRPr="003279E7">
        <w:rPr>
          <w:rFonts w:ascii="Times New Roman" w:hAnsi="Times New Roman" w:cs="Times New Roman"/>
          <w:noProof/>
          <w:lang w:eastAsia="tr-TR"/>
        </w:rPr>
        <w:pict>
          <v:shape id="Resim 24" o:spid="_x0000_i1035" type="#_x0000_t75" style="width:267.75pt;height:86.25pt;visibility:visible">
            <v:imagedata r:id="rId14" o:title="" blacklevel="1311f"/>
          </v:shape>
        </w:pict>
      </w:r>
      <w:r w:rsidRPr="003B278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numunu  çiziniz?</w:t>
      </w: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C-8</w:t>
      </w: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C-9</w:t>
      </w: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C-10</w:t>
      </w: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C-11</w:t>
      </w: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C-12</w:t>
      </w: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Default="008E13F5" w:rsidP="003B2786">
      <w:pPr>
        <w:rPr>
          <w:rFonts w:ascii="Times New Roman" w:hAnsi="Times New Roman" w:cs="Times New Roman"/>
        </w:rPr>
      </w:pPr>
    </w:p>
    <w:p w:rsidR="008E13F5" w:rsidRPr="003B2786" w:rsidRDefault="008E13F5" w:rsidP="003B27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Pr="003B2786">
        <w:rPr>
          <w:rFonts w:ascii="Times New Roman" w:hAnsi="Times New Roman" w:cs="Times New Roman"/>
          <w:b/>
          <w:bCs/>
        </w:rPr>
        <w:t>HAZIRLAYAN</w:t>
      </w:r>
    </w:p>
    <w:p w:rsidR="008E13F5" w:rsidRPr="003B2786" w:rsidRDefault="008E13F5" w:rsidP="003B2786">
      <w:pPr>
        <w:rPr>
          <w:rFonts w:ascii="Times New Roman" w:hAnsi="Times New Roman" w:cs="Times New Roman"/>
          <w:b/>
          <w:bCs/>
        </w:rPr>
      </w:pPr>
      <w:r w:rsidRPr="003B2786">
        <w:rPr>
          <w:rFonts w:ascii="Times New Roman" w:hAnsi="Times New Roman" w:cs="Times New Roman"/>
          <w:b/>
          <w:bCs/>
        </w:rPr>
        <w:tab/>
      </w:r>
      <w:r w:rsidRPr="003B2786">
        <w:rPr>
          <w:rFonts w:ascii="Times New Roman" w:hAnsi="Times New Roman" w:cs="Times New Roman"/>
          <w:b/>
          <w:bCs/>
        </w:rPr>
        <w:tab/>
      </w:r>
      <w:r w:rsidRPr="003B2786">
        <w:rPr>
          <w:rFonts w:ascii="Times New Roman" w:hAnsi="Times New Roman" w:cs="Times New Roman"/>
          <w:b/>
          <w:bCs/>
        </w:rPr>
        <w:tab/>
        <w:t>Muharrem SELÇUK</w:t>
      </w:r>
    </w:p>
    <w:p w:rsidR="008E13F5" w:rsidRPr="003B2786" w:rsidRDefault="008E13F5" w:rsidP="003B2786">
      <w:pPr>
        <w:rPr>
          <w:rFonts w:ascii="Times New Roman" w:hAnsi="Times New Roman" w:cs="Times New Roman"/>
          <w:b/>
          <w:bCs/>
        </w:rPr>
      </w:pPr>
      <w:r w:rsidRPr="003B2786">
        <w:rPr>
          <w:rFonts w:ascii="Times New Roman" w:hAnsi="Times New Roman" w:cs="Times New Roman"/>
          <w:b/>
          <w:bCs/>
        </w:rPr>
        <w:t xml:space="preserve">                                         Kimya Öğretmeni</w:t>
      </w:r>
    </w:p>
    <w:p w:rsidR="008E13F5" w:rsidRPr="00BF06D8" w:rsidRDefault="008E13F5">
      <w:pPr>
        <w:rPr>
          <w:rFonts w:ascii="Times New Roman" w:hAnsi="Times New Roman" w:cs="Times New Roman"/>
        </w:rPr>
      </w:pPr>
    </w:p>
    <w:sectPr w:rsidR="008E13F5" w:rsidRPr="00BF06D8" w:rsidSect="00BF06D8">
      <w:type w:val="continuous"/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06D8"/>
    <w:rsid w:val="000744AA"/>
    <w:rsid w:val="0014567B"/>
    <w:rsid w:val="0022097B"/>
    <w:rsid w:val="003279E7"/>
    <w:rsid w:val="003B2786"/>
    <w:rsid w:val="005117D9"/>
    <w:rsid w:val="007A4AAE"/>
    <w:rsid w:val="008E13F5"/>
    <w:rsid w:val="00A5576D"/>
    <w:rsid w:val="00B421B3"/>
    <w:rsid w:val="00BF0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6D8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3</Pages>
  <Words>160</Words>
  <Characters>915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HP-PC</dc:creator>
  <cp:keywords>sorubak.com</cp:keywords>
  <dc:description>sorubak.com;</dc:description>
  <cp:lastModifiedBy>edanur</cp:lastModifiedBy>
  <cp:revision>3</cp:revision>
  <dcterms:created xsi:type="dcterms:W3CDTF">2015-11-23T08:05:00Z</dcterms:created>
  <dcterms:modified xsi:type="dcterms:W3CDTF">2016-11-02T17:09:00Z</dcterms:modified>
  <cp:category>sorubak.com</cp:category>
</cp:coreProperties>
</file>