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8E4" w:rsidRDefault="00CB68E4">
      <w:r>
        <w:t>2016-2017  EGT –ÖGRT. YILI H.S.K.AND.LİSESİ KİMYA 11 I.DÖNEM I.YAZILI SORULARI</w:t>
      </w:r>
    </w:p>
    <w:p w:rsidR="00CB68E4" w:rsidRPr="00362726" w:rsidRDefault="00CB68E4" w:rsidP="00223B97">
      <w:pPr>
        <w:rPr>
          <w:sz w:val="20"/>
          <w:szCs w:val="20"/>
        </w:rPr>
      </w:pPr>
      <w:r w:rsidRPr="00362726">
        <w:rPr>
          <w:sz w:val="20"/>
          <w:szCs w:val="20"/>
        </w:rPr>
        <w:t xml:space="preserve">1-Frekansı 5.10 </w:t>
      </w:r>
      <w:r w:rsidRPr="00362726">
        <w:rPr>
          <w:sz w:val="20"/>
          <w:szCs w:val="20"/>
          <w:vertAlign w:val="superscript"/>
        </w:rPr>
        <w:t>14</w:t>
      </w:r>
      <w:r w:rsidRPr="00362726">
        <w:rPr>
          <w:sz w:val="20"/>
          <w:szCs w:val="20"/>
        </w:rPr>
        <w:t xml:space="preserve">1/s olan elektromanyetik ışının dalga boyu kaç nanometredir?(c = 3.10 </w:t>
      </w:r>
      <w:r w:rsidRPr="00362726">
        <w:rPr>
          <w:sz w:val="20"/>
          <w:szCs w:val="20"/>
          <w:vertAlign w:val="superscript"/>
        </w:rPr>
        <w:t>8</w:t>
      </w:r>
      <w:r w:rsidRPr="00362726">
        <w:rPr>
          <w:sz w:val="20"/>
          <w:szCs w:val="20"/>
        </w:rPr>
        <w:t xml:space="preserve"> m/s , 1nm = 1. 10 </w:t>
      </w:r>
      <w:r w:rsidRPr="00362726">
        <w:rPr>
          <w:sz w:val="20"/>
          <w:szCs w:val="20"/>
          <w:vertAlign w:val="superscript"/>
        </w:rPr>
        <w:t>-9</w:t>
      </w:r>
      <w:r w:rsidRPr="00362726">
        <w:rPr>
          <w:sz w:val="20"/>
          <w:szCs w:val="20"/>
        </w:rPr>
        <w:t xml:space="preserve"> m)</w:t>
      </w:r>
    </w:p>
    <w:p w:rsidR="00CB68E4" w:rsidRDefault="00CB68E4" w:rsidP="00DF4442">
      <w:pPr>
        <w:rPr>
          <w:sz w:val="20"/>
          <w:szCs w:val="20"/>
        </w:rPr>
      </w:pPr>
    </w:p>
    <w:p w:rsidR="00CB68E4" w:rsidRDefault="00CB68E4" w:rsidP="00DF4442">
      <w:pPr>
        <w:rPr>
          <w:sz w:val="20"/>
          <w:szCs w:val="20"/>
        </w:rPr>
      </w:pPr>
    </w:p>
    <w:p w:rsidR="00CB68E4" w:rsidRDefault="00CB68E4" w:rsidP="00DF4442">
      <w:pPr>
        <w:rPr>
          <w:sz w:val="20"/>
          <w:szCs w:val="20"/>
        </w:rPr>
      </w:pPr>
    </w:p>
    <w:p w:rsidR="00CB68E4" w:rsidRPr="00362726" w:rsidRDefault="00CB68E4" w:rsidP="00DF4442">
      <w:pPr>
        <w:rPr>
          <w:sz w:val="20"/>
          <w:szCs w:val="20"/>
        </w:rPr>
      </w:pPr>
      <w:r w:rsidRPr="00362726">
        <w:rPr>
          <w:sz w:val="20"/>
          <w:szCs w:val="20"/>
        </w:rPr>
        <w:t>2-Frekansı 5.10</w:t>
      </w:r>
      <w:r w:rsidRPr="00362726">
        <w:rPr>
          <w:sz w:val="20"/>
          <w:szCs w:val="20"/>
          <w:vertAlign w:val="superscript"/>
        </w:rPr>
        <w:t>14</w:t>
      </w:r>
      <w:r w:rsidRPr="00362726">
        <w:rPr>
          <w:sz w:val="20"/>
          <w:szCs w:val="20"/>
        </w:rPr>
        <w:t xml:space="preserve"> s–1 olan bir </w:t>
      </w:r>
      <w:r>
        <w:rPr>
          <w:sz w:val="20"/>
          <w:szCs w:val="20"/>
        </w:rPr>
        <w:t>fotonun enerjisi kaç joule'dür?</w:t>
      </w:r>
      <w:r w:rsidRPr="00362726">
        <w:rPr>
          <w:sz w:val="20"/>
          <w:szCs w:val="20"/>
        </w:rPr>
        <w:t>(h = 6,63.10</w:t>
      </w:r>
      <w:r w:rsidRPr="00362726">
        <w:rPr>
          <w:sz w:val="20"/>
          <w:szCs w:val="20"/>
          <w:vertAlign w:val="superscript"/>
        </w:rPr>
        <w:t>-34</w:t>
      </w:r>
      <w:r w:rsidRPr="00362726">
        <w:rPr>
          <w:sz w:val="20"/>
          <w:szCs w:val="20"/>
        </w:rPr>
        <w:t>j.s)</w:t>
      </w:r>
    </w:p>
    <w:p w:rsidR="00CB68E4" w:rsidRDefault="00CB68E4" w:rsidP="0074588A">
      <w:pPr>
        <w:rPr>
          <w:sz w:val="20"/>
          <w:szCs w:val="20"/>
        </w:rPr>
      </w:pPr>
    </w:p>
    <w:p w:rsidR="00CB68E4" w:rsidRDefault="00CB68E4" w:rsidP="0074588A">
      <w:pPr>
        <w:rPr>
          <w:sz w:val="20"/>
          <w:szCs w:val="20"/>
        </w:rPr>
      </w:pPr>
    </w:p>
    <w:p w:rsidR="00CB68E4" w:rsidRDefault="00CB68E4" w:rsidP="0074588A">
      <w:pPr>
        <w:rPr>
          <w:sz w:val="20"/>
          <w:szCs w:val="20"/>
        </w:rPr>
      </w:pPr>
    </w:p>
    <w:p w:rsidR="00CB68E4" w:rsidRPr="00362726" w:rsidRDefault="00CB68E4" w:rsidP="0074588A">
      <w:pPr>
        <w:rPr>
          <w:sz w:val="20"/>
          <w:szCs w:val="20"/>
        </w:rPr>
      </w:pPr>
      <w:r w:rsidRPr="00362726">
        <w:rPr>
          <w:sz w:val="20"/>
          <w:szCs w:val="20"/>
        </w:rPr>
        <w:t>3-Aşağıdakilerden hangisi kuantum kuramını ortaya atan bilim adamıdır?</w:t>
      </w:r>
    </w:p>
    <w:p w:rsidR="00CB68E4" w:rsidRPr="00362726" w:rsidRDefault="00CB68E4" w:rsidP="0074588A">
      <w:pPr>
        <w:rPr>
          <w:sz w:val="20"/>
          <w:szCs w:val="20"/>
        </w:rPr>
      </w:pPr>
      <w:r>
        <w:rPr>
          <w:sz w:val="20"/>
          <w:szCs w:val="20"/>
        </w:rPr>
        <w:t xml:space="preserve">A) Young B) Einstein C) Planck  </w:t>
      </w:r>
      <w:r w:rsidRPr="00362726">
        <w:rPr>
          <w:sz w:val="20"/>
          <w:szCs w:val="20"/>
        </w:rPr>
        <w:t>D) MillikanE) Rutherford</w:t>
      </w:r>
    </w:p>
    <w:p w:rsidR="00CB68E4" w:rsidRDefault="00CB68E4" w:rsidP="0074588A">
      <w:pPr>
        <w:rPr>
          <w:sz w:val="20"/>
          <w:szCs w:val="20"/>
        </w:rPr>
      </w:pPr>
      <w:r w:rsidRPr="00362726">
        <w:rPr>
          <w:sz w:val="20"/>
          <w:szCs w:val="20"/>
        </w:rPr>
        <w:t>4-Aşağıdaki bilim insanlarından hangisi kuantum mekaniğinden hareket ederek</w:t>
      </w:r>
      <w:r>
        <w:rPr>
          <w:sz w:val="20"/>
          <w:szCs w:val="20"/>
        </w:rPr>
        <w:t xml:space="preserve"> bir atom modeli oluşturmuştur?</w:t>
      </w:r>
    </w:p>
    <w:p w:rsidR="00CB68E4" w:rsidRPr="00362726" w:rsidRDefault="00CB68E4" w:rsidP="0074588A">
      <w:pPr>
        <w:rPr>
          <w:sz w:val="20"/>
          <w:szCs w:val="20"/>
        </w:rPr>
      </w:pPr>
      <w:r>
        <w:rPr>
          <w:sz w:val="20"/>
          <w:szCs w:val="20"/>
        </w:rPr>
        <w:t xml:space="preserve">A) John Dalton B) E. Rutherford </w:t>
      </w:r>
      <w:r w:rsidRPr="00362726">
        <w:rPr>
          <w:sz w:val="20"/>
          <w:szCs w:val="20"/>
        </w:rPr>
        <w:t xml:space="preserve">C) </w:t>
      </w:r>
      <w:r>
        <w:rPr>
          <w:sz w:val="20"/>
          <w:szCs w:val="20"/>
        </w:rPr>
        <w:t>J. J. Thomson D) E. Schrödinger</w:t>
      </w:r>
      <w:r w:rsidRPr="00362726">
        <w:rPr>
          <w:sz w:val="20"/>
          <w:szCs w:val="20"/>
        </w:rPr>
        <w:t>E) A. Einstein</w:t>
      </w:r>
    </w:p>
    <w:p w:rsidR="00CB68E4" w:rsidRPr="00362726" w:rsidRDefault="00CB68E4" w:rsidP="00362726">
      <w:pPr>
        <w:rPr>
          <w:sz w:val="20"/>
          <w:szCs w:val="20"/>
        </w:rPr>
      </w:pPr>
      <w:r>
        <w:rPr>
          <w:sz w:val="20"/>
          <w:szCs w:val="20"/>
        </w:rPr>
        <w:t xml:space="preserve">5)1s2 2s2 2p6 </w:t>
      </w:r>
      <w:r w:rsidRPr="00362726">
        <w:rPr>
          <w:sz w:val="20"/>
          <w:szCs w:val="20"/>
        </w:rPr>
        <w:t>Yukarıda verilen elektron d</w:t>
      </w:r>
      <w:r>
        <w:rPr>
          <w:sz w:val="20"/>
          <w:szCs w:val="20"/>
        </w:rPr>
        <w:t xml:space="preserve">ağılımı aşağıdaki taneciklerden </w:t>
      </w:r>
      <w:r w:rsidRPr="00362726">
        <w:rPr>
          <w:sz w:val="20"/>
          <w:szCs w:val="20"/>
        </w:rPr>
        <w:t>hangisine ait olamaz?</w:t>
      </w:r>
    </w:p>
    <w:p w:rsidR="00CB68E4" w:rsidRDefault="00CB68E4" w:rsidP="00362726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A) </w:t>
      </w:r>
      <w:r>
        <w:rPr>
          <w:sz w:val="20"/>
          <w:szCs w:val="20"/>
          <w:vertAlign w:val="subscript"/>
        </w:rPr>
        <w:t>11</w:t>
      </w:r>
      <w:r w:rsidRPr="00512993">
        <w:rPr>
          <w:sz w:val="20"/>
          <w:szCs w:val="20"/>
        </w:rPr>
        <w:t>Na</w:t>
      </w:r>
      <w:r>
        <w:rPr>
          <w:sz w:val="20"/>
          <w:szCs w:val="20"/>
          <w:vertAlign w:val="superscript"/>
        </w:rPr>
        <w:t>1+</w:t>
      </w:r>
      <w:r>
        <w:rPr>
          <w:sz w:val="20"/>
          <w:szCs w:val="20"/>
        </w:rPr>
        <w:t xml:space="preserve"> B)</w:t>
      </w:r>
      <w:r>
        <w:rPr>
          <w:sz w:val="20"/>
          <w:szCs w:val="20"/>
          <w:vertAlign w:val="subscript"/>
        </w:rPr>
        <w:t>7</w:t>
      </w:r>
      <w:r w:rsidRPr="00362726">
        <w:rPr>
          <w:sz w:val="20"/>
          <w:szCs w:val="20"/>
        </w:rPr>
        <w:t>N</w:t>
      </w:r>
      <w:r>
        <w:rPr>
          <w:sz w:val="20"/>
          <w:szCs w:val="20"/>
          <w:vertAlign w:val="superscript"/>
        </w:rPr>
        <w:t>3-</w:t>
      </w:r>
      <w:r>
        <w:rPr>
          <w:sz w:val="20"/>
          <w:szCs w:val="20"/>
        </w:rPr>
        <w:t xml:space="preserve"> C) </w:t>
      </w:r>
      <w:r>
        <w:rPr>
          <w:sz w:val="20"/>
          <w:szCs w:val="20"/>
          <w:vertAlign w:val="subscript"/>
        </w:rPr>
        <w:t>12</w:t>
      </w:r>
      <w:r w:rsidRPr="00362726">
        <w:rPr>
          <w:sz w:val="20"/>
          <w:szCs w:val="20"/>
        </w:rPr>
        <w:t>Mg</w:t>
      </w:r>
      <w:r>
        <w:rPr>
          <w:sz w:val="20"/>
          <w:szCs w:val="20"/>
          <w:vertAlign w:val="superscript"/>
        </w:rPr>
        <w:t>2+</w:t>
      </w:r>
      <w:r>
        <w:rPr>
          <w:sz w:val="20"/>
          <w:szCs w:val="20"/>
        </w:rPr>
        <w:t xml:space="preserve">D) 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 xml:space="preserve"> O </w:t>
      </w:r>
      <w:r>
        <w:rPr>
          <w:sz w:val="20"/>
          <w:szCs w:val="20"/>
          <w:vertAlign w:val="superscript"/>
        </w:rPr>
        <w:t>2+</w:t>
      </w:r>
      <w:r>
        <w:rPr>
          <w:sz w:val="20"/>
          <w:szCs w:val="20"/>
        </w:rPr>
        <w:t xml:space="preserve">E) </w:t>
      </w:r>
      <w:r>
        <w:rPr>
          <w:sz w:val="20"/>
          <w:szCs w:val="20"/>
          <w:vertAlign w:val="subscript"/>
        </w:rPr>
        <w:t>9</w:t>
      </w:r>
      <w:r>
        <w:rPr>
          <w:sz w:val="20"/>
          <w:szCs w:val="20"/>
        </w:rPr>
        <w:t xml:space="preserve"> F </w:t>
      </w:r>
      <w:r>
        <w:rPr>
          <w:sz w:val="20"/>
          <w:szCs w:val="20"/>
          <w:vertAlign w:val="superscript"/>
        </w:rPr>
        <w:t>–</w:t>
      </w:r>
    </w:p>
    <w:p w:rsidR="00CB68E4" w:rsidRPr="001C2A75" w:rsidRDefault="00CB68E4" w:rsidP="001C2A75">
      <w:pPr>
        <w:rPr>
          <w:sz w:val="20"/>
          <w:szCs w:val="20"/>
        </w:rPr>
      </w:pPr>
      <w:r>
        <w:rPr>
          <w:sz w:val="20"/>
          <w:szCs w:val="20"/>
        </w:rPr>
        <w:t>6-</w:t>
      </w:r>
      <w:r w:rsidRPr="001C2A75">
        <w:rPr>
          <w:sz w:val="20"/>
          <w:szCs w:val="20"/>
        </w:rPr>
        <w:t>Aşağıda temel haldeki elektr</w:t>
      </w:r>
      <w:r>
        <w:rPr>
          <w:sz w:val="20"/>
          <w:szCs w:val="20"/>
        </w:rPr>
        <w:t xml:space="preserve">on dizilişlerinin son terimleri </w:t>
      </w:r>
      <w:r w:rsidRPr="001C2A75">
        <w:rPr>
          <w:sz w:val="20"/>
          <w:szCs w:val="20"/>
        </w:rPr>
        <w:t>verilen elementlerin</w:t>
      </w:r>
      <w:r>
        <w:rPr>
          <w:sz w:val="20"/>
          <w:szCs w:val="20"/>
        </w:rPr>
        <w:t xml:space="preserve"> periyodik cetveldeki yerlerini </w:t>
      </w:r>
      <w:r w:rsidRPr="001C2A75">
        <w:rPr>
          <w:sz w:val="20"/>
          <w:szCs w:val="20"/>
        </w:rPr>
        <w:t>yazınız.</w:t>
      </w:r>
    </w:p>
    <w:p w:rsidR="00CB68E4" w:rsidRPr="001C2A75" w:rsidRDefault="00CB68E4" w:rsidP="001C2A75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1C2A75">
        <w:rPr>
          <w:sz w:val="20"/>
          <w:szCs w:val="20"/>
        </w:rPr>
        <w:t>. ............................. 3p5</w:t>
      </w:r>
    </w:p>
    <w:p w:rsidR="00CB68E4" w:rsidRPr="001C2A75" w:rsidRDefault="00CB68E4" w:rsidP="001C2A75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Pr="001C2A75">
        <w:rPr>
          <w:sz w:val="20"/>
          <w:szCs w:val="20"/>
        </w:rPr>
        <w:t>. ............................. 4s1</w:t>
      </w:r>
    </w:p>
    <w:p w:rsidR="00CB68E4" w:rsidRPr="001C2A75" w:rsidRDefault="00CB68E4" w:rsidP="001C2A75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1C2A75">
        <w:rPr>
          <w:sz w:val="20"/>
          <w:szCs w:val="20"/>
        </w:rPr>
        <w:t>. ............................. 3d2</w:t>
      </w:r>
    </w:p>
    <w:p w:rsidR="00CB68E4" w:rsidRPr="001C2A75" w:rsidRDefault="00CB68E4" w:rsidP="001C2A75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1C2A75">
        <w:rPr>
          <w:sz w:val="20"/>
          <w:szCs w:val="20"/>
        </w:rPr>
        <w:t>. ............................. 4p3</w:t>
      </w:r>
    </w:p>
    <w:p w:rsidR="00CB68E4" w:rsidRDefault="00CB68E4" w:rsidP="004675A8">
      <w:pPr>
        <w:rPr>
          <w:sz w:val="20"/>
          <w:szCs w:val="20"/>
        </w:rPr>
      </w:pPr>
    </w:p>
    <w:p w:rsidR="00CB68E4" w:rsidRPr="004675A8" w:rsidRDefault="00CB68E4" w:rsidP="004675A8">
      <w:pPr>
        <w:rPr>
          <w:sz w:val="20"/>
          <w:szCs w:val="20"/>
        </w:rPr>
      </w:pPr>
      <w:r>
        <w:rPr>
          <w:sz w:val="20"/>
          <w:szCs w:val="20"/>
        </w:rPr>
        <w:t xml:space="preserve">7-I. </w:t>
      </w:r>
      <w:r>
        <w:rPr>
          <w:sz w:val="20"/>
          <w:szCs w:val="20"/>
          <w:vertAlign w:val="subscript"/>
        </w:rPr>
        <w:t>11</w:t>
      </w:r>
      <w:r>
        <w:rPr>
          <w:sz w:val="20"/>
          <w:szCs w:val="20"/>
        </w:rPr>
        <w:t xml:space="preserve">X      II. </w:t>
      </w:r>
      <w:r>
        <w:rPr>
          <w:sz w:val="20"/>
          <w:szCs w:val="20"/>
          <w:vertAlign w:val="subscript"/>
        </w:rPr>
        <w:t>13</w:t>
      </w:r>
      <w:r>
        <w:rPr>
          <w:sz w:val="20"/>
          <w:szCs w:val="20"/>
        </w:rPr>
        <w:t xml:space="preserve">Y     III. </w:t>
      </w:r>
      <w:r>
        <w:rPr>
          <w:sz w:val="20"/>
          <w:szCs w:val="20"/>
          <w:vertAlign w:val="subscript"/>
        </w:rPr>
        <w:t>17</w:t>
      </w:r>
      <w:r w:rsidRPr="004675A8">
        <w:rPr>
          <w:sz w:val="20"/>
          <w:szCs w:val="20"/>
        </w:rPr>
        <w:t>Z</w:t>
      </w:r>
    </w:p>
    <w:p w:rsidR="00CB68E4" w:rsidRPr="004675A8" w:rsidRDefault="00CB68E4" w:rsidP="004675A8">
      <w:pPr>
        <w:rPr>
          <w:sz w:val="20"/>
          <w:szCs w:val="20"/>
        </w:rPr>
      </w:pPr>
      <w:r w:rsidRPr="004675A8">
        <w:rPr>
          <w:sz w:val="20"/>
          <w:szCs w:val="20"/>
        </w:rPr>
        <w:t>Yukarıda verilen eleme</w:t>
      </w:r>
      <w:r>
        <w:rPr>
          <w:sz w:val="20"/>
          <w:szCs w:val="20"/>
        </w:rPr>
        <w:t xml:space="preserve">ntlerin atom çapları arasındaki </w:t>
      </w:r>
      <w:r w:rsidRPr="004675A8">
        <w:rPr>
          <w:sz w:val="20"/>
          <w:szCs w:val="20"/>
        </w:rPr>
        <w:t>ilişki aşağıdakilerden hangisinde doğru verilmiştir?</w:t>
      </w:r>
    </w:p>
    <w:p w:rsidR="00CB68E4" w:rsidRDefault="00CB68E4" w:rsidP="00D12C07">
      <w:pPr>
        <w:rPr>
          <w:sz w:val="20"/>
          <w:szCs w:val="20"/>
        </w:rPr>
      </w:pPr>
      <w:r w:rsidRPr="00D12C07">
        <w:rPr>
          <w:sz w:val="20"/>
          <w:szCs w:val="20"/>
        </w:rPr>
        <w:t>A)I &gt; II &gt; III B) II &gt; III &gt; I C) III &gt; II &gt;I  D) I &gt; III &gt; II E) II &gt; I &gt; III</w:t>
      </w:r>
    </w:p>
    <w:p w:rsidR="00CB68E4" w:rsidRPr="00851EBA" w:rsidRDefault="00CB68E4" w:rsidP="00D668F5">
      <w:pPr>
        <w:rPr>
          <w:sz w:val="20"/>
          <w:szCs w:val="20"/>
        </w:rPr>
      </w:pPr>
      <w:r w:rsidRPr="00851EBA">
        <w:rPr>
          <w:sz w:val="20"/>
          <w:szCs w:val="20"/>
        </w:rPr>
        <w:t>8-Alkali metal grubu için aşağıdaki cümlelerde boş bırakılan yerleri doldurunuz.</w:t>
      </w:r>
    </w:p>
    <w:p w:rsidR="00CB68E4" w:rsidRPr="00851EBA" w:rsidRDefault="00CB68E4" w:rsidP="00D668F5">
      <w:pPr>
        <w:rPr>
          <w:sz w:val="20"/>
          <w:szCs w:val="20"/>
        </w:rPr>
      </w:pPr>
      <w:r w:rsidRPr="00851EBA">
        <w:rPr>
          <w:sz w:val="20"/>
          <w:szCs w:val="20"/>
        </w:rPr>
        <w:t>a) ................... yüklü bileşik oluştururlar.</w:t>
      </w:r>
    </w:p>
    <w:p w:rsidR="00CB68E4" w:rsidRPr="00851EBA" w:rsidRDefault="00CB68E4" w:rsidP="00D668F5">
      <w:pPr>
        <w:rPr>
          <w:sz w:val="20"/>
          <w:szCs w:val="20"/>
        </w:rPr>
      </w:pPr>
      <w:r w:rsidRPr="00851EBA">
        <w:rPr>
          <w:sz w:val="20"/>
          <w:szCs w:val="20"/>
        </w:rPr>
        <w:t>b) Yukarıdan aşağıya doğru erime ve kaynama noktaları....................</w:t>
      </w:r>
    </w:p>
    <w:p w:rsidR="00CB68E4" w:rsidRPr="00851EBA" w:rsidRDefault="00CB68E4" w:rsidP="00D668F5">
      <w:pPr>
        <w:rPr>
          <w:sz w:val="20"/>
          <w:szCs w:val="20"/>
        </w:rPr>
      </w:pPr>
      <w:r w:rsidRPr="00851EBA">
        <w:rPr>
          <w:sz w:val="20"/>
          <w:szCs w:val="20"/>
        </w:rPr>
        <w:t>c) Oksitlerinin sulu çözeltisi ...................... özellik gösterir.</w:t>
      </w:r>
    </w:p>
    <w:p w:rsidR="00CB68E4" w:rsidRPr="00851EBA" w:rsidRDefault="00CB68E4" w:rsidP="00D668F5">
      <w:pPr>
        <w:rPr>
          <w:sz w:val="20"/>
          <w:szCs w:val="20"/>
        </w:rPr>
      </w:pPr>
      <w:r w:rsidRPr="00851EBA">
        <w:rPr>
          <w:sz w:val="20"/>
          <w:szCs w:val="20"/>
        </w:rPr>
        <w:t>d) Değerlik katmanlarında ...................... elektron bulunur.</w:t>
      </w:r>
    </w:p>
    <w:p w:rsidR="00CB68E4" w:rsidRPr="00851EBA" w:rsidRDefault="00CB68E4" w:rsidP="00D668F5">
      <w:pPr>
        <w:rPr>
          <w:sz w:val="20"/>
          <w:szCs w:val="20"/>
        </w:rPr>
      </w:pPr>
      <w:r w:rsidRPr="00851EBA">
        <w:rPr>
          <w:sz w:val="20"/>
          <w:szCs w:val="20"/>
        </w:rPr>
        <w:t>e) Doğada ................... halde bulunmazlar.</w:t>
      </w:r>
    </w:p>
    <w:p w:rsidR="00CB68E4" w:rsidRPr="00D668F5" w:rsidRDefault="00CB68E4" w:rsidP="00D668F5">
      <w:pPr>
        <w:rPr>
          <w:sz w:val="20"/>
          <w:szCs w:val="20"/>
        </w:rPr>
      </w:pPr>
      <w:r>
        <w:rPr>
          <w:sz w:val="20"/>
          <w:szCs w:val="20"/>
        </w:rPr>
        <w:t>9-</w:t>
      </w:r>
      <w:r w:rsidRPr="00D668F5">
        <w:rPr>
          <w:sz w:val="20"/>
          <w:szCs w:val="20"/>
        </w:rPr>
        <w:t>X ve Y elementleri aynı periyo</w:t>
      </w:r>
      <w:r>
        <w:rPr>
          <w:sz w:val="20"/>
          <w:szCs w:val="20"/>
        </w:rPr>
        <w:t xml:space="preserve">tta olup, X elementinin çapı ve </w:t>
      </w:r>
      <w:r w:rsidRPr="00D668F5">
        <w:rPr>
          <w:sz w:val="20"/>
          <w:szCs w:val="20"/>
        </w:rPr>
        <w:t>iyonlaşma en</w:t>
      </w:r>
      <w:r>
        <w:rPr>
          <w:sz w:val="20"/>
          <w:szCs w:val="20"/>
        </w:rPr>
        <w:t xml:space="preserve">erjisi Y elementinden büyüktür. </w:t>
      </w:r>
      <w:r w:rsidRPr="00D668F5">
        <w:rPr>
          <w:sz w:val="20"/>
          <w:szCs w:val="20"/>
        </w:rPr>
        <w:t>Buna göre, X ve Y elementle</w:t>
      </w:r>
      <w:r>
        <w:rPr>
          <w:sz w:val="20"/>
          <w:szCs w:val="20"/>
        </w:rPr>
        <w:t xml:space="preserve">rinin proton sayıları sırasıyla </w:t>
      </w:r>
      <w:r w:rsidRPr="00D668F5">
        <w:rPr>
          <w:sz w:val="20"/>
          <w:szCs w:val="20"/>
        </w:rPr>
        <w:t>aşağıdakilerden hangisi olabilir?</w:t>
      </w:r>
    </w:p>
    <w:p w:rsidR="00CB68E4" w:rsidRPr="00D668F5" w:rsidRDefault="00CB68E4" w:rsidP="00D668F5">
      <w:pPr>
        <w:rPr>
          <w:sz w:val="20"/>
          <w:szCs w:val="20"/>
        </w:rPr>
      </w:pPr>
      <w:r w:rsidRPr="00D668F5">
        <w:rPr>
          <w:sz w:val="20"/>
          <w:szCs w:val="20"/>
        </w:rPr>
        <w:t>A) 2 – 5 B) 14 – 15 C) 17 – 18</w:t>
      </w:r>
    </w:p>
    <w:p w:rsidR="00CB68E4" w:rsidRDefault="00CB68E4" w:rsidP="00D668F5">
      <w:pPr>
        <w:rPr>
          <w:sz w:val="20"/>
          <w:szCs w:val="20"/>
        </w:rPr>
      </w:pPr>
      <w:r w:rsidRPr="00D668F5">
        <w:rPr>
          <w:sz w:val="20"/>
          <w:szCs w:val="20"/>
        </w:rPr>
        <w:t>D) 7 – 8 E) 12 – 5</w:t>
      </w:r>
    </w:p>
    <w:p w:rsidR="00CB68E4" w:rsidRDefault="00CB68E4" w:rsidP="00D668F5">
      <w:pPr>
        <w:rPr>
          <w:sz w:val="20"/>
          <w:szCs w:val="20"/>
        </w:rPr>
      </w:pPr>
      <w:r>
        <w:rPr>
          <w:sz w:val="20"/>
          <w:szCs w:val="20"/>
        </w:rPr>
        <w:t>10-Peryodik cetvelde bir peryotta soldan saga gidildikçe periyodik özellikler nasıl değişir?</w:t>
      </w:r>
    </w:p>
    <w:p w:rsidR="00CB68E4" w:rsidRDefault="00CB68E4" w:rsidP="00D668F5">
      <w:pPr>
        <w:rPr>
          <w:sz w:val="20"/>
          <w:szCs w:val="20"/>
        </w:rPr>
      </w:pPr>
      <w:r>
        <w:rPr>
          <w:sz w:val="20"/>
          <w:szCs w:val="20"/>
        </w:rPr>
        <w:t>11-Wander vaals yarıçap:</w:t>
      </w:r>
    </w:p>
    <w:p w:rsidR="00CB68E4" w:rsidRDefault="00CB68E4" w:rsidP="00D668F5">
      <w:pPr>
        <w:rPr>
          <w:sz w:val="20"/>
          <w:szCs w:val="20"/>
        </w:rPr>
      </w:pPr>
    </w:p>
    <w:p w:rsidR="00CB68E4" w:rsidRDefault="00CB68E4" w:rsidP="00D668F5">
      <w:pPr>
        <w:rPr>
          <w:sz w:val="20"/>
          <w:szCs w:val="20"/>
        </w:rPr>
      </w:pPr>
      <w:r>
        <w:rPr>
          <w:sz w:val="20"/>
          <w:szCs w:val="20"/>
        </w:rPr>
        <w:t>İyonlaşma enerjisi:</w:t>
      </w:r>
    </w:p>
    <w:p w:rsidR="00CB68E4" w:rsidRDefault="00CB68E4" w:rsidP="00D668F5">
      <w:pPr>
        <w:rPr>
          <w:sz w:val="20"/>
          <w:szCs w:val="20"/>
        </w:rPr>
      </w:pPr>
    </w:p>
    <w:p w:rsidR="00CB68E4" w:rsidRDefault="00CB68E4" w:rsidP="00D668F5">
      <w:pPr>
        <w:rPr>
          <w:sz w:val="20"/>
          <w:szCs w:val="20"/>
        </w:rPr>
      </w:pPr>
      <w:r>
        <w:rPr>
          <w:sz w:val="20"/>
          <w:szCs w:val="20"/>
        </w:rPr>
        <w:t>Elektronegatiflik:</w:t>
      </w:r>
    </w:p>
    <w:p w:rsidR="00CB68E4" w:rsidRDefault="00CB68E4" w:rsidP="00D668F5">
      <w:pPr>
        <w:rPr>
          <w:sz w:val="20"/>
          <w:szCs w:val="20"/>
        </w:rPr>
      </w:pPr>
    </w:p>
    <w:p w:rsidR="00CB68E4" w:rsidRDefault="00CB68E4" w:rsidP="00D668F5">
      <w:pPr>
        <w:rPr>
          <w:sz w:val="20"/>
          <w:szCs w:val="20"/>
        </w:rPr>
      </w:pPr>
      <w:r>
        <w:rPr>
          <w:sz w:val="20"/>
          <w:szCs w:val="20"/>
        </w:rPr>
        <w:t>Frekans:</w:t>
      </w:r>
    </w:p>
    <w:p w:rsidR="00CB68E4" w:rsidRDefault="00CB68E4" w:rsidP="00B07E9B">
      <w:pPr>
        <w:rPr>
          <w:sz w:val="20"/>
          <w:szCs w:val="20"/>
        </w:rPr>
      </w:pPr>
      <w:r>
        <w:rPr>
          <w:sz w:val="20"/>
          <w:szCs w:val="20"/>
        </w:rPr>
        <w:t>Kuantum:</w:t>
      </w:r>
    </w:p>
    <w:p w:rsidR="00CB68E4" w:rsidRPr="00B07E9B" w:rsidRDefault="00CB68E4" w:rsidP="00B07E9B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12-</w:t>
      </w:r>
      <w:r>
        <w:rPr>
          <w:sz w:val="20"/>
          <w:szCs w:val="20"/>
          <w:vertAlign w:val="subscript"/>
        </w:rPr>
        <w:t>10</w:t>
      </w:r>
      <w:r w:rsidRPr="00B07E9B">
        <w:rPr>
          <w:sz w:val="20"/>
          <w:szCs w:val="20"/>
        </w:rPr>
        <w:t xml:space="preserve">Ne, </w:t>
      </w:r>
      <w:r>
        <w:rPr>
          <w:sz w:val="20"/>
          <w:szCs w:val="20"/>
          <w:vertAlign w:val="subscript"/>
        </w:rPr>
        <w:t>17</w:t>
      </w:r>
      <w:r w:rsidRPr="00B07E9B">
        <w:rPr>
          <w:sz w:val="20"/>
          <w:szCs w:val="20"/>
        </w:rPr>
        <w:t xml:space="preserve">Cl, </w:t>
      </w:r>
      <w:r>
        <w:rPr>
          <w:sz w:val="20"/>
          <w:szCs w:val="20"/>
          <w:vertAlign w:val="subscript"/>
        </w:rPr>
        <w:t>9</w:t>
      </w:r>
      <w:r w:rsidRPr="00B07E9B">
        <w:rPr>
          <w:sz w:val="20"/>
          <w:szCs w:val="20"/>
        </w:rPr>
        <w:t xml:space="preserve">F ve </w:t>
      </w:r>
      <w:r>
        <w:rPr>
          <w:sz w:val="20"/>
          <w:szCs w:val="20"/>
          <w:vertAlign w:val="subscript"/>
        </w:rPr>
        <w:t>16</w:t>
      </w:r>
      <w:r w:rsidRPr="00B07E9B">
        <w:rPr>
          <w:sz w:val="20"/>
          <w:szCs w:val="20"/>
        </w:rPr>
        <w:t>S e</w:t>
      </w:r>
      <w:r>
        <w:rPr>
          <w:sz w:val="20"/>
          <w:szCs w:val="20"/>
        </w:rPr>
        <w:t xml:space="preserve">lementlerinin birinci iyonlaşma </w:t>
      </w:r>
      <w:r w:rsidRPr="00B07E9B">
        <w:rPr>
          <w:sz w:val="20"/>
          <w:szCs w:val="20"/>
        </w:rPr>
        <w:t>enerjilerinin büyükten küçüğe d</w:t>
      </w:r>
      <w:r>
        <w:rPr>
          <w:sz w:val="20"/>
          <w:szCs w:val="20"/>
        </w:rPr>
        <w:t xml:space="preserve">oğru sıralanışı hangi seçenekte </w:t>
      </w:r>
      <w:r w:rsidRPr="00B07E9B">
        <w:rPr>
          <w:sz w:val="20"/>
          <w:szCs w:val="20"/>
        </w:rPr>
        <w:t>doğru verilmiştir?</w:t>
      </w:r>
    </w:p>
    <w:p w:rsidR="00CB68E4" w:rsidRPr="00B07E9B" w:rsidRDefault="00CB68E4" w:rsidP="00B07E9B">
      <w:pPr>
        <w:rPr>
          <w:sz w:val="20"/>
          <w:szCs w:val="20"/>
        </w:rPr>
      </w:pPr>
      <w:r w:rsidRPr="00B07E9B">
        <w:rPr>
          <w:sz w:val="20"/>
          <w:szCs w:val="20"/>
        </w:rPr>
        <w:t>A) Ne, Cl, F, S B) F, S, Cl, Ne C) Cl, F, S, Ne</w:t>
      </w:r>
    </w:p>
    <w:p w:rsidR="00CB68E4" w:rsidRDefault="00CB68E4" w:rsidP="00B07E9B">
      <w:pPr>
        <w:rPr>
          <w:sz w:val="20"/>
          <w:szCs w:val="20"/>
        </w:rPr>
      </w:pPr>
      <w:r w:rsidRPr="00B07E9B">
        <w:rPr>
          <w:sz w:val="20"/>
          <w:szCs w:val="20"/>
        </w:rPr>
        <w:t>D) Ne, F, Cl, S E) F, Cl, S, Ne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13-İyonlaşma Enerjisi (kkal / mol)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Element</w:t>
      </w:r>
      <w:r w:rsidRPr="00BE76BF">
        <w:rPr>
          <w:sz w:val="16"/>
          <w:szCs w:val="16"/>
        </w:rPr>
        <w:tab/>
        <w:t xml:space="preserve"> İE1 </w:t>
      </w:r>
      <w:r w:rsidRPr="00BE76BF">
        <w:rPr>
          <w:sz w:val="16"/>
          <w:szCs w:val="16"/>
        </w:rPr>
        <w:tab/>
        <w:t>İE2</w:t>
      </w:r>
      <w:r w:rsidRPr="00BE76BF">
        <w:rPr>
          <w:sz w:val="16"/>
          <w:szCs w:val="16"/>
        </w:rPr>
        <w:tab/>
        <w:t xml:space="preserve"> İE3</w:t>
      </w:r>
      <w:r w:rsidRPr="00BE76BF">
        <w:rPr>
          <w:sz w:val="16"/>
          <w:szCs w:val="16"/>
        </w:rPr>
        <w:tab/>
        <w:t xml:space="preserve"> İE4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X</w:t>
      </w:r>
      <w:r w:rsidRPr="00BE76BF">
        <w:rPr>
          <w:sz w:val="16"/>
          <w:szCs w:val="16"/>
        </w:rPr>
        <w:tab/>
        <w:t xml:space="preserve"> 128 </w:t>
      </w:r>
      <w:r w:rsidRPr="00BE76BF">
        <w:rPr>
          <w:sz w:val="16"/>
          <w:szCs w:val="16"/>
        </w:rPr>
        <w:tab/>
        <w:t>430</w:t>
      </w:r>
      <w:r w:rsidRPr="00BE76BF">
        <w:rPr>
          <w:sz w:val="16"/>
          <w:szCs w:val="16"/>
        </w:rPr>
        <w:tab/>
        <w:t xml:space="preserve"> 657 </w:t>
      </w:r>
      <w:r w:rsidRPr="00BE76BF">
        <w:rPr>
          <w:sz w:val="16"/>
          <w:szCs w:val="16"/>
        </w:rPr>
        <w:tab/>
        <w:t>3010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 xml:space="preserve">Y </w:t>
      </w:r>
      <w:r w:rsidRPr="00BE76BF">
        <w:rPr>
          <w:sz w:val="16"/>
          <w:szCs w:val="16"/>
        </w:rPr>
        <w:tab/>
        <w:t xml:space="preserve">170 </w:t>
      </w:r>
      <w:r w:rsidRPr="00BE76BF">
        <w:rPr>
          <w:sz w:val="16"/>
          <w:szCs w:val="16"/>
        </w:rPr>
        <w:tab/>
        <w:t xml:space="preserve">351 </w:t>
      </w:r>
      <w:r w:rsidRPr="00BE76BF">
        <w:rPr>
          <w:sz w:val="16"/>
          <w:szCs w:val="16"/>
        </w:rPr>
        <w:tab/>
        <w:t>1900</w:t>
      </w:r>
      <w:r w:rsidRPr="00BE76BF">
        <w:rPr>
          <w:sz w:val="16"/>
          <w:szCs w:val="16"/>
        </w:rPr>
        <w:tab/>
        <w:t xml:space="preserve"> 2682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Z</w:t>
      </w:r>
      <w:r w:rsidRPr="00BE76BF">
        <w:rPr>
          <w:sz w:val="16"/>
          <w:szCs w:val="16"/>
        </w:rPr>
        <w:tab/>
        <w:t xml:space="preserve"> 214</w:t>
      </w:r>
      <w:r w:rsidRPr="00BE76BF">
        <w:rPr>
          <w:sz w:val="16"/>
          <w:szCs w:val="16"/>
        </w:rPr>
        <w:tab/>
        <w:t xml:space="preserve"> 431 </w:t>
      </w:r>
      <w:r w:rsidRPr="00BE76BF">
        <w:rPr>
          <w:sz w:val="16"/>
          <w:szCs w:val="16"/>
        </w:rPr>
        <w:tab/>
        <w:t>3821</w:t>
      </w:r>
      <w:r w:rsidRPr="00BE76BF">
        <w:rPr>
          <w:sz w:val="16"/>
          <w:szCs w:val="16"/>
        </w:rPr>
        <w:tab/>
        <w:t xml:space="preserve"> 4217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Yukarıdaki tabloda ilk dört iyonlaşma enerjileri (kkal/mol) verilen A grubundaki X, Y ve Z elementleri ile ilgili olarak;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I. Her üçü de aynı periyottadır.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II. X in elektron dizilimi np1 ile biter.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III. Z nin değerlik elektron sayısı 2 dir.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yargılarından hangileri yanlıştır?</w:t>
      </w:r>
    </w:p>
    <w:p w:rsidR="00CB68E4" w:rsidRPr="00BE76BF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A) Yalnız I B) I ve II C) I ve III</w:t>
      </w:r>
    </w:p>
    <w:p w:rsidR="00CB68E4" w:rsidRDefault="00CB68E4" w:rsidP="00BE76BF">
      <w:pPr>
        <w:rPr>
          <w:sz w:val="16"/>
          <w:szCs w:val="16"/>
        </w:rPr>
      </w:pPr>
      <w:r w:rsidRPr="00BE76BF">
        <w:rPr>
          <w:sz w:val="16"/>
          <w:szCs w:val="16"/>
        </w:rPr>
        <w:t>D) II ve III E) I, II ve III</w:t>
      </w:r>
    </w:p>
    <w:p w:rsidR="00CB68E4" w:rsidRPr="00473E6C" w:rsidRDefault="00CB68E4" w:rsidP="00473E6C">
      <w:pPr>
        <w:rPr>
          <w:sz w:val="16"/>
          <w:szCs w:val="16"/>
        </w:rPr>
      </w:pPr>
      <w:r>
        <w:rPr>
          <w:sz w:val="20"/>
          <w:szCs w:val="20"/>
        </w:rPr>
        <w:t>14</w:t>
      </w:r>
      <w:r w:rsidRPr="00473E6C">
        <w:rPr>
          <w:sz w:val="16"/>
          <w:szCs w:val="16"/>
        </w:rPr>
        <w:t>-Periyodik cetvelle ilgili olarak aşağıda verilen yargılardan</w:t>
      </w:r>
    </w:p>
    <w:p w:rsidR="00CB68E4" w:rsidRPr="00473E6C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hangisi yanlıştır?</w:t>
      </w:r>
    </w:p>
    <w:p w:rsidR="00CB68E4" w:rsidRPr="00473E6C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A) Elementler artan atom numarasına göre sıralanmıştır.</w:t>
      </w:r>
    </w:p>
    <w:p w:rsidR="00CB68E4" w:rsidRPr="00473E6C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B) Düşey sütunlara grup denir.</w:t>
      </w:r>
    </w:p>
    <w:p w:rsidR="00CB68E4" w:rsidRPr="00473E6C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C) s, p, d ve f bloklarından oluşmuştur.</w:t>
      </w:r>
    </w:p>
    <w:p w:rsidR="00CB68E4" w:rsidRPr="00473E6C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D) Aynı yatay sıradaki elementlerin kimyasal özellikleri benzerdir.</w:t>
      </w:r>
    </w:p>
    <w:p w:rsidR="00CB68E4" w:rsidRPr="00473E6C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E) Tablodaki elementlerin bir çok özellikleri hakkında sistematik</w:t>
      </w:r>
    </w:p>
    <w:p w:rsidR="00CB68E4" w:rsidRDefault="00CB68E4" w:rsidP="00473E6C">
      <w:pPr>
        <w:rPr>
          <w:sz w:val="16"/>
          <w:szCs w:val="16"/>
        </w:rPr>
      </w:pPr>
      <w:r w:rsidRPr="00473E6C">
        <w:rPr>
          <w:sz w:val="16"/>
          <w:szCs w:val="16"/>
        </w:rPr>
        <w:t>bilgi sağlamıştır.</w:t>
      </w:r>
    </w:p>
    <w:p w:rsidR="00CB68E4" w:rsidRDefault="00CB68E4" w:rsidP="00473E6C">
      <w:pPr>
        <w:rPr>
          <w:sz w:val="20"/>
          <w:szCs w:val="20"/>
        </w:rPr>
      </w:pPr>
      <w:r>
        <w:rPr>
          <w:sz w:val="20"/>
          <w:szCs w:val="20"/>
        </w:rPr>
        <w:t>15-Aşagıdaki boşluklara uygun kelimeler yazarak doldurunuz?</w:t>
      </w:r>
    </w:p>
    <w:p w:rsidR="00CB68E4" w:rsidRPr="00445B37" w:rsidRDefault="00CB68E4" w:rsidP="00445B37">
      <w:pPr>
        <w:rPr>
          <w:sz w:val="16"/>
          <w:szCs w:val="16"/>
        </w:rPr>
      </w:pPr>
      <w:r w:rsidRPr="00445B37">
        <w:rPr>
          <w:sz w:val="16"/>
          <w:szCs w:val="16"/>
        </w:rPr>
        <w:t>1. Bir metal yüzeyine düşürülen ışın ile metal yüzeyinden elektron koparılmasına .............................. denir.</w:t>
      </w:r>
    </w:p>
    <w:p w:rsidR="00CB68E4" w:rsidRDefault="00CB68E4" w:rsidP="00445B37">
      <w:pPr>
        <w:rPr>
          <w:sz w:val="16"/>
          <w:szCs w:val="16"/>
        </w:rPr>
      </w:pPr>
      <w:r w:rsidRPr="00445B37">
        <w:rPr>
          <w:sz w:val="16"/>
          <w:szCs w:val="16"/>
        </w:rPr>
        <w:t>2. Alfa ışınları saçılması deneyini .............................. adlı bilim adamı yapmıştır.</w:t>
      </w:r>
    </w:p>
    <w:p w:rsidR="00CB68E4" w:rsidRPr="00BB4678" w:rsidRDefault="00CB68E4" w:rsidP="00BB4678">
      <w:pPr>
        <w:rPr>
          <w:sz w:val="16"/>
          <w:szCs w:val="16"/>
        </w:rPr>
      </w:pPr>
      <w:r>
        <w:rPr>
          <w:sz w:val="16"/>
          <w:szCs w:val="16"/>
        </w:rPr>
        <w:t>3</w:t>
      </w:r>
      <w:r w:rsidRPr="00BB4678">
        <w:rPr>
          <w:sz w:val="16"/>
          <w:szCs w:val="16"/>
        </w:rPr>
        <w:t>. Rutherford’a göre, .............................. yüklü tanecikler atomun merkezinde bulunmaktadır.</w:t>
      </w:r>
    </w:p>
    <w:p w:rsidR="00CB68E4" w:rsidRDefault="00CB68E4" w:rsidP="00BB4678">
      <w:pPr>
        <w:rPr>
          <w:sz w:val="16"/>
          <w:szCs w:val="16"/>
        </w:rPr>
      </w:pPr>
      <w:r>
        <w:rPr>
          <w:sz w:val="16"/>
          <w:szCs w:val="16"/>
        </w:rPr>
        <w:t>4</w:t>
      </w:r>
      <w:r w:rsidRPr="00BB4678">
        <w:rPr>
          <w:sz w:val="16"/>
          <w:szCs w:val="16"/>
        </w:rPr>
        <w:t>. Crooks tüpünde .............................. çıkan elektronlar .............................. doğru hareket ederler.</w:t>
      </w:r>
    </w:p>
    <w:p w:rsidR="00CB68E4" w:rsidRPr="00BB4678" w:rsidRDefault="00CB68E4" w:rsidP="00BB4678">
      <w:pPr>
        <w:rPr>
          <w:sz w:val="16"/>
          <w:szCs w:val="16"/>
        </w:rPr>
      </w:pPr>
      <w:r>
        <w:rPr>
          <w:sz w:val="16"/>
          <w:szCs w:val="16"/>
        </w:rPr>
        <w:t>5</w:t>
      </w:r>
      <w:r w:rsidRPr="00BB4678">
        <w:rPr>
          <w:sz w:val="16"/>
          <w:szCs w:val="16"/>
        </w:rPr>
        <w:t>. Rutherford’a göre, .............................. yüklü tanecikler atomun merkezinde bulunmaktadır.</w:t>
      </w:r>
    </w:p>
    <w:p w:rsidR="00CB68E4" w:rsidRDefault="00CB68E4" w:rsidP="00BB4678">
      <w:pPr>
        <w:rPr>
          <w:sz w:val="16"/>
          <w:szCs w:val="16"/>
        </w:rPr>
      </w:pPr>
      <w:r>
        <w:rPr>
          <w:sz w:val="16"/>
          <w:szCs w:val="16"/>
        </w:rPr>
        <w:t>6</w:t>
      </w:r>
      <w:r w:rsidRPr="00BB4678">
        <w:rPr>
          <w:sz w:val="16"/>
          <w:szCs w:val="16"/>
        </w:rPr>
        <w:t>. Crooks tüpünde .............................. çıkan elektronlar .............................. doğru hareket ederler.</w:t>
      </w:r>
    </w:p>
    <w:p w:rsidR="00CB68E4" w:rsidRDefault="00CB68E4" w:rsidP="00BB4678">
      <w:pPr>
        <w:rPr>
          <w:sz w:val="16"/>
          <w:szCs w:val="16"/>
        </w:rPr>
      </w:pPr>
      <w:r>
        <w:rPr>
          <w:sz w:val="16"/>
          <w:szCs w:val="16"/>
        </w:rPr>
        <w:t>7</w:t>
      </w:r>
      <w:r w:rsidRPr="00DE19B9">
        <w:rPr>
          <w:sz w:val="16"/>
          <w:szCs w:val="16"/>
        </w:rPr>
        <w:t>. En az bir tane eşlenmemiş elektron içeren ve mıknatıs tarafından çekilen elementler ........................... maddelerdir</w:t>
      </w:r>
    </w:p>
    <w:p w:rsidR="00CB68E4" w:rsidRPr="00DE19B9" w:rsidRDefault="00CB68E4" w:rsidP="00DE19B9">
      <w:pPr>
        <w:rPr>
          <w:sz w:val="16"/>
          <w:szCs w:val="16"/>
        </w:rPr>
      </w:pPr>
      <w:r>
        <w:rPr>
          <w:sz w:val="16"/>
          <w:szCs w:val="16"/>
        </w:rPr>
        <w:t>8</w:t>
      </w:r>
      <w:r w:rsidRPr="00DE19B9">
        <w:rPr>
          <w:sz w:val="16"/>
          <w:szCs w:val="16"/>
        </w:rPr>
        <w:t>. Periyodik cetvelin 18. grup elementlerine verilen isim ...........................dır.</w:t>
      </w:r>
    </w:p>
    <w:p w:rsidR="00CB68E4" w:rsidRPr="00DE19B9" w:rsidRDefault="00CB68E4" w:rsidP="00DE19B9">
      <w:pPr>
        <w:rPr>
          <w:sz w:val="16"/>
          <w:szCs w:val="16"/>
        </w:rPr>
      </w:pPr>
      <w:r>
        <w:rPr>
          <w:sz w:val="16"/>
          <w:szCs w:val="16"/>
        </w:rPr>
        <w:t>9</w:t>
      </w:r>
      <w:r w:rsidRPr="00DE19B9">
        <w:rPr>
          <w:sz w:val="16"/>
          <w:szCs w:val="16"/>
        </w:rPr>
        <w:t>. Periyodik sistemde lantanit ve aktinitlerin bulunduğu bölüm ........................... dur.</w:t>
      </w:r>
    </w:p>
    <w:p w:rsidR="00CB68E4" w:rsidRPr="00445B37" w:rsidRDefault="00CB68E4" w:rsidP="00DE19B9">
      <w:pPr>
        <w:rPr>
          <w:sz w:val="16"/>
          <w:szCs w:val="16"/>
        </w:rPr>
      </w:pPr>
      <w:r>
        <w:rPr>
          <w:sz w:val="16"/>
          <w:szCs w:val="16"/>
        </w:rPr>
        <w:t>10</w:t>
      </w:r>
      <w:r w:rsidRPr="00DE19B9">
        <w:rPr>
          <w:sz w:val="16"/>
          <w:szCs w:val="16"/>
        </w:rPr>
        <w:t>. Periyodik cetvelin 7A grubundaki elementler, ametallerle ........................... bağlı bileşik yapar.</w:t>
      </w:r>
    </w:p>
    <w:p w:rsidR="00CB68E4" w:rsidRDefault="00CB68E4" w:rsidP="00D12C07">
      <w:r>
        <w:t xml:space="preserve">16-Aşağıdaki soruların sonlarına D/Y </w:t>
      </w:r>
      <w:r w:rsidRPr="001E4BE6">
        <w:t xml:space="preserve"> yazarak doldurunuz?</w:t>
      </w:r>
    </w:p>
    <w:p w:rsidR="00CB68E4" w:rsidRPr="00851EBA" w:rsidRDefault="00CB68E4" w:rsidP="001E4BE6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1. </w:t>
      </w:r>
      <w:r w:rsidRPr="00851EBA">
        <w:rPr>
          <w:rFonts w:ascii="HelveticaNeueLinotype" w:hAnsi="HelveticaNeueLinotype" w:cs="HelveticaNeueLinotype"/>
          <w:color w:val="000000"/>
          <w:sz w:val="16"/>
          <w:szCs w:val="16"/>
        </w:rPr>
        <w:t xml:space="preserve">Toprak 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alkali metalleri bileşiklerinde sadece 2+ değerlik alır.</w:t>
      </w:r>
    </w:p>
    <w:p w:rsidR="00CB68E4" w:rsidRPr="00851EBA" w:rsidRDefault="00CB68E4" w:rsidP="001E4BE6">
      <w:pPr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2. </w:t>
      </w:r>
      <w:r w:rsidRPr="00851EBA">
        <w:rPr>
          <w:rFonts w:ascii="HelveticaNeueLinotype" w:hAnsi="HelveticaNeueLinotype" w:cs="HelveticaNeueLinotype"/>
          <w:color w:val="000000"/>
          <w:sz w:val="16"/>
          <w:szCs w:val="16"/>
        </w:rPr>
        <w:t>Temel haldeki elektron dizilimi p6 ile sona eren elementlere halojen denir.</w:t>
      </w:r>
    </w:p>
    <w:p w:rsidR="00CB68E4" w:rsidRPr="00851EBA" w:rsidRDefault="00CB68E4" w:rsidP="001E4BE6">
      <w:pPr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3. 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Elektronlar özdeş orbitalleri öncelikle birer birer doldururlar.</w:t>
      </w:r>
    </w:p>
    <w:p w:rsidR="00CB68E4" w:rsidRPr="00851EBA" w:rsidRDefault="00CB68E4" w:rsidP="001E4BE6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4. </w:t>
      </w:r>
      <w:r w:rsidRPr="00851EBA">
        <w:rPr>
          <w:rFonts w:ascii="HelveticaNeueLinotype" w:hAnsi="HelveticaNeueLinotype" w:cs="HelveticaNeueLinotype"/>
          <w:color w:val="000000"/>
          <w:sz w:val="16"/>
          <w:szCs w:val="16"/>
        </w:rPr>
        <w:t>Heisenberg belirsizlik ilkesine göre bir elektron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un yeri ve hızı aynı anda ölçülemez.</w:t>
      </w:r>
    </w:p>
    <w:p w:rsidR="00CB68E4" w:rsidRPr="00851EBA" w:rsidRDefault="00CB68E4" w:rsidP="001E4BE6">
      <w:pPr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5. </w:t>
      </w:r>
      <w:r w:rsidRPr="00851EBA">
        <w:rPr>
          <w:rFonts w:ascii="HelveticaNeueLinotype" w:hAnsi="HelveticaNeueLinotype" w:cs="HelveticaNeueLinotype"/>
          <w:color w:val="000000"/>
          <w:sz w:val="16"/>
          <w:szCs w:val="16"/>
        </w:rPr>
        <w:t>De Broglie'ye göre elektronlar hareket halindeyken dalga hareketi yapar.</w:t>
      </w:r>
    </w:p>
    <w:p w:rsidR="00CB68E4" w:rsidRPr="00851EBA" w:rsidRDefault="00CB68E4" w:rsidP="00851EBA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6-James Chadwick tarafından atomda keşfedilen tanecik elektrondur.</w:t>
      </w:r>
    </w:p>
    <w:p w:rsidR="00CB68E4" w:rsidRPr="00851EBA" w:rsidRDefault="00CB68E4" w:rsidP="00851EBA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7. 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Fotoelektrik olayda metalden koparılan elektronların sayısı fotonun frekansına bağlı değildir.</w:t>
      </w:r>
    </w:p>
    <w:p w:rsidR="00CB68E4" w:rsidRPr="00851EBA" w:rsidRDefault="00CB68E4" w:rsidP="00851EBA">
      <w:pPr>
        <w:autoSpaceDE w:val="0"/>
        <w:autoSpaceDN w:val="0"/>
        <w:adjustRightInd w:val="0"/>
        <w:spacing w:after="0" w:line="240" w:lineRule="auto"/>
        <w:rPr>
          <w:rFonts w:ascii="HelveticaNeueLinotype" w:hAnsi="HelveticaNeueLinotype" w:cs="HelveticaNeueLinotype"/>
          <w:color w:val="000000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8. 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Rutherford’a göre, atomda, kütlenin yoğunlaştığı bir çekirdek vardır.</w:t>
      </w:r>
    </w:p>
    <w:p w:rsidR="00CB68E4" w:rsidRPr="00851EBA" w:rsidRDefault="00CB68E4" w:rsidP="00851EBA">
      <w:pPr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</w:pP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9. 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Thomson’a göre, atomda (–) yüklü elektronlar vardır.</w:t>
      </w:r>
      <w:r w:rsidRPr="00851EBA">
        <w:rPr>
          <w:rFonts w:ascii="HelveticaNeueLinotypeBold" w:hAnsi="HelveticaNeueLinotypeBold" w:cs="HelveticaNeueLinotypeBold"/>
          <w:b/>
          <w:bCs/>
          <w:color w:val="FF00FF"/>
          <w:sz w:val="16"/>
          <w:szCs w:val="16"/>
        </w:rPr>
        <w:t xml:space="preserve">                                                                     10. </w:t>
      </w:r>
      <w:r w:rsidRPr="00851EBA">
        <w:rPr>
          <w:rFonts w:ascii="HelveticaNeueLinotype Tur" w:hAnsi="HelveticaNeueLinotype Tur" w:cs="HelveticaNeueLinotype Tur"/>
          <w:color w:val="000000"/>
          <w:sz w:val="16"/>
          <w:szCs w:val="16"/>
        </w:rPr>
        <w:t>Henry Moseley, X ışınlarını kullanarak elementlerin atom numaralarını belirlemiştir.</w:t>
      </w:r>
    </w:p>
    <w:p w:rsidR="00CB68E4" w:rsidRDefault="00CB68E4" w:rsidP="00851EBA">
      <w:r>
        <w:t>17) X atomunun elektron dağılımı 4p orbitalinde 5e bulundurduğuna göre X’in atom numarası kaçtır?</w:t>
      </w:r>
    </w:p>
    <w:p w:rsidR="00CB68E4" w:rsidRDefault="00CB68E4" w:rsidP="00851EBA"/>
    <w:p w:rsidR="00CB68E4" w:rsidRDefault="00CB68E4" w:rsidP="00851EBA">
      <w:r>
        <w:t xml:space="preserve">18)  </w:t>
      </w:r>
      <w:r>
        <w:rPr>
          <w:vertAlign w:val="subscript"/>
        </w:rPr>
        <w:t>24</w:t>
      </w:r>
      <w:r>
        <w:t xml:space="preserve"> X atomunun elektron dağılımını yaparak peryodik cetveldeki yerini bulunuz?</w:t>
      </w:r>
      <w:r w:rsidRPr="00B625D4">
        <w:rPr>
          <w:rFonts w:ascii="Comic Sans MS" w:hAnsi="Comic Sans MS" w:cs="Comic Sans MS"/>
          <w:sz w:val="16"/>
          <w:szCs w:val="16"/>
        </w:rPr>
        <w:t>C.YÜKSEL</w:t>
      </w:r>
    </w:p>
    <w:p w:rsidR="00CB68E4" w:rsidRPr="00B625D4" w:rsidRDefault="00CB68E4">
      <w:pPr>
        <w:rPr>
          <w:rFonts w:ascii="Comic Sans MS" w:hAnsi="Comic Sans MS" w:cs="Comic Sans MS"/>
          <w:sz w:val="16"/>
          <w:szCs w:val="16"/>
        </w:rPr>
      </w:pPr>
      <w:r>
        <w:tab/>
      </w:r>
      <w:r w:rsidRPr="00B625D4">
        <w:rPr>
          <w:rFonts w:ascii="Comic Sans MS" w:hAnsi="Comic Sans MS" w:cs="Comic Sans MS"/>
          <w:sz w:val="16"/>
          <w:szCs w:val="16"/>
        </w:rPr>
        <w:tab/>
      </w:r>
      <w:r w:rsidRPr="00B625D4">
        <w:rPr>
          <w:rFonts w:ascii="Comic Sans MS" w:hAnsi="Comic Sans MS" w:cs="Comic Sans MS"/>
          <w:sz w:val="16"/>
          <w:szCs w:val="16"/>
        </w:rPr>
        <w:tab/>
      </w:r>
      <w:r w:rsidRPr="00B625D4">
        <w:rPr>
          <w:rFonts w:ascii="Comic Sans MS" w:hAnsi="Comic Sans MS" w:cs="Comic Sans MS"/>
          <w:sz w:val="16"/>
          <w:szCs w:val="16"/>
        </w:rPr>
        <w:tab/>
      </w:r>
    </w:p>
    <w:sectPr w:rsidR="00CB68E4" w:rsidRPr="00B625D4" w:rsidSect="005E6A85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8E4" w:rsidRDefault="00CB68E4" w:rsidP="00985A37">
      <w:pPr>
        <w:spacing w:after="0" w:line="240" w:lineRule="auto"/>
      </w:pPr>
      <w:r>
        <w:separator/>
      </w:r>
    </w:p>
  </w:endnote>
  <w:endnote w:type="continuationSeparator" w:id="1">
    <w:p w:rsidR="00CB68E4" w:rsidRDefault="00CB68E4" w:rsidP="0098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Linotype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inotype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8E4" w:rsidRDefault="00CB68E4" w:rsidP="00985A37">
      <w:pPr>
        <w:spacing w:after="0" w:line="240" w:lineRule="auto"/>
      </w:pPr>
      <w:r>
        <w:separator/>
      </w:r>
    </w:p>
  </w:footnote>
  <w:footnote w:type="continuationSeparator" w:id="1">
    <w:p w:rsidR="00CB68E4" w:rsidRDefault="00CB68E4" w:rsidP="0098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8E4" w:rsidRDefault="00CB68E4" w:rsidP="00F26522">
    <w:pPr>
      <w:pStyle w:val="Header"/>
    </w:pPr>
    <w:r>
      <w:t>ADI SOYADI: X_ADI</w:t>
    </w:r>
  </w:p>
  <w:p w:rsidR="00CB68E4" w:rsidRDefault="00CB68E4" w:rsidP="00F26522">
    <w:pPr>
      <w:pStyle w:val="Header"/>
    </w:pPr>
    <w:r>
      <w:t>NO: X_NO</w:t>
    </w:r>
  </w:p>
  <w:p w:rsidR="00CB68E4" w:rsidRDefault="00CB68E4" w:rsidP="00F26522">
    <w:pPr>
      <w:pStyle w:val="Header"/>
    </w:pPr>
    <w:r>
      <w:t>SINIF:X_SINIF</w:t>
    </w:r>
  </w:p>
  <w:p w:rsidR="00CB68E4" w:rsidRDefault="00CB68E4">
    <w:pPr>
      <w:pStyle w:val="Header"/>
    </w:pPr>
  </w:p>
  <w:p w:rsidR="00CB68E4" w:rsidRDefault="00CB68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5256"/>
    <w:multiLevelType w:val="hybridMultilevel"/>
    <w:tmpl w:val="B5309552"/>
    <w:lvl w:ilvl="0" w:tplc="6270D6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9EE"/>
    <w:multiLevelType w:val="hybridMultilevel"/>
    <w:tmpl w:val="88E64132"/>
    <w:lvl w:ilvl="0" w:tplc="D2AC8F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738"/>
    <w:rsid w:val="00074F86"/>
    <w:rsid w:val="000C403B"/>
    <w:rsid w:val="000F1CE7"/>
    <w:rsid w:val="00113D53"/>
    <w:rsid w:val="001C2A75"/>
    <w:rsid w:val="001E4BE6"/>
    <w:rsid w:val="00223B97"/>
    <w:rsid w:val="002437B0"/>
    <w:rsid w:val="002729E1"/>
    <w:rsid w:val="002832CF"/>
    <w:rsid w:val="002B57D6"/>
    <w:rsid w:val="00334485"/>
    <w:rsid w:val="00362726"/>
    <w:rsid w:val="00394174"/>
    <w:rsid w:val="0041270E"/>
    <w:rsid w:val="00445B37"/>
    <w:rsid w:val="004667CE"/>
    <w:rsid w:val="004675A8"/>
    <w:rsid w:val="00473E6C"/>
    <w:rsid w:val="0047683F"/>
    <w:rsid w:val="00512993"/>
    <w:rsid w:val="00547B85"/>
    <w:rsid w:val="005E6A85"/>
    <w:rsid w:val="00602F03"/>
    <w:rsid w:val="0072484E"/>
    <w:rsid w:val="0074588A"/>
    <w:rsid w:val="00851EBA"/>
    <w:rsid w:val="00884E2D"/>
    <w:rsid w:val="008E61B8"/>
    <w:rsid w:val="008F43DF"/>
    <w:rsid w:val="00930DFC"/>
    <w:rsid w:val="0096266B"/>
    <w:rsid w:val="00985A37"/>
    <w:rsid w:val="00B07E9B"/>
    <w:rsid w:val="00B17471"/>
    <w:rsid w:val="00B40D13"/>
    <w:rsid w:val="00B5793E"/>
    <w:rsid w:val="00B625D4"/>
    <w:rsid w:val="00B67738"/>
    <w:rsid w:val="00B70A43"/>
    <w:rsid w:val="00B92C32"/>
    <w:rsid w:val="00BB3808"/>
    <w:rsid w:val="00BB4678"/>
    <w:rsid w:val="00BD5E34"/>
    <w:rsid w:val="00BE76BF"/>
    <w:rsid w:val="00C113F5"/>
    <w:rsid w:val="00CB68E4"/>
    <w:rsid w:val="00D01770"/>
    <w:rsid w:val="00D12C07"/>
    <w:rsid w:val="00D668F5"/>
    <w:rsid w:val="00DA665E"/>
    <w:rsid w:val="00DE19B9"/>
    <w:rsid w:val="00DF4442"/>
    <w:rsid w:val="00DF5A11"/>
    <w:rsid w:val="00F01343"/>
    <w:rsid w:val="00F15080"/>
    <w:rsid w:val="00F26522"/>
    <w:rsid w:val="00FE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77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5A37"/>
  </w:style>
  <w:style w:type="paragraph" w:styleId="Footer">
    <w:name w:val="footer"/>
    <w:basedOn w:val="Normal"/>
    <w:link w:val="FooterChar"/>
    <w:uiPriority w:val="99"/>
    <w:rsid w:val="00985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5A37"/>
  </w:style>
  <w:style w:type="paragraph" w:styleId="BalloonText">
    <w:name w:val="Balloon Text"/>
    <w:basedOn w:val="Normal"/>
    <w:link w:val="BalloonTextChar"/>
    <w:uiPriority w:val="99"/>
    <w:semiHidden/>
    <w:rsid w:val="00985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A3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1508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91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2</Pages>
  <Words>796</Words>
  <Characters>4541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>sorubak.com</cp:keywords>
  <dc:description/>
  <cp:lastModifiedBy>edanur</cp:lastModifiedBy>
  <cp:revision>38</cp:revision>
  <dcterms:created xsi:type="dcterms:W3CDTF">2015-11-21T21:31:00Z</dcterms:created>
  <dcterms:modified xsi:type="dcterms:W3CDTF">2016-11-01T16:51:00Z</dcterms:modified>
</cp:coreProperties>
</file>