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horzAnchor="margin" w:tblpXSpec="center" w:tblpY="-309"/>
        <w:tblW w:w="108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860"/>
      </w:tblGrid>
      <w:tr w:rsidR="0066472F" w:rsidRPr="00D21C89">
        <w:trPr>
          <w:trHeight w:val="465"/>
        </w:trPr>
        <w:tc>
          <w:tcPr>
            <w:tcW w:w="10860" w:type="dxa"/>
          </w:tcPr>
          <w:p w:rsidR="0066472F" w:rsidRPr="00D21C89" w:rsidRDefault="0066472F" w:rsidP="00D21C89">
            <w:pPr>
              <w:spacing w:after="0" w:line="240" w:lineRule="auto"/>
              <w:ind w:left="-993" w:right="-851"/>
              <w:jc w:val="center"/>
              <w:rPr>
                <w:b/>
                <w:bCs/>
                <w:sz w:val="28"/>
                <w:szCs w:val="28"/>
              </w:rPr>
            </w:pPr>
            <w:r w:rsidRPr="00D21C89">
              <w:rPr>
                <w:b/>
                <w:bCs/>
                <w:sz w:val="28"/>
                <w:szCs w:val="28"/>
              </w:rPr>
              <w:t>İSTANBUL ANADOLU İMAM HATİP LİSESİ 2016-2017 EĞİTİM ÖĞRETİM YILI</w:t>
            </w:r>
          </w:p>
          <w:p w:rsidR="0066472F" w:rsidRPr="00D21C89" w:rsidRDefault="0066472F" w:rsidP="00D21C89">
            <w:pPr>
              <w:spacing w:after="0" w:line="240" w:lineRule="auto"/>
              <w:ind w:left="-993" w:right="-851"/>
              <w:jc w:val="center"/>
              <w:rPr>
                <w:b/>
                <w:bCs/>
                <w:sz w:val="28"/>
                <w:szCs w:val="28"/>
              </w:rPr>
            </w:pPr>
            <w:r w:rsidRPr="00D21C89">
              <w:rPr>
                <w:b/>
                <w:bCs/>
                <w:sz w:val="28"/>
                <w:szCs w:val="28"/>
              </w:rPr>
              <w:t>11.SINIFLAR KİMYA 1 YAZILI SINAV SORULARI              (A-GRUBU)</w:t>
            </w:r>
          </w:p>
          <w:p w:rsidR="0066472F" w:rsidRPr="00D21C89" w:rsidRDefault="0066472F" w:rsidP="00D21C89">
            <w:pPr>
              <w:spacing w:after="0" w:line="240" w:lineRule="auto"/>
            </w:pPr>
          </w:p>
        </w:tc>
      </w:tr>
    </w:tbl>
    <w:p w:rsidR="0066472F" w:rsidRDefault="0066472F" w:rsidP="00AE4FB1">
      <w:pPr>
        <w:sectPr w:rsidR="0066472F" w:rsidSect="00AE4FB1">
          <w:pgSz w:w="11906" w:h="16838"/>
          <w:pgMar w:top="568" w:right="1417" w:bottom="568" w:left="1417" w:header="708" w:footer="708" w:gutter="0"/>
          <w:cols w:space="708"/>
          <w:docGrid w:linePitch="360"/>
        </w:sectPr>
      </w:pPr>
    </w:p>
    <w:tbl>
      <w:tblPr>
        <w:tblW w:w="536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66"/>
      </w:tblGrid>
      <w:tr w:rsidR="0066472F" w:rsidRPr="00D21C89">
        <w:trPr>
          <w:trHeight w:val="701"/>
        </w:trPr>
        <w:tc>
          <w:tcPr>
            <w:tcW w:w="5366" w:type="dxa"/>
          </w:tcPr>
          <w:p w:rsidR="0066472F" w:rsidRPr="00D21C89" w:rsidRDefault="0066472F" w:rsidP="00D21C89">
            <w:pPr>
              <w:spacing w:after="0" w:line="240" w:lineRule="auto"/>
              <w:ind w:right="-355"/>
            </w:pPr>
            <w:r w:rsidRPr="00D21C89">
              <w:rPr>
                <w:b/>
                <w:bCs/>
              </w:rPr>
              <w:t>NOT:</w:t>
            </w:r>
            <w:r w:rsidRPr="00D21C89">
              <w:t xml:space="preserve"> Gerekli açıklama yapılmayan sorulara puan verilmeyecektir.</w:t>
            </w:r>
          </w:p>
        </w:tc>
      </w:tr>
    </w:tbl>
    <w:p w:rsidR="0066472F" w:rsidRPr="009A391A" w:rsidRDefault="0066472F" w:rsidP="009A391A">
      <w:pPr>
        <w:ind w:left="-851" w:right="-355"/>
        <w:rPr>
          <w:b/>
          <w:bCs/>
        </w:rPr>
      </w:pPr>
      <w:r w:rsidRPr="009A391A">
        <w:rPr>
          <w:b/>
          <w:bCs/>
        </w:rPr>
        <w:t>ÖĞRENCİ ADI-SOYADI:</w:t>
      </w:r>
    </w:p>
    <w:p w:rsidR="0066472F" w:rsidRPr="009A391A" w:rsidRDefault="0066472F" w:rsidP="009A391A">
      <w:pPr>
        <w:ind w:left="-851" w:right="-355"/>
        <w:rPr>
          <w:b/>
          <w:bCs/>
        </w:rPr>
      </w:pPr>
      <w:r w:rsidRPr="009A391A">
        <w:rPr>
          <w:b/>
          <w:bCs/>
        </w:rPr>
        <w:t>SINIF:                                  NO:</w:t>
      </w:r>
    </w:p>
    <w:p w:rsidR="0066472F" w:rsidRDefault="0066472F" w:rsidP="009A391A">
      <w:pPr>
        <w:ind w:left="-851"/>
        <w:jc w:val="center"/>
        <w:rPr>
          <w:b/>
          <w:bCs/>
        </w:rPr>
      </w:pPr>
      <w:r w:rsidRPr="009A391A">
        <w:rPr>
          <w:b/>
          <w:bCs/>
        </w:rPr>
        <w:t>SORULAR</w:t>
      </w:r>
    </w:p>
    <w:p w:rsidR="0066472F" w:rsidRPr="009A391A" w:rsidRDefault="0066472F" w:rsidP="00780F7E">
      <w:pPr>
        <w:ind w:left="-851"/>
        <w:rPr>
          <w:b/>
          <w:bCs/>
        </w:rPr>
      </w:pPr>
      <w:r>
        <w:rPr>
          <w:b/>
          <w:bCs/>
        </w:rPr>
        <w:t>S1.</w:t>
      </w:r>
      <w:r w:rsidRPr="00D21C89">
        <w:rPr>
          <w:b/>
          <w:bCs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2" o:spid="_x0000_i1025" type="#_x0000_t75" style="width:259.5pt;height:49.5pt;visibility:visible">
            <v:imagedata r:id="rId5" o:title=""/>
          </v:shape>
        </w:pict>
      </w:r>
    </w:p>
    <w:p w:rsidR="0066472F" w:rsidRDefault="0066472F" w:rsidP="00AE4FB1"/>
    <w:p w:rsidR="0066472F" w:rsidRDefault="0066472F" w:rsidP="00AE4FB1"/>
    <w:p w:rsidR="0066472F" w:rsidRDefault="0066472F" w:rsidP="00AE4FB1"/>
    <w:p w:rsidR="0066472F" w:rsidRDefault="0066472F" w:rsidP="00AE4FB1"/>
    <w:p w:rsidR="0066472F" w:rsidRDefault="0066472F" w:rsidP="00AE4FB1"/>
    <w:p w:rsidR="0066472F" w:rsidRDefault="0066472F" w:rsidP="00AE4FB1"/>
    <w:p w:rsidR="0066472F" w:rsidRDefault="0066472F" w:rsidP="00CE2023">
      <w:pPr>
        <w:ind w:left="-851"/>
      </w:pPr>
    </w:p>
    <w:p w:rsidR="0066472F" w:rsidRDefault="0066472F" w:rsidP="00FC1397">
      <w:pPr>
        <w:ind w:left="-851"/>
        <w:rPr>
          <w:b/>
          <w:bCs/>
        </w:rPr>
      </w:pPr>
      <w:r>
        <w:rPr>
          <w:b/>
          <w:bCs/>
        </w:rPr>
        <w:t>S2.(Gerekli açıklamayı mutlaka yapınız..)</w:t>
      </w:r>
    </w:p>
    <w:p w:rsidR="0066472F" w:rsidRDefault="0066472F" w:rsidP="0018227A">
      <w:pPr>
        <w:ind w:left="-1134"/>
        <w:rPr>
          <w:b/>
          <w:bCs/>
          <w:noProof/>
          <w:lang w:eastAsia="tr-TR"/>
        </w:rPr>
      </w:pPr>
      <w:r w:rsidRPr="00EE624A">
        <w:rPr>
          <w:noProof/>
          <w:lang w:eastAsia="tr-TR"/>
        </w:rPr>
        <w:pict>
          <v:shape id="Resim 2" o:spid="_x0000_i1026" type="#_x0000_t75" style="width:254.25pt;height:30.75pt;visibility:visible">
            <v:imagedata r:id="rId6" o:title=""/>
          </v:shape>
        </w:pict>
      </w:r>
    </w:p>
    <w:p w:rsidR="0066472F" w:rsidRDefault="0066472F" w:rsidP="0018227A">
      <w:pPr>
        <w:ind w:left="-1134"/>
        <w:rPr>
          <w:b/>
          <w:bCs/>
          <w:noProof/>
          <w:lang w:eastAsia="tr-TR"/>
        </w:rPr>
      </w:pPr>
      <w:r w:rsidRPr="00D21C89">
        <w:rPr>
          <w:b/>
          <w:bCs/>
          <w:noProof/>
          <w:lang w:eastAsia="tr-TR"/>
        </w:rPr>
        <w:pict>
          <v:shape id="Resim 13" o:spid="_x0000_i1027" type="#_x0000_t75" style="width:273.75pt;height:177.75pt;visibility:visible">
            <v:imagedata r:id="rId7" o:title=""/>
          </v:shape>
        </w:pict>
      </w:r>
    </w:p>
    <w:p w:rsidR="0066472F" w:rsidRDefault="0066472F" w:rsidP="00780F7E">
      <w:pPr>
        <w:ind w:left="-851" w:right="-355"/>
        <w:rPr>
          <w:b/>
          <w:bCs/>
          <w:noProof/>
          <w:lang w:eastAsia="tr-TR"/>
        </w:rPr>
      </w:pPr>
    </w:p>
    <w:p w:rsidR="0066472F" w:rsidRDefault="0066472F" w:rsidP="00780F7E">
      <w:pPr>
        <w:ind w:left="-851" w:right="-355"/>
        <w:rPr>
          <w:b/>
          <w:bCs/>
          <w:noProof/>
          <w:lang w:eastAsia="tr-TR"/>
        </w:rPr>
      </w:pPr>
    </w:p>
    <w:p w:rsidR="0066472F" w:rsidRDefault="0066472F" w:rsidP="00780F7E">
      <w:pPr>
        <w:ind w:left="-851" w:right="-355"/>
        <w:rPr>
          <w:b/>
          <w:bCs/>
          <w:noProof/>
          <w:lang w:eastAsia="tr-TR"/>
        </w:rPr>
      </w:pPr>
    </w:p>
    <w:p w:rsidR="0066472F" w:rsidRDefault="0066472F" w:rsidP="00780F7E">
      <w:pPr>
        <w:ind w:left="-851" w:right="-355"/>
        <w:rPr>
          <w:b/>
          <w:bCs/>
          <w:noProof/>
          <w:lang w:eastAsia="tr-TR"/>
        </w:rPr>
      </w:pPr>
    </w:p>
    <w:p w:rsidR="0066472F" w:rsidRDefault="0066472F" w:rsidP="00780F7E">
      <w:pPr>
        <w:ind w:left="-851" w:right="-355"/>
        <w:rPr>
          <w:b/>
          <w:bCs/>
          <w:noProof/>
          <w:lang w:eastAsia="tr-TR"/>
        </w:rPr>
      </w:pPr>
    </w:p>
    <w:p w:rsidR="0066472F" w:rsidRDefault="0066472F" w:rsidP="00780F7E">
      <w:pPr>
        <w:ind w:left="-284" w:right="-355"/>
        <w:rPr>
          <w:b/>
          <w:bCs/>
        </w:rPr>
      </w:pPr>
      <w:r>
        <w:rPr>
          <w:b/>
          <w:bCs/>
        </w:rPr>
        <w:t>S3.(Gerekli açıklamayı mutlaka yapınız..)</w:t>
      </w:r>
    </w:p>
    <w:p w:rsidR="0066472F" w:rsidRDefault="0066472F" w:rsidP="00780F7E">
      <w:pPr>
        <w:ind w:left="-284" w:right="-355"/>
        <w:rPr>
          <w:b/>
          <w:bCs/>
        </w:rPr>
      </w:pPr>
      <w:r w:rsidRPr="00D21C89">
        <w:rPr>
          <w:b/>
          <w:bCs/>
          <w:noProof/>
          <w:lang w:eastAsia="tr-TR"/>
        </w:rPr>
        <w:pict>
          <v:shape id="Resim 14" o:spid="_x0000_i1028" type="#_x0000_t75" style="width:278.25pt;height:143.25pt;visibility:visible">
            <v:imagedata r:id="rId8" o:title=""/>
          </v:shape>
        </w:pict>
      </w: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EA3E06">
      <w:pPr>
        <w:ind w:right="-1206"/>
        <w:rPr>
          <w:b/>
          <w:bCs/>
        </w:rPr>
      </w:pPr>
    </w:p>
    <w:p w:rsidR="0066472F" w:rsidRDefault="0066472F" w:rsidP="00CE2023">
      <w:pPr>
        <w:ind w:left="-284" w:right="-1206"/>
        <w:rPr>
          <w:b/>
          <w:bCs/>
        </w:rPr>
      </w:pPr>
    </w:p>
    <w:p w:rsidR="0066472F" w:rsidRDefault="0066472F" w:rsidP="00780F7E">
      <w:pPr>
        <w:ind w:left="-284" w:right="-355"/>
        <w:rPr>
          <w:b/>
          <w:bCs/>
        </w:rPr>
      </w:pPr>
      <w:r>
        <w:rPr>
          <w:b/>
          <w:bCs/>
        </w:rPr>
        <w:t>S4.(Gerekli açıklamayı mutlaka yapınız..)</w:t>
      </w:r>
    </w:p>
    <w:p w:rsidR="0066472F" w:rsidRDefault="0066472F" w:rsidP="00780F7E">
      <w:pPr>
        <w:ind w:left="-284" w:right="-355"/>
        <w:rPr>
          <w:b/>
          <w:bCs/>
        </w:rPr>
      </w:pPr>
      <w:r w:rsidRPr="00D21C89">
        <w:rPr>
          <w:b/>
          <w:bCs/>
          <w:noProof/>
          <w:lang w:eastAsia="tr-TR"/>
        </w:rPr>
        <w:pict>
          <v:shape id="Resim 15" o:spid="_x0000_i1029" type="#_x0000_t75" style="width:279.75pt;height:120pt;visibility:visible">
            <v:imagedata r:id="rId9" o:title=""/>
          </v:shape>
        </w:pict>
      </w: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780F7E">
      <w:pPr>
        <w:ind w:left="-284" w:right="-355"/>
        <w:rPr>
          <w:b/>
          <w:bCs/>
        </w:rPr>
      </w:pPr>
    </w:p>
    <w:p w:rsidR="0066472F" w:rsidRDefault="0066472F" w:rsidP="00EA3E06">
      <w:pPr>
        <w:ind w:left="-851" w:right="-355"/>
        <w:rPr>
          <w:b/>
          <w:bCs/>
        </w:rPr>
      </w:pPr>
      <w:r>
        <w:rPr>
          <w:b/>
          <w:bCs/>
        </w:rPr>
        <w:t>S5.(Gerekli açıklamayı mutlaka yapınız..)</w:t>
      </w:r>
    </w:p>
    <w:p w:rsidR="0066472F" w:rsidRDefault="0066472F" w:rsidP="00EA3E06">
      <w:pPr>
        <w:ind w:left="-851" w:right="-355"/>
        <w:rPr>
          <w:b/>
          <w:bCs/>
        </w:rPr>
      </w:pPr>
      <w:r w:rsidRPr="00EE624A">
        <w:rPr>
          <w:noProof/>
          <w:lang w:eastAsia="tr-TR"/>
        </w:rPr>
        <w:pict>
          <v:shape id="Resim 9" o:spid="_x0000_i1030" type="#_x0000_t75" style="width:257.25pt;height:231.75pt;visibility:visible">
            <v:imagedata r:id="rId10" o:title=""/>
          </v:shape>
        </w:pict>
      </w:r>
    </w:p>
    <w:p w:rsidR="0066472F" w:rsidRDefault="0066472F" w:rsidP="00EA3E06">
      <w:pPr>
        <w:ind w:left="-851" w:right="-355"/>
        <w:rPr>
          <w:b/>
          <w:bCs/>
        </w:rPr>
      </w:pPr>
    </w:p>
    <w:p w:rsidR="0066472F" w:rsidRDefault="0066472F" w:rsidP="00EA3E06">
      <w:pPr>
        <w:ind w:left="-851" w:right="-355"/>
        <w:rPr>
          <w:b/>
          <w:bCs/>
        </w:rPr>
      </w:pPr>
    </w:p>
    <w:p w:rsidR="0066472F" w:rsidRDefault="0066472F" w:rsidP="00EA3E06">
      <w:pPr>
        <w:ind w:left="-851" w:right="-355"/>
        <w:rPr>
          <w:b/>
          <w:bCs/>
        </w:rPr>
      </w:pPr>
    </w:p>
    <w:p w:rsidR="0066472F" w:rsidRDefault="0066472F" w:rsidP="00EA3E06">
      <w:pPr>
        <w:ind w:left="-851" w:right="-355"/>
        <w:rPr>
          <w:b/>
          <w:bCs/>
        </w:rPr>
      </w:pPr>
    </w:p>
    <w:p w:rsidR="0066472F" w:rsidRDefault="0066472F" w:rsidP="00EA3E06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0F373A">
      <w:pPr>
        <w:ind w:left="-851" w:right="-355"/>
        <w:rPr>
          <w:b/>
          <w:bCs/>
        </w:rPr>
      </w:pPr>
    </w:p>
    <w:p w:rsidR="0066472F" w:rsidRPr="00F6718E" w:rsidRDefault="0066472F" w:rsidP="00F6718E">
      <w:pPr>
        <w:ind w:left="-142" w:right="-1064"/>
      </w:pPr>
      <w:r>
        <w:rPr>
          <w:b/>
          <w:bCs/>
        </w:rPr>
        <w:t>S6.</w:t>
      </w:r>
      <w:r w:rsidRPr="00F6718E">
        <w:rPr>
          <w:b/>
          <w:bCs/>
          <w:sz w:val="32"/>
          <w:szCs w:val="32"/>
        </w:rPr>
        <w:t>NH</w:t>
      </w:r>
      <w:r w:rsidRPr="00F6718E">
        <w:rPr>
          <w:b/>
          <w:bCs/>
          <w:sz w:val="32"/>
          <w:szCs w:val="32"/>
          <w:vertAlign w:val="subscript"/>
        </w:rPr>
        <w:t>4</w:t>
      </w:r>
      <w:r w:rsidRPr="00F6718E">
        <w:rPr>
          <w:b/>
          <w:bCs/>
          <w:sz w:val="32"/>
          <w:szCs w:val="32"/>
          <w:vertAlign w:val="superscript"/>
        </w:rPr>
        <w:t>+1</w:t>
      </w:r>
      <w:r w:rsidRPr="00F6718E">
        <w:t xml:space="preserve"> iyonu ile ilgili; olarak aşağıda verilenler ile oluşturacağı bileşikleri yazınız.</w:t>
      </w:r>
    </w:p>
    <w:p w:rsidR="0066472F" w:rsidRPr="00F6718E" w:rsidRDefault="0066472F" w:rsidP="00F6718E">
      <w:pPr>
        <w:ind w:right="-922"/>
      </w:pPr>
      <w:r w:rsidRPr="00F6718E">
        <w:rPr>
          <w:b/>
          <w:bCs/>
        </w:rPr>
        <w:t>a)  Sülfat iyonu</w:t>
      </w:r>
      <w:r w:rsidRPr="00F6718E">
        <w:t xml:space="preserve"> ile yapacağı bileşiğin formülü</w:t>
      </w:r>
    </w:p>
    <w:p w:rsidR="0066472F" w:rsidRPr="00F6718E" w:rsidRDefault="0066472F" w:rsidP="00F6718E">
      <w:pPr>
        <w:ind w:right="-922"/>
      </w:pPr>
    </w:p>
    <w:p w:rsidR="0066472F" w:rsidRDefault="0066472F" w:rsidP="00F6718E">
      <w:pPr>
        <w:ind w:right="-922"/>
        <w:rPr>
          <w:b/>
          <w:bCs/>
        </w:rPr>
      </w:pPr>
    </w:p>
    <w:p w:rsidR="0066472F" w:rsidRPr="00F6718E" w:rsidRDefault="0066472F" w:rsidP="00F6718E">
      <w:pPr>
        <w:ind w:right="-922"/>
      </w:pPr>
      <w:r w:rsidRPr="00F6718E">
        <w:rPr>
          <w:b/>
          <w:bCs/>
        </w:rPr>
        <w:t>b) Permanganat</w:t>
      </w:r>
      <w:r w:rsidRPr="00F6718E">
        <w:t xml:space="preserve"> iyonuile yapacağı bileşiğin formülü</w:t>
      </w:r>
    </w:p>
    <w:p w:rsidR="0066472F" w:rsidRPr="00F6718E" w:rsidRDefault="0066472F" w:rsidP="00F6718E">
      <w:pPr>
        <w:ind w:left="720"/>
      </w:pPr>
    </w:p>
    <w:p w:rsidR="0066472F" w:rsidRPr="00F6718E" w:rsidRDefault="0066472F" w:rsidP="00F6718E">
      <w:pPr>
        <w:ind w:left="-284" w:right="-922"/>
      </w:pPr>
    </w:p>
    <w:p w:rsidR="0066472F" w:rsidRPr="00F6718E" w:rsidRDefault="0066472F" w:rsidP="00F6718E">
      <w:pPr>
        <w:ind w:left="-284" w:hanging="61"/>
      </w:pPr>
    </w:p>
    <w:p w:rsidR="0066472F" w:rsidRPr="00F6718E" w:rsidRDefault="0066472F" w:rsidP="00F6718E">
      <w:pPr>
        <w:ind w:right="-922"/>
      </w:pPr>
      <w:r w:rsidRPr="00F6718E">
        <w:rPr>
          <w:b/>
          <w:bCs/>
        </w:rPr>
        <w:t>c) Bikarbonat iyonu</w:t>
      </w:r>
      <w:r w:rsidRPr="00F6718E">
        <w:t xml:space="preserve">ile yapacağı bileşiğin formülü </w:t>
      </w:r>
    </w:p>
    <w:p w:rsidR="0066472F" w:rsidRPr="00F6718E" w:rsidRDefault="0066472F" w:rsidP="00F6718E">
      <w:pPr>
        <w:ind w:left="-142" w:right="-922"/>
      </w:pPr>
    </w:p>
    <w:p w:rsidR="0066472F" w:rsidRPr="00F6718E" w:rsidRDefault="0066472F" w:rsidP="00F6718E">
      <w:pPr>
        <w:ind w:left="-142" w:right="-922"/>
      </w:pPr>
    </w:p>
    <w:p w:rsidR="0066472F" w:rsidRDefault="0066472F" w:rsidP="00F6718E">
      <w:pPr>
        <w:ind w:left="-142" w:right="-922"/>
      </w:pPr>
      <w:r w:rsidRPr="00F6718E">
        <w:rPr>
          <w:b/>
          <w:bCs/>
        </w:rPr>
        <w:t>d)  Nitrür iyonu</w:t>
      </w:r>
      <w:r w:rsidRPr="00F6718E">
        <w:t>ile yapacağı bileşiğin formülü</w:t>
      </w:r>
    </w:p>
    <w:p w:rsidR="0066472F" w:rsidRPr="00F6718E" w:rsidRDefault="0066472F" w:rsidP="00F6718E">
      <w:pPr>
        <w:ind w:left="-142" w:right="-922"/>
      </w:pPr>
    </w:p>
    <w:p w:rsidR="0066472F" w:rsidRPr="00F6718E" w:rsidRDefault="0066472F" w:rsidP="00F6718E">
      <w:pPr>
        <w:ind w:left="-142"/>
      </w:pPr>
    </w:p>
    <w:p w:rsidR="0066472F" w:rsidRPr="00F6718E" w:rsidRDefault="0066472F" w:rsidP="00F6718E">
      <w:pPr>
        <w:ind w:left="-142" w:right="-922"/>
      </w:pPr>
      <w:r w:rsidRPr="00F6718E">
        <w:rPr>
          <w:b/>
          <w:bCs/>
        </w:rPr>
        <w:t>e)  Fosfat iyonu</w:t>
      </w:r>
      <w:r w:rsidRPr="00F6718E">
        <w:t>ile yapacağı bileşiğin formülü</w:t>
      </w:r>
    </w:p>
    <w:p w:rsidR="0066472F" w:rsidRDefault="0066472F" w:rsidP="000F373A">
      <w:pPr>
        <w:ind w:left="-142" w:right="-355"/>
        <w:rPr>
          <w:b/>
          <w:bCs/>
        </w:rPr>
      </w:pPr>
    </w:p>
    <w:p w:rsidR="0066472F" w:rsidRDefault="0066472F" w:rsidP="00F6718E">
      <w:pPr>
        <w:ind w:left="142" w:right="-355"/>
        <w:rPr>
          <w:b/>
          <w:bCs/>
        </w:rPr>
      </w:pPr>
    </w:p>
    <w:p w:rsidR="0066472F" w:rsidRDefault="0066472F" w:rsidP="00E76D2C">
      <w:pPr>
        <w:ind w:left="-284" w:right="-1206"/>
        <w:rPr>
          <w:b/>
          <w:bCs/>
        </w:rPr>
      </w:pPr>
      <w:r>
        <w:rPr>
          <w:b/>
          <w:bCs/>
        </w:rPr>
        <w:t>S7.</w:t>
      </w:r>
    </w:p>
    <w:p w:rsidR="0066472F" w:rsidRPr="00E76D2C" w:rsidRDefault="0066472F" w:rsidP="00E76D2C">
      <w:pPr>
        <w:ind w:left="-284" w:right="-1206"/>
        <w:rPr>
          <w:b/>
          <w:bCs/>
        </w:rPr>
      </w:pPr>
      <w:r w:rsidRPr="00D21C89">
        <w:rPr>
          <w:b/>
          <w:bCs/>
          <w:noProof/>
          <w:lang w:eastAsia="tr-TR"/>
        </w:rPr>
        <w:pict>
          <v:shape id="Resim 22" o:spid="_x0000_i1031" type="#_x0000_t75" style="width:287.25pt;height:168.75pt;visibility:visible">
            <v:imagedata r:id="rId11" o:title=""/>
          </v:shape>
        </w:pict>
      </w:r>
    </w:p>
    <w:p w:rsidR="0066472F" w:rsidRDefault="0066472F" w:rsidP="005161C2">
      <w:pPr>
        <w:ind w:left="-284" w:right="-355"/>
        <w:rPr>
          <w:b/>
          <w:bCs/>
        </w:rPr>
      </w:pPr>
    </w:p>
    <w:p w:rsidR="0066472F" w:rsidRDefault="0066472F" w:rsidP="005161C2">
      <w:pPr>
        <w:ind w:left="-284" w:right="-355"/>
        <w:rPr>
          <w:b/>
          <w:bCs/>
        </w:rPr>
      </w:pPr>
    </w:p>
    <w:p w:rsidR="0066472F" w:rsidRDefault="0066472F" w:rsidP="005161C2">
      <w:pPr>
        <w:ind w:left="-284" w:right="-355"/>
        <w:rPr>
          <w:b/>
          <w:bCs/>
        </w:rPr>
      </w:pPr>
    </w:p>
    <w:p w:rsidR="0066472F" w:rsidRDefault="0066472F" w:rsidP="005161C2">
      <w:pPr>
        <w:ind w:left="-284" w:right="-355"/>
        <w:rPr>
          <w:b/>
          <w:bCs/>
        </w:rPr>
      </w:pPr>
    </w:p>
    <w:p w:rsidR="0066472F" w:rsidRDefault="0066472F" w:rsidP="005161C2">
      <w:pPr>
        <w:ind w:left="-284" w:right="-355"/>
        <w:rPr>
          <w:b/>
          <w:bCs/>
        </w:rPr>
      </w:pPr>
    </w:p>
    <w:p w:rsidR="0066472F" w:rsidRDefault="0066472F" w:rsidP="005161C2">
      <w:pPr>
        <w:ind w:left="-284" w:right="-355"/>
        <w:rPr>
          <w:b/>
          <w:bCs/>
        </w:rPr>
      </w:pPr>
    </w:p>
    <w:p w:rsidR="0066472F" w:rsidRDefault="0066472F" w:rsidP="005161C2">
      <w:pPr>
        <w:ind w:left="-284" w:right="-355"/>
        <w:rPr>
          <w:b/>
          <w:bCs/>
        </w:rPr>
      </w:pPr>
    </w:p>
    <w:p w:rsidR="0066472F" w:rsidRDefault="0066472F" w:rsidP="005161C2">
      <w:pPr>
        <w:ind w:left="-284" w:right="-355"/>
        <w:rPr>
          <w:b/>
          <w:bCs/>
        </w:rPr>
      </w:pPr>
    </w:p>
    <w:p w:rsidR="0066472F" w:rsidRDefault="0066472F" w:rsidP="005161C2">
      <w:pPr>
        <w:ind w:left="-284" w:right="-355"/>
        <w:rPr>
          <w:b/>
          <w:bCs/>
        </w:rPr>
      </w:pPr>
    </w:p>
    <w:p w:rsidR="0066472F" w:rsidRDefault="0066472F" w:rsidP="005161C2">
      <w:pPr>
        <w:ind w:left="-284" w:right="-355"/>
        <w:rPr>
          <w:b/>
          <w:bCs/>
        </w:rPr>
      </w:pPr>
    </w:p>
    <w:p w:rsidR="0066472F" w:rsidRDefault="0066472F" w:rsidP="00677D47">
      <w:pPr>
        <w:ind w:left="-851" w:right="-214"/>
        <w:rPr>
          <w:noProof/>
          <w:lang w:eastAsia="tr-TR"/>
        </w:rPr>
      </w:pPr>
      <w:r>
        <w:rPr>
          <w:b/>
          <w:bCs/>
        </w:rPr>
        <w:t>S8.(Gerekli açıklamayı mutlaka yapınız..)</w:t>
      </w:r>
    </w:p>
    <w:p w:rsidR="0066472F" w:rsidRDefault="0066472F" w:rsidP="00677D47">
      <w:pPr>
        <w:ind w:left="-851" w:right="-214"/>
        <w:rPr>
          <w:b/>
          <w:bCs/>
        </w:rPr>
      </w:pPr>
      <w:r w:rsidRPr="00D21C89">
        <w:rPr>
          <w:b/>
          <w:bCs/>
          <w:noProof/>
          <w:lang w:eastAsia="tr-TR"/>
        </w:rPr>
        <w:pict>
          <v:shape id="Resim 19" o:spid="_x0000_i1032" type="#_x0000_t75" style="width:264.75pt;height:190.5pt;visibility:visible">
            <v:imagedata r:id="rId12" o:title=""/>
          </v:shape>
        </w:pict>
      </w:r>
    </w:p>
    <w:p w:rsidR="0066472F" w:rsidRDefault="0066472F" w:rsidP="000F373A">
      <w:pPr>
        <w:ind w:left="-851" w:right="-355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5161C2">
      <w:pPr>
        <w:ind w:left="-284" w:right="-1064"/>
        <w:rPr>
          <w:b/>
          <w:bCs/>
        </w:rPr>
      </w:pPr>
    </w:p>
    <w:p w:rsidR="0066472F" w:rsidRDefault="0066472F" w:rsidP="00AE09D6">
      <w:pPr>
        <w:ind w:left="-142" w:right="-1064"/>
        <w:rPr>
          <w:b/>
          <w:bCs/>
        </w:rPr>
      </w:pPr>
      <w:r>
        <w:rPr>
          <w:b/>
          <w:bCs/>
        </w:rPr>
        <w:t xml:space="preserve">S9.    </w:t>
      </w:r>
      <w:r w:rsidRPr="00D21C89">
        <w:rPr>
          <w:b/>
          <w:bCs/>
          <w:noProof/>
          <w:lang w:eastAsia="tr-TR"/>
        </w:rPr>
        <w:pict>
          <v:shape id="Resim 27" o:spid="_x0000_i1033" type="#_x0000_t75" style="width:268.5pt;height:141.75pt;visibility:visible">
            <v:imagedata r:id="rId13" o:title=""/>
          </v:shape>
        </w:pict>
      </w:r>
    </w:p>
    <w:p w:rsidR="0066472F" w:rsidRDefault="0066472F" w:rsidP="00EF0106">
      <w:pPr>
        <w:ind w:right="-1064"/>
        <w:rPr>
          <w:b/>
          <w:bCs/>
        </w:rPr>
      </w:pPr>
    </w:p>
    <w:p w:rsidR="0066472F" w:rsidRDefault="0066472F" w:rsidP="00EF0106">
      <w:pPr>
        <w:ind w:right="-1064"/>
        <w:rPr>
          <w:b/>
          <w:bCs/>
        </w:rPr>
      </w:pPr>
    </w:p>
    <w:p w:rsidR="0066472F" w:rsidRDefault="0066472F" w:rsidP="00EF0106">
      <w:pPr>
        <w:ind w:right="-1064"/>
        <w:rPr>
          <w:b/>
          <w:bCs/>
        </w:rPr>
      </w:pPr>
    </w:p>
    <w:p w:rsidR="0066472F" w:rsidRDefault="0066472F" w:rsidP="00EF0106">
      <w:pPr>
        <w:ind w:right="-1064"/>
        <w:rPr>
          <w:b/>
          <w:bCs/>
        </w:rPr>
      </w:pPr>
    </w:p>
    <w:p w:rsidR="0066472F" w:rsidRDefault="0066472F" w:rsidP="00EF0106">
      <w:pPr>
        <w:ind w:right="-1064"/>
        <w:rPr>
          <w:b/>
          <w:bCs/>
        </w:rPr>
      </w:pPr>
    </w:p>
    <w:p w:rsidR="0066472F" w:rsidRDefault="0066472F" w:rsidP="00EF0106">
      <w:pPr>
        <w:ind w:right="-1064"/>
        <w:rPr>
          <w:b/>
          <w:bCs/>
        </w:rPr>
      </w:pPr>
    </w:p>
    <w:p w:rsidR="0066472F" w:rsidRDefault="0066472F" w:rsidP="00EF0106">
      <w:pPr>
        <w:ind w:left="-142" w:right="-1064"/>
        <w:rPr>
          <w:b/>
          <w:bCs/>
          <w:noProof/>
          <w:lang w:eastAsia="tr-TR"/>
        </w:rPr>
      </w:pPr>
      <w:r>
        <w:rPr>
          <w:b/>
          <w:bCs/>
        </w:rPr>
        <w:t>S10.</w:t>
      </w:r>
    </w:p>
    <w:p w:rsidR="0066472F" w:rsidRDefault="0066472F" w:rsidP="00EF0106">
      <w:pPr>
        <w:ind w:left="-142" w:right="-1064"/>
        <w:rPr>
          <w:b/>
          <w:bCs/>
        </w:rPr>
      </w:pPr>
      <w:r w:rsidRPr="00D21C89">
        <w:rPr>
          <w:b/>
          <w:bCs/>
          <w:noProof/>
          <w:lang w:eastAsia="tr-TR"/>
        </w:rPr>
        <w:pict>
          <v:shape id="Resim 30" o:spid="_x0000_i1034" type="#_x0000_t75" style="width:273.75pt;height:114pt;visibility:visible">
            <v:imagedata r:id="rId14" o:title=""/>
          </v:shape>
        </w:pict>
      </w: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D26C6D">
      <w:pPr>
        <w:ind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CA412B">
      <w:pPr>
        <w:ind w:left="-142" w:right="-355"/>
        <w:rPr>
          <w:b/>
          <w:bCs/>
          <w:i/>
          <w:iCs/>
          <w:sz w:val="28"/>
          <w:szCs w:val="28"/>
        </w:rPr>
      </w:pPr>
      <w:bookmarkStart w:id="0" w:name="_GoBack"/>
      <w:bookmarkEnd w:id="0"/>
      <w:r>
        <w:rPr>
          <w:b/>
          <w:bCs/>
          <w:i/>
          <w:iCs/>
          <w:sz w:val="28"/>
          <w:szCs w:val="28"/>
          <w:u w:val="single"/>
        </w:rPr>
        <w:t>Not:</w:t>
      </w:r>
      <w:r>
        <w:rPr>
          <w:b/>
          <w:bCs/>
          <w:i/>
          <w:iCs/>
          <w:sz w:val="28"/>
          <w:szCs w:val="28"/>
        </w:rPr>
        <w:t xml:space="preserve"> Her soru 10puan değerindedir.</w:t>
      </w:r>
    </w:p>
    <w:p w:rsidR="0066472F" w:rsidRDefault="0066472F" w:rsidP="00CA412B">
      <w:pPr>
        <w:ind w:left="-142" w:right="-355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  <w:u w:val="single"/>
        </w:rPr>
        <w:t>Not:</w:t>
      </w:r>
      <w:r>
        <w:rPr>
          <w:b/>
          <w:bCs/>
          <w:i/>
          <w:iCs/>
          <w:sz w:val="28"/>
          <w:szCs w:val="28"/>
        </w:rPr>
        <w:t xml:space="preserve"> Açıklama yapılamayan sorulara puan verilmeyecektir.</w:t>
      </w:r>
    </w:p>
    <w:p w:rsidR="0066472F" w:rsidRDefault="0066472F" w:rsidP="00CA412B">
      <w:pPr>
        <w:ind w:left="-142" w:right="-355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  <w:u w:val="single"/>
        </w:rPr>
        <w:t>Not:</w:t>
      </w:r>
      <w:r>
        <w:rPr>
          <w:b/>
          <w:bCs/>
          <w:i/>
          <w:iCs/>
          <w:sz w:val="28"/>
          <w:szCs w:val="28"/>
        </w:rPr>
        <w:t xml:space="preserve"> Boş olan sayfayı kullana bilirsiniz ekstra herhangi bir kâğıt kullanımı yasaktır. Kullanılır ise geçersiz sayılacaktır ve kopya olarak kabul edilecektir.</w:t>
      </w: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0F373A">
      <w:pPr>
        <w:ind w:left="-993" w:right="-355"/>
        <w:rPr>
          <w:b/>
          <w:bCs/>
        </w:rPr>
      </w:pPr>
    </w:p>
    <w:p w:rsidR="0066472F" w:rsidRDefault="0066472F" w:rsidP="00A447DD">
      <w:pPr>
        <w:ind w:left="-142" w:right="-1064"/>
        <w:rPr>
          <w:b/>
          <w:bCs/>
        </w:rPr>
      </w:pPr>
      <w:r>
        <w:rPr>
          <w:b/>
          <w:bCs/>
        </w:rPr>
        <w:t xml:space="preserve">KEMAL CEVİZLİLER/KİMYA ÖĞRT </w:t>
      </w:r>
    </w:p>
    <w:p w:rsidR="0066472F" w:rsidRDefault="0066472F" w:rsidP="00EF0106">
      <w:pPr>
        <w:ind w:left="-142" w:right="-1064"/>
        <w:jc w:val="right"/>
        <w:rPr>
          <w:b/>
          <w:bCs/>
        </w:rPr>
      </w:pPr>
      <w:r w:rsidRPr="00EF0106">
        <w:rPr>
          <w:rFonts w:ascii="Bell MT" w:hAnsi="Bell MT" w:cs="Bell MT"/>
          <w:b/>
          <w:bCs/>
        </w:rPr>
        <w:t>BA</w:t>
      </w:r>
      <w:r w:rsidRPr="00EF0106">
        <w:rPr>
          <w:rFonts w:ascii="Times New Roman" w:hAnsi="Times New Roman" w:cs="Times New Roman"/>
          <w:b/>
          <w:bCs/>
        </w:rPr>
        <w:t>Ş</w:t>
      </w:r>
      <w:r w:rsidRPr="00EF0106">
        <w:rPr>
          <w:rFonts w:ascii="Bell MT" w:hAnsi="Bell MT" w:cs="Bell MT"/>
          <w:b/>
          <w:bCs/>
        </w:rPr>
        <w:t>ARILAR D</w:t>
      </w:r>
      <w:r w:rsidRPr="00EF0106">
        <w:rPr>
          <w:rFonts w:ascii="Times New Roman" w:hAnsi="Times New Roman" w:cs="Times New Roman"/>
          <w:b/>
          <w:bCs/>
        </w:rPr>
        <w:t>İ</w:t>
      </w:r>
      <w:r w:rsidRPr="00EF0106">
        <w:rPr>
          <w:rFonts w:ascii="Bell MT" w:hAnsi="Bell MT" w:cs="Bell MT"/>
          <w:b/>
          <w:bCs/>
        </w:rPr>
        <w:t>LER</w:t>
      </w:r>
      <w:r w:rsidRPr="00EF0106">
        <w:rPr>
          <w:rFonts w:ascii="Times New Roman" w:hAnsi="Times New Roman" w:cs="Times New Roman"/>
          <w:b/>
          <w:bCs/>
        </w:rPr>
        <w:t>İ</w:t>
      </w:r>
      <w:r w:rsidRPr="00EF0106">
        <w:rPr>
          <w:rFonts w:ascii="Bell MT" w:hAnsi="Bell MT" w:cs="Bell MT"/>
          <w:b/>
          <w:bCs/>
        </w:rPr>
        <w:t>M…</w:t>
      </w:r>
    </w:p>
    <w:sectPr w:rsidR="0066472F" w:rsidSect="00AE4FB1">
      <w:type w:val="continuous"/>
      <w:pgSz w:w="11906" w:h="16838"/>
      <w:pgMar w:top="568" w:right="1417" w:bottom="568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B421F2"/>
    <w:multiLevelType w:val="hybridMultilevel"/>
    <w:tmpl w:val="DBC46F2C"/>
    <w:lvl w:ilvl="0" w:tplc="5C023962">
      <w:start w:val="1"/>
      <w:numFmt w:val="lowerLetter"/>
      <w:lvlText w:val="%1)"/>
      <w:lvlJc w:val="left"/>
      <w:pPr>
        <w:ind w:left="77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90" w:hanging="360"/>
      </w:pPr>
    </w:lvl>
    <w:lvl w:ilvl="2" w:tplc="041F001B">
      <w:start w:val="1"/>
      <w:numFmt w:val="lowerRoman"/>
      <w:lvlText w:val="%3."/>
      <w:lvlJc w:val="right"/>
      <w:pPr>
        <w:ind w:left="2210" w:hanging="180"/>
      </w:pPr>
    </w:lvl>
    <w:lvl w:ilvl="3" w:tplc="041F000F">
      <w:start w:val="1"/>
      <w:numFmt w:val="decimal"/>
      <w:lvlText w:val="%4."/>
      <w:lvlJc w:val="left"/>
      <w:pPr>
        <w:ind w:left="2930" w:hanging="360"/>
      </w:pPr>
    </w:lvl>
    <w:lvl w:ilvl="4" w:tplc="041F0019">
      <w:start w:val="1"/>
      <w:numFmt w:val="lowerLetter"/>
      <w:lvlText w:val="%5."/>
      <w:lvlJc w:val="left"/>
      <w:pPr>
        <w:ind w:left="3650" w:hanging="360"/>
      </w:pPr>
    </w:lvl>
    <w:lvl w:ilvl="5" w:tplc="041F001B">
      <w:start w:val="1"/>
      <w:numFmt w:val="lowerRoman"/>
      <w:lvlText w:val="%6."/>
      <w:lvlJc w:val="right"/>
      <w:pPr>
        <w:ind w:left="4370" w:hanging="180"/>
      </w:pPr>
    </w:lvl>
    <w:lvl w:ilvl="6" w:tplc="041F000F">
      <w:start w:val="1"/>
      <w:numFmt w:val="decimal"/>
      <w:lvlText w:val="%7."/>
      <w:lvlJc w:val="left"/>
      <w:pPr>
        <w:ind w:left="5090" w:hanging="360"/>
      </w:pPr>
    </w:lvl>
    <w:lvl w:ilvl="7" w:tplc="041F0019">
      <w:start w:val="1"/>
      <w:numFmt w:val="lowerLetter"/>
      <w:lvlText w:val="%8."/>
      <w:lvlJc w:val="left"/>
      <w:pPr>
        <w:ind w:left="5810" w:hanging="360"/>
      </w:pPr>
    </w:lvl>
    <w:lvl w:ilvl="8" w:tplc="041F001B">
      <w:start w:val="1"/>
      <w:numFmt w:val="lowerRoman"/>
      <w:lvlText w:val="%9."/>
      <w:lvlJc w:val="right"/>
      <w:pPr>
        <w:ind w:left="653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70245"/>
    <w:rsid w:val="000F373A"/>
    <w:rsid w:val="00155EF6"/>
    <w:rsid w:val="0018227A"/>
    <w:rsid w:val="002905FE"/>
    <w:rsid w:val="00331F88"/>
    <w:rsid w:val="003C6579"/>
    <w:rsid w:val="005161C2"/>
    <w:rsid w:val="00622EB1"/>
    <w:rsid w:val="0066472F"/>
    <w:rsid w:val="00677D47"/>
    <w:rsid w:val="00740460"/>
    <w:rsid w:val="00761F18"/>
    <w:rsid w:val="00770245"/>
    <w:rsid w:val="00780F7E"/>
    <w:rsid w:val="007C5BCC"/>
    <w:rsid w:val="00887AA8"/>
    <w:rsid w:val="00931E32"/>
    <w:rsid w:val="009A391A"/>
    <w:rsid w:val="009A4F2C"/>
    <w:rsid w:val="009E4B43"/>
    <w:rsid w:val="00A447DD"/>
    <w:rsid w:val="00AE09D6"/>
    <w:rsid w:val="00AE4FB1"/>
    <w:rsid w:val="00B533F1"/>
    <w:rsid w:val="00CA412B"/>
    <w:rsid w:val="00CE2023"/>
    <w:rsid w:val="00D21C89"/>
    <w:rsid w:val="00D26C6D"/>
    <w:rsid w:val="00D71E64"/>
    <w:rsid w:val="00D80872"/>
    <w:rsid w:val="00D80D9C"/>
    <w:rsid w:val="00E76D2C"/>
    <w:rsid w:val="00EA3E06"/>
    <w:rsid w:val="00EC7D25"/>
    <w:rsid w:val="00EE624A"/>
    <w:rsid w:val="00EF0106"/>
    <w:rsid w:val="00F6718E"/>
    <w:rsid w:val="00FC13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0460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AE4FB1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9A39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A391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1227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5</Pages>
  <Words>196</Words>
  <Characters>1118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İSTANBUL ANADOLU İMAM HATİP LİSESİ 2016-2017 EĞİTİM ÖĞRETİM YILI</dc:title>
  <dc:subject/>
  <dc:creator>win7</dc:creator>
  <cp:keywords/>
  <dc:description/>
  <cp:lastModifiedBy>edanur</cp:lastModifiedBy>
  <cp:revision>2</cp:revision>
  <dcterms:created xsi:type="dcterms:W3CDTF">2016-12-31T07:57:00Z</dcterms:created>
  <dcterms:modified xsi:type="dcterms:W3CDTF">2016-12-31T07:57:00Z</dcterms:modified>
</cp:coreProperties>
</file>