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0C" w:rsidRPr="00C0788C" w:rsidRDefault="0097070C" w:rsidP="0084732D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471pt;margin-top:1.5pt;width:47.25pt;height:37.5pt;z-index:251658752" filled="f" strokeweight="1.5pt"/>
        </w:pict>
      </w:r>
      <w:r>
        <w:rPr>
          <w:noProof/>
          <w:lang w:eastAsia="tr-TR"/>
        </w:rPr>
        <w:t xml:space="preserve">2016-2017 </w:t>
      </w:r>
      <w:r w:rsidRPr="00C0788C">
        <w:rPr>
          <w:rFonts w:ascii="Cambria" w:hAnsi="Cambria" w:cs="Cambria"/>
          <w:b/>
          <w:bCs/>
          <w:sz w:val="22"/>
          <w:szCs w:val="22"/>
        </w:rPr>
        <w:t xml:space="preserve"> ACADEMIC YEAR</w:t>
      </w:r>
    </w:p>
    <w:p w:rsidR="0097070C" w:rsidRPr="00C0788C" w:rsidRDefault="0097070C" w:rsidP="0084732D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…</w:t>
      </w:r>
      <w:r w:rsidRPr="00C0788C">
        <w:rPr>
          <w:rFonts w:ascii="Cambria" w:hAnsi="Cambria" w:cs="Cambria"/>
          <w:b/>
          <w:bCs/>
          <w:sz w:val="22"/>
          <w:szCs w:val="22"/>
        </w:rPr>
        <w:t xml:space="preserve"> ANATOLIAN RELIGIOUS VOCATIONAL HIGH SCHOOL FOR GIRLS</w:t>
      </w:r>
    </w:p>
    <w:p w:rsidR="0097070C" w:rsidRDefault="0097070C" w:rsidP="0084732D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11</w:t>
      </w:r>
      <w:r w:rsidRPr="00C0788C">
        <w:rPr>
          <w:rFonts w:ascii="Cambria" w:hAnsi="Cambria" w:cs="Cambria"/>
          <w:b/>
          <w:bCs/>
          <w:sz w:val="22"/>
          <w:szCs w:val="22"/>
        </w:rPr>
        <w:t>th GRADE 1st TERM 1st ENGLISH WRITTEN EXAM</w:t>
      </w:r>
    </w:p>
    <w:p w:rsidR="0097070C" w:rsidRPr="00C0788C" w:rsidRDefault="0097070C" w:rsidP="0084732D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97070C" w:rsidRDefault="0097070C" w:rsidP="0084732D">
      <w:pPr>
        <w:pStyle w:val="Standard"/>
        <w:rPr>
          <w:b/>
          <w:bCs/>
        </w:rPr>
      </w:pPr>
      <w:r>
        <w:rPr>
          <w:b/>
          <w:bCs/>
        </w:rPr>
        <w:t xml:space="preserve">Name &amp; Surname:                                     School number:                            Class: </w:t>
      </w:r>
      <w:r w:rsidRPr="00FD6295">
        <w:rPr>
          <w:b/>
          <w:bCs/>
          <w:sz w:val="32"/>
          <w:szCs w:val="32"/>
        </w:rPr>
        <w:t>11</w:t>
      </w:r>
      <w:r>
        <w:rPr>
          <w:b/>
          <w:bCs/>
        </w:rPr>
        <w:t xml:space="preserve"> /</w:t>
      </w:r>
    </w:p>
    <w:p w:rsidR="0097070C" w:rsidRDefault="0097070C" w:rsidP="0084732D">
      <w:pPr>
        <w:pStyle w:val="Standard"/>
        <w:rPr>
          <w:b/>
          <w:bCs/>
        </w:rPr>
      </w:pPr>
    </w:p>
    <w:p w:rsidR="0097070C" w:rsidRDefault="0097070C" w:rsidP="007A43B4">
      <w:pPr>
        <w:pStyle w:val="Standard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7A43B4">
        <w:rPr>
          <w:rFonts w:ascii="Calibri" w:hAnsi="Calibri" w:cs="Calibri"/>
          <w:b/>
          <w:bCs/>
          <w:sz w:val="22"/>
          <w:szCs w:val="22"/>
          <w:u w:val="single"/>
        </w:rPr>
        <w:t>A)Read the paragraph and answer the questions. (</w:t>
      </w:r>
      <w:r>
        <w:rPr>
          <w:rFonts w:ascii="Calibri" w:hAnsi="Calibri" w:cs="Calibri"/>
          <w:b/>
          <w:bCs/>
          <w:sz w:val="22"/>
          <w:szCs w:val="22"/>
          <w:u w:val="single"/>
        </w:rPr>
        <w:t>4*5=20 points</w:t>
      </w:r>
      <w:r w:rsidRPr="007A43B4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97070C" w:rsidRPr="007A43B4" w:rsidRDefault="0097070C" w:rsidP="007A43B4">
      <w:pPr>
        <w:pStyle w:val="Standard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97070C" w:rsidRDefault="0097070C" w:rsidP="007A43B4">
      <w:pPr>
        <w:pStyle w:val="Standard"/>
        <w:ind w:firstLine="708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7A43B4">
        <w:rPr>
          <w:rFonts w:ascii="Comic Sans MS" w:hAnsi="Comic Sans MS" w:cs="Comic Sans MS"/>
          <w:i/>
          <w:iCs/>
          <w:sz w:val="20"/>
          <w:szCs w:val="20"/>
        </w:rPr>
        <w:t>Hello! My name is Rose and I am from England. I am 15 and I am in class 11/E. Every day, I get up at 8 a.m. in the morning. I wash my face and brush my teeth. Next, I have breakfast with my family at 8.30 a.m. Then, I go to school by school bus. My classes start at 9.30 a.m. I like Maths and English lessons.  I have lunch at school canteen with my friends at 12.00. My classes finish at 15.30 and I return home from school at 16.00. After I come home, I do my homework and play computer games. Then, I have dinner with my family. I eat chicken and salad for dinner. After dinner, I watch tv and have a shower. I go to bed at 10 p.m.</w:t>
      </w:r>
    </w:p>
    <w:p w:rsidR="0097070C" w:rsidRPr="007A43B4" w:rsidRDefault="0097070C" w:rsidP="007A43B4">
      <w:pPr>
        <w:pStyle w:val="Standard"/>
        <w:ind w:firstLine="708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7A43B4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1. What time does Rose get up? _____________________________________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2. How does Rose go to school? _____________________________________</w:t>
      </w:r>
      <w:r>
        <w:rPr>
          <w:rFonts w:ascii="Comic Sans MS" w:hAnsi="Comic Sans MS" w:cs="Comic Sans MS"/>
          <w:sz w:val="20"/>
          <w:szCs w:val="20"/>
        </w:rPr>
        <w:t>_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3. Where does she have lunch? ______________________________________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4. Does she like Maths and English lessons? ___________________________</w:t>
      </w:r>
      <w:r>
        <w:rPr>
          <w:rFonts w:ascii="Comic Sans MS" w:hAnsi="Comic Sans MS" w:cs="Comic Sans MS"/>
          <w:sz w:val="20"/>
          <w:szCs w:val="20"/>
        </w:rPr>
        <w:t>__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5. What does she eat for dinner? _____________________________________</w:t>
      </w:r>
    </w:p>
    <w:p w:rsidR="0097070C" w:rsidRDefault="0097070C" w:rsidP="0084732D">
      <w:pPr>
        <w:pStyle w:val="Standard"/>
      </w:pPr>
    </w:p>
    <w:p w:rsidR="0097070C" w:rsidRPr="007A43B4" w:rsidRDefault="0097070C" w:rsidP="002E7A67">
      <w:pPr>
        <w:pStyle w:val="Standard"/>
        <w:spacing w:after="120"/>
        <w:rPr>
          <w:rFonts w:ascii="Calibri" w:hAnsi="Calibri" w:cs="Calibri"/>
          <w:b/>
          <w:bCs/>
          <w:sz w:val="22"/>
          <w:szCs w:val="22"/>
          <w:u w:val="single"/>
        </w:rPr>
      </w:pPr>
      <w:r w:rsidRPr="007A43B4">
        <w:rPr>
          <w:rFonts w:ascii="Calibri" w:hAnsi="Calibri" w:cs="Calibri"/>
          <w:b/>
          <w:bCs/>
          <w:sz w:val="22"/>
          <w:szCs w:val="22"/>
          <w:u w:val="single"/>
        </w:rPr>
        <w:t>B) Fill in the blanks with “Simple Present Tense” form.</w:t>
      </w:r>
      <w:r>
        <w:rPr>
          <w:rFonts w:ascii="Calibri" w:hAnsi="Calibri" w:cs="Calibri"/>
          <w:b/>
          <w:bCs/>
          <w:sz w:val="22"/>
          <w:szCs w:val="22"/>
          <w:u w:val="single"/>
        </w:rPr>
        <w:t>(2*10=20 points)</w:t>
      </w:r>
    </w:p>
    <w:p w:rsidR="0097070C" w:rsidRDefault="0097070C" w:rsidP="002E7A67">
      <w:pPr>
        <w:pStyle w:val="Standard"/>
        <w:spacing w:after="120"/>
        <w:rPr>
          <w:rFonts w:ascii="Comic Sans MS" w:hAnsi="Comic Sans MS" w:cs="Comic Sans MS"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1. I ____________ (help) my mother every day.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2.Tarı</w:t>
      </w:r>
      <w:r>
        <w:rPr>
          <w:rFonts w:ascii="Comic Sans MS" w:hAnsi="Comic Sans MS" w:cs="Comic Sans MS"/>
          <w:sz w:val="20"/>
          <w:szCs w:val="20"/>
        </w:rPr>
        <w:t xml:space="preserve">k </w:t>
      </w:r>
      <w:r w:rsidRPr="007A43B4">
        <w:rPr>
          <w:rFonts w:ascii="Comic Sans MS" w:hAnsi="Comic Sans MS" w:cs="Comic Sans MS"/>
          <w:sz w:val="20"/>
          <w:szCs w:val="20"/>
        </w:rPr>
        <w:t>____________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A43B4">
        <w:rPr>
          <w:rFonts w:ascii="Comic Sans MS" w:hAnsi="Comic Sans MS" w:cs="Comic Sans MS"/>
          <w:sz w:val="20"/>
          <w:szCs w:val="20"/>
        </w:rPr>
        <w:t>(fly) to Amsterdam every year.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3. My mother and I ____________</w:t>
      </w:r>
      <w:r>
        <w:rPr>
          <w:rFonts w:ascii="Comic Sans MS" w:hAnsi="Comic Sans MS" w:cs="Comic Sans MS"/>
          <w:sz w:val="20"/>
          <w:szCs w:val="20"/>
        </w:rPr>
        <w:t xml:space="preserve"> (</w:t>
      </w:r>
      <w:r w:rsidRPr="007A43B4">
        <w:rPr>
          <w:rFonts w:ascii="Comic Sans MS" w:hAnsi="Comic Sans MS" w:cs="Comic Sans MS"/>
          <w:sz w:val="20"/>
          <w:szCs w:val="20"/>
        </w:rPr>
        <w:t>clean) the house everyday.</w:t>
      </w:r>
    </w:p>
    <w:p w:rsidR="0097070C" w:rsidRPr="007A43B4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4. She ____________ (wash) her dog every two weeks.</w:t>
      </w:r>
    </w:p>
    <w:p w:rsidR="0097070C" w:rsidRPr="003A1D7F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5.The water ____________ (freeze) at 0° Celsius.</w:t>
      </w:r>
    </w:p>
    <w:p w:rsidR="0097070C" w:rsidRPr="003A1D7F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6. Melis ____________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7A43B4">
        <w:rPr>
          <w:rFonts w:ascii="Comic Sans MS" w:hAnsi="Comic Sans MS" w:cs="Comic Sans MS"/>
          <w:sz w:val="20"/>
          <w:szCs w:val="20"/>
        </w:rPr>
        <w:t>(not sing) under the shower.</w:t>
      </w:r>
    </w:p>
    <w:p w:rsidR="0097070C" w:rsidRPr="003A1D7F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7. I ____________ (not like) tomato soup.</w:t>
      </w:r>
    </w:p>
    <w:p w:rsidR="0097070C" w:rsidRPr="003A1D7F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8. We ____________ (not swim) in the river.</w:t>
      </w:r>
    </w:p>
    <w:p w:rsidR="0097070C" w:rsidRPr="003A1D7F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9. Demet and Deniz ____________ ( not sleep) late.</w:t>
      </w:r>
    </w:p>
    <w:p w:rsidR="0097070C" w:rsidRPr="003A1D7F" w:rsidRDefault="0097070C" w:rsidP="002E7A67">
      <w:pPr>
        <w:pStyle w:val="Standard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A43B4">
        <w:rPr>
          <w:rFonts w:ascii="Comic Sans MS" w:hAnsi="Comic Sans MS" w:cs="Comic Sans MS"/>
          <w:sz w:val="20"/>
          <w:szCs w:val="20"/>
        </w:rPr>
        <w:t>10. Metin ____________(not brush) his teeth twice a day.</w:t>
      </w:r>
    </w:p>
    <w:p w:rsidR="0097070C" w:rsidRDefault="0097070C">
      <w:pPr>
        <w:rPr>
          <w:b/>
          <w:bCs/>
          <w:u w:val="single"/>
        </w:rPr>
      </w:pPr>
    </w:p>
    <w:p w:rsidR="0097070C" w:rsidRDefault="0097070C">
      <w:pPr>
        <w:rPr>
          <w:b/>
          <w:bCs/>
          <w:u w:val="single"/>
        </w:rPr>
      </w:pPr>
      <w:r w:rsidRPr="000F791B">
        <w:rPr>
          <w:b/>
          <w:bCs/>
          <w:u w:val="single"/>
        </w:rPr>
        <w:t xml:space="preserve">C) Produce </w:t>
      </w:r>
      <w:r>
        <w:rPr>
          <w:b/>
          <w:bCs/>
          <w:u w:val="single"/>
        </w:rPr>
        <w:t>“</w:t>
      </w:r>
      <w:r w:rsidRPr="000F791B">
        <w:rPr>
          <w:b/>
          <w:bCs/>
          <w:u w:val="single"/>
        </w:rPr>
        <w:t>COMPARATIVE</w:t>
      </w:r>
      <w:r>
        <w:rPr>
          <w:b/>
          <w:bCs/>
          <w:u w:val="single"/>
        </w:rPr>
        <w:t>”</w:t>
      </w:r>
      <w:r w:rsidRPr="000F791B">
        <w:rPr>
          <w:b/>
          <w:bCs/>
          <w:u w:val="single"/>
        </w:rPr>
        <w:t xml:space="preserve"> sentences.</w:t>
      </w:r>
      <w:r>
        <w:rPr>
          <w:b/>
          <w:bCs/>
          <w:u w:val="single"/>
        </w:rPr>
        <w:t>(3*3=9 points)</w:t>
      </w:r>
    </w:p>
    <w:p w:rsidR="0097070C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1. Ayşe / Elif / beautiful</w:t>
      </w:r>
    </w:p>
    <w:p w:rsidR="0097070C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___________________________________</w:t>
      </w:r>
    </w:p>
    <w:p w:rsidR="0097070C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2. Ali / Veli / tall</w:t>
      </w:r>
    </w:p>
    <w:p w:rsidR="0097070C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___________________________________</w:t>
      </w:r>
    </w:p>
    <w:p w:rsidR="0097070C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3. Çumra / Anamur / hot</w:t>
      </w:r>
    </w:p>
    <w:p w:rsidR="0097070C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___________________________________</w:t>
      </w:r>
    </w:p>
    <w:p w:rsidR="0097070C" w:rsidRPr="000F791B" w:rsidRDefault="0097070C" w:rsidP="000C00F6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</w:p>
    <w:p w:rsidR="0097070C" w:rsidRDefault="0097070C">
      <w:pPr>
        <w:rPr>
          <w:b/>
          <w:bCs/>
          <w:u w:val="single"/>
        </w:rPr>
      </w:pPr>
      <w:r w:rsidRPr="000C00F6">
        <w:rPr>
          <w:b/>
          <w:bCs/>
          <w:u w:val="single"/>
        </w:rPr>
        <w:t xml:space="preserve">D) Produce </w:t>
      </w:r>
      <w:r>
        <w:rPr>
          <w:b/>
          <w:bCs/>
          <w:u w:val="single"/>
        </w:rPr>
        <w:t>“</w:t>
      </w:r>
      <w:r w:rsidRPr="000C00F6">
        <w:rPr>
          <w:b/>
          <w:bCs/>
          <w:u w:val="single"/>
        </w:rPr>
        <w:t>SUPERLATIVE</w:t>
      </w:r>
      <w:r>
        <w:rPr>
          <w:b/>
          <w:bCs/>
          <w:u w:val="single"/>
        </w:rPr>
        <w:t>”</w:t>
      </w:r>
      <w:r w:rsidRPr="000C00F6">
        <w:rPr>
          <w:b/>
          <w:bCs/>
          <w:u w:val="single"/>
        </w:rPr>
        <w:t xml:space="preserve"> sentences.</w:t>
      </w:r>
      <w:r>
        <w:rPr>
          <w:b/>
          <w:bCs/>
          <w:u w:val="single"/>
        </w:rPr>
        <w:t>(3*3=9 points)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1. I / beautiful girl / in the world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___________________________________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2. The cheetah/ fast animal / in the world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___________________________________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3. Ferrari / expensive car / in the world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___________________________________</w:t>
      </w:r>
    </w:p>
    <w:p w:rsidR="0097070C" w:rsidRDefault="0097070C" w:rsidP="002E7A67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</w:p>
    <w:p w:rsidR="0097070C" w:rsidRPr="001B5170" w:rsidRDefault="0097070C">
      <w:pPr>
        <w:rPr>
          <w:b/>
          <w:bCs/>
          <w:u w:val="single"/>
        </w:rPr>
      </w:pPr>
      <w:r w:rsidRPr="001B5170">
        <w:rPr>
          <w:b/>
          <w:bCs/>
          <w:u w:val="single"/>
        </w:rPr>
        <w:t>E) Fill in the blanks with “Simple Past Tense” form.(</w:t>
      </w:r>
      <w:r>
        <w:rPr>
          <w:b/>
          <w:bCs/>
          <w:u w:val="single"/>
        </w:rPr>
        <w:t>2*6=12 points</w:t>
      </w:r>
      <w:r w:rsidRPr="001B5170">
        <w:rPr>
          <w:b/>
          <w:bCs/>
          <w:u w:val="single"/>
        </w:rPr>
        <w:t>)</w:t>
      </w:r>
    </w:p>
    <w:p w:rsidR="0097070C" w:rsidRPr="001B5170" w:rsidRDefault="0097070C" w:rsidP="001B5170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1B5170">
        <w:rPr>
          <w:rFonts w:ascii="Comic Sans MS" w:hAnsi="Comic Sans MS" w:cs="Comic Sans MS"/>
          <w:sz w:val="20"/>
          <w:szCs w:val="20"/>
        </w:rPr>
        <w:t>1. I ___</w:t>
      </w:r>
      <w:r>
        <w:rPr>
          <w:rFonts w:ascii="Comic Sans MS" w:hAnsi="Comic Sans MS" w:cs="Comic Sans MS"/>
          <w:sz w:val="20"/>
          <w:szCs w:val="20"/>
        </w:rPr>
        <w:t>_</w:t>
      </w:r>
      <w:r w:rsidRPr="001B5170">
        <w:rPr>
          <w:rFonts w:ascii="Comic Sans MS" w:hAnsi="Comic Sans MS" w:cs="Comic Sans MS"/>
          <w:sz w:val="20"/>
          <w:szCs w:val="20"/>
        </w:rPr>
        <w:t>__ (be) at home yesterday.</w:t>
      </w:r>
    </w:p>
    <w:p w:rsidR="0097070C" w:rsidRPr="001B5170" w:rsidRDefault="0097070C" w:rsidP="001B5170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1B5170">
        <w:rPr>
          <w:rFonts w:ascii="Comic Sans MS" w:hAnsi="Comic Sans MS" w:cs="Comic Sans MS"/>
          <w:sz w:val="20"/>
          <w:szCs w:val="20"/>
        </w:rPr>
        <w:t>2. Ayça __</w:t>
      </w:r>
      <w:r>
        <w:rPr>
          <w:rFonts w:ascii="Comic Sans MS" w:hAnsi="Comic Sans MS" w:cs="Comic Sans MS"/>
          <w:sz w:val="20"/>
          <w:szCs w:val="20"/>
        </w:rPr>
        <w:t>_</w:t>
      </w:r>
      <w:r w:rsidRPr="001B5170">
        <w:rPr>
          <w:rFonts w:ascii="Comic Sans MS" w:hAnsi="Comic Sans MS" w:cs="Comic Sans MS"/>
          <w:sz w:val="20"/>
          <w:szCs w:val="20"/>
        </w:rPr>
        <w:t>__</w:t>
      </w:r>
      <w:r>
        <w:rPr>
          <w:rFonts w:ascii="Comic Sans MS" w:hAnsi="Comic Sans MS" w:cs="Comic Sans MS"/>
          <w:sz w:val="20"/>
          <w:szCs w:val="20"/>
        </w:rPr>
        <w:t>_ _____</w:t>
      </w:r>
      <w:r w:rsidRPr="001B5170">
        <w:rPr>
          <w:rFonts w:ascii="Comic Sans MS" w:hAnsi="Comic Sans MS" w:cs="Comic Sans MS"/>
          <w:sz w:val="20"/>
          <w:szCs w:val="20"/>
        </w:rPr>
        <w:t>_ (not / go) to school last week.</w:t>
      </w:r>
    </w:p>
    <w:p w:rsidR="0097070C" w:rsidRDefault="0097070C" w:rsidP="001B5170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1B5170">
        <w:rPr>
          <w:rFonts w:ascii="Comic Sans MS" w:hAnsi="Comic Sans MS" w:cs="Comic Sans MS"/>
          <w:sz w:val="20"/>
          <w:szCs w:val="20"/>
        </w:rPr>
        <w:t xml:space="preserve">3. They </w:t>
      </w:r>
      <w:r>
        <w:rPr>
          <w:rFonts w:ascii="Comic Sans MS" w:hAnsi="Comic Sans MS" w:cs="Comic Sans MS"/>
          <w:sz w:val="20"/>
          <w:szCs w:val="20"/>
        </w:rPr>
        <w:t>_______ (watch) TV last weekend.</w:t>
      </w:r>
    </w:p>
    <w:p w:rsidR="0097070C" w:rsidRDefault="0097070C" w:rsidP="001B5170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4. I and my father ______ (visit) my grandparents yesterday.</w:t>
      </w:r>
    </w:p>
    <w:p w:rsidR="0097070C" w:rsidRDefault="0097070C" w:rsidP="001B5170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5. Jason ______ (not / listen) to music.</w:t>
      </w:r>
    </w:p>
    <w:p w:rsidR="0097070C" w:rsidRPr="001B5170" w:rsidRDefault="0097070C" w:rsidP="001B5170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6. The teacher ______ (read) a science-fiction novel.</w:t>
      </w:r>
    </w:p>
    <w:p w:rsidR="0097070C" w:rsidRPr="001B5170" w:rsidRDefault="0097070C" w:rsidP="001B5170">
      <w:pPr>
        <w:spacing w:after="120" w:line="240" w:lineRule="auto"/>
        <w:rPr>
          <w:rFonts w:ascii="Comic Sans MS" w:hAnsi="Comic Sans MS" w:cs="Comic Sans MS"/>
          <w:b/>
          <w:bCs/>
          <w:sz w:val="20"/>
          <w:szCs w:val="20"/>
          <w:u w:val="single"/>
        </w:rPr>
      </w:pPr>
    </w:p>
    <w:p w:rsidR="0097070C" w:rsidRPr="002E7A67" w:rsidRDefault="0097070C" w:rsidP="00B9686B">
      <w:pPr>
        <w:spacing w:after="0" w:line="240" w:lineRule="auto"/>
        <w:rPr>
          <w:b/>
          <w:bCs/>
          <w:u w:val="single"/>
        </w:rPr>
      </w:pPr>
      <w:r w:rsidRPr="002E7A67">
        <w:rPr>
          <w:b/>
          <w:bCs/>
          <w:u w:val="single"/>
        </w:rPr>
        <w:t xml:space="preserve">F) Write about your hobbies/interests. What do you </w:t>
      </w:r>
      <w:r w:rsidRPr="001B5170">
        <w:rPr>
          <w:b/>
          <w:bCs/>
          <w:sz w:val="24"/>
          <w:szCs w:val="24"/>
          <w:u w:val="single"/>
        </w:rPr>
        <w:t>like</w:t>
      </w:r>
      <w:r w:rsidRPr="002E7A67">
        <w:rPr>
          <w:b/>
          <w:bCs/>
          <w:u w:val="single"/>
        </w:rPr>
        <w:t xml:space="preserve"> doing in your free time?</w:t>
      </w:r>
      <w:r>
        <w:rPr>
          <w:b/>
          <w:bCs/>
          <w:u w:val="single"/>
        </w:rPr>
        <w:t>(10*3=30 points)</w:t>
      </w:r>
    </w:p>
    <w:p w:rsidR="0097070C" w:rsidRPr="00B9686B" w:rsidRDefault="0097070C" w:rsidP="00B9686B">
      <w:pPr>
        <w:spacing w:after="0" w:line="240" w:lineRule="auto"/>
        <w:ind w:firstLine="708"/>
        <w:rPr>
          <w:rFonts w:ascii="Segoe Print" w:hAnsi="Segoe Print" w:cs="Segoe Print"/>
          <w:sz w:val="32"/>
          <w:szCs w:val="32"/>
        </w:rPr>
      </w:pPr>
      <w:r>
        <w:rPr>
          <w:b/>
          <w:bCs/>
        </w:rPr>
        <w:t xml:space="preserve">You can use ‘like, dislike, love, hate’. </w:t>
      </w:r>
      <w:r w:rsidRPr="002E7A67">
        <w:rPr>
          <w:b/>
          <w:bCs/>
        </w:rPr>
        <w:t xml:space="preserve"> (at least 10 sentences) </w:t>
      </w:r>
      <w:r w:rsidRPr="002E7A67">
        <w:rPr>
          <w:rFonts w:ascii="Segoe Print" w:hAnsi="Segoe Print" w:cs="Segoe Print"/>
          <w:sz w:val="32"/>
          <w:szCs w:val="32"/>
        </w:rPr>
        <w:sym w:font="Wingdings" w:char="F04A"/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1.1pt;margin-top:6.45pt;width:493.5pt;height:295.8pt;z-index:251656704;mso-position-horizontal-relative:text;mso-position-vertical-relative:text"/>
        </w:pict>
      </w: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Default="0097070C">
      <w:pPr>
        <w:rPr>
          <w:rFonts w:ascii="Arial Narrow" w:hAnsi="Arial Narrow" w:cs="Arial Narrow"/>
          <w:b/>
          <w:bCs/>
          <w:sz w:val="32"/>
          <w:szCs w:val="32"/>
          <w:u w:val="single"/>
        </w:rPr>
      </w:pPr>
    </w:p>
    <w:p w:rsidR="0097070C" w:rsidRPr="00D26309" w:rsidRDefault="0097070C">
      <w:pPr>
        <w:rPr>
          <w:rFonts w:ascii="Comic Sans MS" w:hAnsi="Comic Sans MS" w:cs="Comic Sans MS"/>
          <w:b/>
          <w:bCs/>
          <w:u w:val="single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.35pt;margin-top:19.45pt;width:528.9pt;height:124.15pt;z-index:251657728" filled="f" stroked="f">
            <v:textbox>
              <w:txbxContent>
                <w:p w:rsidR="0097070C" w:rsidRPr="00E32A9E" w:rsidRDefault="0097070C" w:rsidP="00D26309">
                  <w:pPr>
                    <w:spacing w:after="120"/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t>G</w:t>
                  </w:r>
                  <w:r w:rsidRPr="00D26309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sym w:font="Wingdings" w:char="F04A"/>
                  </w:r>
                  <w:r w:rsidRPr="00D26309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sym w:font="Wingdings" w:char="F04A"/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t>D LUCK!</w: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 w:rsidRPr="00AD716C">
                    <w:rPr>
                      <w:rFonts w:ascii="Segoe Print" w:hAnsi="Segoe Print" w:cs="Segoe Print"/>
                      <w:b/>
                      <w:bCs/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83" o:spid="_x0000_i1026" type="#_x0000_t75" style="width:42.75pt;height:60.75pt;visibility:visible">
                        <v:imagedata r:id="rId5" o:title=""/>
                      </v:shape>
                    </w:pic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 w:rsidRPr="00E32A9E">
                    <w:rPr>
                      <w:rFonts w:ascii="Segoe Print" w:hAnsi="Segoe Print" w:cs="Segoe Print"/>
                      <w:b/>
                      <w:bCs/>
                    </w:rPr>
                    <w:t>English Teacher</w:t>
                  </w:r>
                </w:p>
                <w:p w:rsidR="0097070C" w:rsidRPr="00D26309" w:rsidRDefault="0097070C" w:rsidP="00D26309">
                  <w:pPr>
                    <w:spacing w:after="120"/>
                    <w:ind w:left="7080" w:firstLine="708"/>
                    <w:jc w:val="center"/>
                    <w:rPr>
                      <w:rFonts w:ascii="Segoe Print" w:hAnsi="Segoe Print" w:cs="Segoe Print"/>
                      <w:b/>
                      <w:bCs/>
                      <w:sz w:val="24"/>
                      <w:szCs w:val="24"/>
                    </w:rPr>
                  </w:pPr>
                  <w:r w:rsidRPr="00D26309">
                    <w:rPr>
                      <w:rFonts w:ascii="Segoe Print" w:hAnsi="Segoe Print" w:cs="Segoe Print"/>
                      <w:b/>
                      <w:bCs/>
                      <w:sz w:val="24"/>
                      <w:szCs w:val="24"/>
                    </w:rPr>
                    <w:t>GÖNÜL DOĞAN</w:t>
                  </w:r>
                </w:p>
                <w:p w:rsidR="0097070C" w:rsidRDefault="0097070C" w:rsidP="00D26309"/>
              </w:txbxContent>
            </v:textbox>
          </v:shape>
        </w:pict>
      </w:r>
    </w:p>
    <w:sectPr w:rsidR="0097070C" w:rsidRPr="00D26309" w:rsidSect="0084732D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033"/>
    <w:multiLevelType w:val="multilevel"/>
    <w:tmpl w:val="F8CE9838"/>
    <w:lvl w:ilvl="0">
      <w:start w:val="1"/>
      <w:numFmt w:val="decimal"/>
      <w:lvlText w:val="%1)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F43212E"/>
    <w:multiLevelType w:val="hybridMultilevel"/>
    <w:tmpl w:val="57E6872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927"/>
    <w:rsid w:val="000C00F6"/>
    <w:rsid w:val="000F791B"/>
    <w:rsid w:val="001B5170"/>
    <w:rsid w:val="002D5019"/>
    <w:rsid w:val="002E7A67"/>
    <w:rsid w:val="002F5414"/>
    <w:rsid w:val="003A1D7F"/>
    <w:rsid w:val="00480321"/>
    <w:rsid w:val="005B77F7"/>
    <w:rsid w:val="00600927"/>
    <w:rsid w:val="006E6B46"/>
    <w:rsid w:val="00754758"/>
    <w:rsid w:val="007A43B4"/>
    <w:rsid w:val="007D4921"/>
    <w:rsid w:val="007E6D87"/>
    <w:rsid w:val="007E760A"/>
    <w:rsid w:val="0084732D"/>
    <w:rsid w:val="008F1115"/>
    <w:rsid w:val="0097070C"/>
    <w:rsid w:val="00AD716C"/>
    <w:rsid w:val="00B9686B"/>
    <w:rsid w:val="00BB7E8C"/>
    <w:rsid w:val="00BC46CA"/>
    <w:rsid w:val="00C0788C"/>
    <w:rsid w:val="00D0589B"/>
    <w:rsid w:val="00D26309"/>
    <w:rsid w:val="00D366A7"/>
    <w:rsid w:val="00D41DDE"/>
    <w:rsid w:val="00DA40EC"/>
    <w:rsid w:val="00E31CDD"/>
    <w:rsid w:val="00E32A9E"/>
    <w:rsid w:val="00EB6451"/>
    <w:rsid w:val="00EE258F"/>
    <w:rsid w:val="00FD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92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84732D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D2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63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2</Pages>
  <Words>434</Words>
  <Characters>2476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GNL</dc:creator>
  <cp:keywords>sorubak.com</cp:keywords>
  <dc:description/>
  <cp:lastModifiedBy>edanur</cp:lastModifiedBy>
  <cp:revision>11</cp:revision>
  <dcterms:created xsi:type="dcterms:W3CDTF">2015-11-17T19:43:00Z</dcterms:created>
  <dcterms:modified xsi:type="dcterms:W3CDTF">2016-11-06T13:46:00Z</dcterms:modified>
  <cp:category>sorubak.com</cp:category>
</cp:coreProperties>
</file>