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81" w:rsidRPr="00D457FD" w:rsidRDefault="009A1481" w:rsidP="00D457FD">
      <w:pPr>
        <w:rPr>
          <w:b/>
          <w:bCs/>
          <w:sz w:val="28"/>
          <w:szCs w:val="28"/>
        </w:rPr>
      </w:pPr>
      <w:r w:rsidRPr="00D457FD">
        <w:rPr>
          <w:b/>
          <w:bCs/>
          <w:sz w:val="28"/>
          <w:szCs w:val="28"/>
        </w:rPr>
        <w:t>Name/Surname:</w:t>
      </w:r>
      <w:r w:rsidRPr="00D457FD">
        <w:rPr>
          <w:b/>
          <w:bCs/>
          <w:sz w:val="28"/>
          <w:szCs w:val="28"/>
        </w:rPr>
        <w:tab/>
      </w:r>
      <w:r w:rsidRPr="00D457FD">
        <w:rPr>
          <w:b/>
          <w:bCs/>
          <w:sz w:val="28"/>
          <w:szCs w:val="28"/>
        </w:rPr>
        <w:tab/>
      </w:r>
      <w:r w:rsidRPr="00D457FD">
        <w:rPr>
          <w:b/>
          <w:bCs/>
          <w:sz w:val="28"/>
          <w:szCs w:val="28"/>
        </w:rPr>
        <w:tab/>
      </w:r>
      <w:r w:rsidRPr="00D457FD">
        <w:rPr>
          <w:b/>
          <w:bCs/>
          <w:sz w:val="28"/>
          <w:szCs w:val="28"/>
        </w:rPr>
        <w:tab/>
      </w:r>
      <w:r w:rsidRPr="00D457FD">
        <w:rPr>
          <w:b/>
          <w:bCs/>
          <w:sz w:val="28"/>
          <w:szCs w:val="28"/>
        </w:rPr>
        <w:tab/>
        <w:t>Class/Number:</w:t>
      </w:r>
    </w:p>
    <w:p w:rsidR="009A1481" w:rsidRDefault="009A1481" w:rsidP="00D457FD">
      <w:pPr>
        <w:jc w:val="center"/>
        <w:rPr>
          <w:b/>
          <w:bCs/>
          <w:sz w:val="36"/>
          <w:szCs w:val="36"/>
        </w:rPr>
      </w:pPr>
      <w:r w:rsidRPr="00D457FD">
        <w:rPr>
          <w:b/>
          <w:bCs/>
          <w:sz w:val="36"/>
          <w:szCs w:val="36"/>
        </w:rPr>
        <w:t>Ceylanpınar METEM 2015-2016 EducationYear 11th Grades 2nd Term 1st English Exam</w:t>
      </w:r>
      <w:r>
        <w:rPr>
          <w:b/>
          <w:bCs/>
          <w:sz w:val="36"/>
          <w:szCs w:val="36"/>
        </w:rPr>
        <w:br/>
        <w:t>-A-</w:t>
      </w:r>
    </w:p>
    <w:p w:rsidR="009A1481" w:rsidRDefault="009A1481" w:rsidP="00D457FD">
      <w:pPr>
        <w:jc w:val="center"/>
        <w:rPr>
          <w:b/>
          <w:bCs/>
          <w:sz w:val="36"/>
          <w:szCs w:val="36"/>
        </w:rPr>
        <w:sectPr w:rsidR="009A148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A1481" w:rsidRPr="00D457FD" w:rsidRDefault="009A1481" w:rsidP="00D457FD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D457FD">
        <w:rPr>
          <w:b/>
          <w:bCs/>
          <w:sz w:val="28"/>
          <w:szCs w:val="28"/>
        </w:rPr>
        <w:t>Write themeanings of words</w:t>
      </w:r>
      <w:r>
        <w:rPr>
          <w:sz w:val="28"/>
          <w:szCs w:val="28"/>
        </w:rPr>
        <w:t>.(Kelimelerin anlamlarnı yazınız.)</w:t>
      </w:r>
      <w:r w:rsidRPr="006C01CD">
        <w:rPr>
          <w:i/>
          <w:iCs/>
          <w:sz w:val="28"/>
          <w:szCs w:val="28"/>
        </w:rPr>
        <w:t>2*5=10pts</w:t>
      </w:r>
    </w:p>
    <w:p w:rsidR="009A1481" w:rsidRPr="006E199A" w:rsidRDefault="009A1481" w:rsidP="00D457F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D457FD">
        <w:rPr>
          <w:sz w:val="28"/>
          <w:szCs w:val="28"/>
        </w:rPr>
        <w:t>Start up a newhobby:</w:t>
      </w:r>
      <w:r w:rsidRPr="00D457FD"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2. </w:t>
      </w:r>
      <w:r w:rsidRPr="006E199A">
        <w:rPr>
          <w:sz w:val="28"/>
          <w:szCs w:val="28"/>
        </w:rPr>
        <w:t>Do a Project:</w:t>
      </w:r>
      <w:r>
        <w:rPr>
          <w:b/>
          <w:bCs/>
          <w:sz w:val="28"/>
          <w:szCs w:val="28"/>
        </w:rPr>
        <w:br/>
        <w:t>3.</w:t>
      </w:r>
      <w:r w:rsidRPr="006E199A">
        <w:rPr>
          <w:sz w:val="28"/>
          <w:szCs w:val="28"/>
        </w:rPr>
        <w:t>Help Street animals:</w:t>
      </w:r>
      <w:r w:rsidRPr="006E199A"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4. </w:t>
      </w:r>
      <w:r w:rsidRPr="006E199A">
        <w:rPr>
          <w:sz w:val="28"/>
          <w:szCs w:val="28"/>
        </w:rPr>
        <w:t>Moveto a newhouse:</w:t>
      </w:r>
      <w:r>
        <w:rPr>
          <w:b/>
          <w:bCs/>
          <w:sz w:val="28"/>
          <w:szCs w:val="28"/>
        </w:rPr>
        <w:br/>
        <w:t>5.</w:t>
      </w:r>
      <w:r w:rsidRPr="006E199A">
        <w:rPr>
          <w:sz w:val="28"/>
          <w:szCs w:val="28"/>
        </w:rPr>
        <w:t>Travel:</w:t>
      </w:r>
    </w:p>
    <w:p w:rsidR="009A1481" w:rsidRDefault="009A1481" w:rsidP="006E199A">
      <w:pPr>
        <w:rPr>
          <w:b/>
          <w:bCs/>
          <w:sz w:val="28"/>
          <w:szCs w:val="28"/>
        </w:rPr>
      </w:pPr>
    </w:p>
    <w:p w:rsidR="009A1481" w:rsidRPr="00692026" w:rsidRDefault="009A1481" w:rsidP="006E199A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B. Fill in theblankswith</w:t>
      </w:r>
      <w:r w:rsidRPr="00692026">
        <w:rPr>
          <w:b/>
          <w:bCs/>
          <w:i/>
          <w:iCs/>
          <w:sz w:val="28"/>
          <w:szCs w:val="28"/>
        </w:rPr>
        <w:t>“ like / likes / don’tlike /doesn’tlike”</w:t>
      </w:r>
      <w:r w:rsidRPr="00692026">
        <w:rPr>
          <w:sz w:val="28"/>
          <w:szCs w:val="28"/>
        </w:rPr>
        <w:t xml:space="preserve">(Aşagıdaki boşlukları </w:t>
      </w:r>
      <w:r w:rsidRPr="00692026">
        <w:rPr>
          <w:sz w:val="28"/>
          <w:szCs w:val="28"/>
          <w:u w:val="single"/>
        </w:rPr>
        <w:t>tabloya göre</w:t>
      </w:r>
      <w:r w:rsidRPr="00692026">
        <w:rPr>
          <w:i/>
          <w:iCs/>
          <w:sz w:val="28"/>
          <w:szCs w:val="28"/>
        </w:rPr>
        <w:t>“ like / likes / don’tlike /doesn’tlike”</w:t>
      </w:r>
      <w:r w:rsidRPr="00692026">
        <w:rPr>
          <w:sz w:val="28"/>
          <w:szCs w:val="28"/>
        </w:rPr>
        <w:t xml:space="preserve"> ile doldurunuz)</w:t>
      </w:r>
      <w:r w:rsidRPr="006C01CD">
        <w:rPr>
          <w:i/>
          <w:iCs/>
          <w:sz w:val="28"/>
          <w:szCs w:val="28"/>
        </w:rPr>
        <w:t>3*5=15pts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9A1481" w:rsidRPr="00462B8D">
        <w:trPr>
          <w:trHeight w:val="562"/>
        </w:trPr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t>Playingfootball</w:t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t>Swimming</w:t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t xml:space="preserve">  Reading a book</w:t>
            </w:r>
          </w:p>
        </w:tc>
      </w:tr>
      <w:tr w:rsidR="009A1481" w:rsidRPr="00462B8D"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i/>
                <w:iCs/>
                <w:sz w:val="28"/>
                <w:szCs w:val="28"/>
              </w:rPr>
            </w:pPr>
            <w:r w:rsidRPr="00462B8D">
              <w:rPr>
                <w:i/>
                <w:iCs/>
                <w:sz w:val="28"/>
                <w:szCs w:val="28"/>
              </w:rPr>
              <w:t xml:space="preserve">   Pelin</w:t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A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A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C"/>
            </w:r>
          </w:p>
        </w:tc>
      </w:tr>
      <w:tr w:rsidR="009A1481" w:rsidRPr="00462B8D"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i/>
                <w:iCs/>
                <w:sz w:val="28"/>
                <w:szCs w:val="28"/>
              </w:rPr>
            </w:pPr>
            <w:r w:rsidRPr="00462B8D">
              <w:rPr>
                <w:i/>
                <w:iCs/>
                <w:sz w:val="28"/>
                <w:szCs w:val="28"/>
              </w:rPr>
              <w:t xml:space="preserve">   Aykut</w:t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C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C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A"/>
            </w:r>
          </w:p>
        </w:tc>
      </w:tr>
      <w:tr w:rsidR="009A1481" w:rsidRPr="00462B8D"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i/>
                <w:iCs/>
                <w:sz w:val="28"/>
                <w:szCs w:val="28"/>
              </w:rPr>
            </w:pPr>
            <w:r w:rsidRPr="00462B8D">
              <w:rPr>
                <w:i/>
                <w:iCs/>
                <w:sz w:val="28"/>
                <w:szCs w:val="28"/>
              </w:rPr>
              <w:t>Cansel</w:t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A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C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A"/>
            </w:r>
          </w:p>
        </w:tc>
      </w:tr>
      <w:tr w:rsidR="009A1481" w:rsidRPr="00462B8D"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i/>
                <w:iCs/>
                <w:sz w:val="28"/>
                <w:szCs w:val="28"/>
              </w:rPr>
            </w:pPr>
            <w:r w:rsidRPr="00462B8D">
              <w:rPr>
                <w:i/>
                <w:iCs/>
                <w:sz w:val="28"/>
                <w:szCs w:val="28"/>
              </w:rPr>
              <w:t xml:space="preserve">    Emre</w:t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C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A"/>
            </w:r>
          </w:p>
        </w:tc>
        <w:tc>
          <w:tcPr>
            <w:tcW w:w="2303" w:type="dxa"/>
          </w:tcPr>
          <w:p w:rsidR="009A1481" w:rsidRPr="00462B8D" w:rsidRDefault="009A1481" w:rsidP="00462B8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62B8D">
              <w:rPr>
                <w:b/>
                <w:bCs/>
                <w:sz w:val="28"/>
                <w:szCs w:val="28"/>
              </w:rPr>
              <w:sym w:font="Wingdings" w:char="F04C"/>
            </w:r>
          </w:p>
        </w:tc>
      </w:tr>
    </w:tbl>
    <w:p w:rsidR="009A1481" w:rsidRDefault="009A1481" w:rsidP="006E199A">
      <w:pPr>
        <w:rPr>
          <w:b/>
          <w:bCs/>
          <w:sz w:val="28"/>
          <w:szCs w:val="28"/>
        </w:rPr>
      </w:pPr>
    </w:p>
    <w:p w:rsidR="009A1481" w:rsidRPr="00BC1DB0" w:rsidRDefault="009A1481" w:rsidP="0069202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BC1DB0">
        <w:rPr>
          <w:sz w:val="28"/>
          <w:szCs w:val="28"/>
        </w:rPr>
        <w:t>Pelin ……………….playingfootball.</w:t>
      </w:r>
    </w:p>
    <w:p w:rsidR="009A1481" w:rsidRPr="00BC1DB0" w:rsidRDefault="009A1481" w:rsidP="0069202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BC1DB0">
        <w:rPr>
          <w:sz w:val="28"/>
          <w:szCs w:val="28"/>
        </w:rPr>
        <w:t>Aykut ………………..swimming.</w:t>
      </w:r>
    </w:p>
    <w:p w:rsidR="009A1481" w:rsidRPr="00BC1DB0" w:rsidRDefault="009A1481" w:rsidP="0069202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BC1DB0">
        <w:rPr>
          <w:sz w:val="28"/>
          <w:szCs w:val="28"/>
        </w:rPr>
        <w:t>Cansel and Aykut ………………………..reading a book.</w:t>
      </w:r>
    </w:p>
    <w:p w:rsidR="009A1481" w:rsidRPr="00BC1DB0" w:rsidRDefault="009A1481" w:rsidP="0069202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BC1DB0">
        <w:rPr>
          <w:sz w:val="28"/>
          <w:szCs w:val="28"/>
        </w:rPr>
        <w:t>Pelin and Emre …………………………reading a book.</w:t>
      </w:r>
    </w:p>
    <w:p w:rsidR="009A1481" w:rsidRDefault="009A1481" w:rsidP="00BC1DB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BC1DB0">
        <w:rPr>
          <w:sz w:val="28"/>
          <w:szCs w:val="28"/>
        </w:rPr>
        <w:t>Emre …………………swimming.</w:t>
      </w:r>
    </w:p>
    <w:p w:rsidR="009A1481" w:rsidRPr="006C01CD" w:rsidRDefault="009A1481" w:rsidP="006C01CD">
      <w:pPr>
        <w:rPr>
          <w:sz w:val="28"/>
          <w:szCs w:val="28"/>
        </w:rPr>
      </w:pPr>
    </w:p>
    <w:p w:rsidR="009A1481" w:rsidRDefault="009A1481" w:rsidP="00BC1DB0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BC1DB0">
        <w:rPr>
          <w:b/>
          <w:bCs/>
          <w:sz w:val="28"/>
          <w:szCs w:val="28"/>
        </w:rPr>
        <w:t xml:space="preserve">Choosethebestone. </w:t>
      </w:r>
      <w:r w:rsidRPr="00BC1DB0">
        <w:rPr>
          <w:sz w:val="28"/>
          <w:szCs w:val="28"/>
        </w:rPr>
        <w:t>(Dogru olanı işaretleyiniz)</w:t>
      </w:r>
      <w:r w:rsidRPr="006C01CD">
        <w:rPr>
          <w:i/>
          <w:iCs/>
          <w:sz w:val="28"/>
          <w:szCs w:val="28"/>
        </w:rPr>
        <w:t>3*5=15pts</w:t>
      </w:r>
    </w:p>
    <w:p w:rsidR="009A1481" w:rsidRDefault="009A1481" w:rsidP="00DB42C0">
      <w:pPr>
        <w:pStyle w:val="ListParagraph"/>
        <w:rPr>
          <w:sz w:val="28"/>
          <w:szCs w:val="28"/>
        </w:rPr>
      </w:pPr>
    </w:p>
    <w:p w:rsidR="009A1481" w:rsidRPr="00DB42C0" w:rsidRDefault="009A1481" w:rsidP="00BC1DB0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DB42C0">
        <w:rPr>
          <w:sz w:val="28"/>
          <w:szCs w:val="28"/>
        </w:rPr>
        <w:t>Whatabout…………………tothecinema ?</w:t>
      </w:r>
    </w:p>
    <w:p w:rsidR="009A1481" w:rsidRDefault="009A1481" w:rsidP="00BC1DB0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DB42C0">
        <w:rPr>
          <w:sz w:val="28"/>
          <w:szCs w:val="28"/>
        </w:rPr>
        <w:t>go</w:t>
      </w:r>
      <w:r w:rsidRPr="00DB42C0">
        <w:rPr>
          <w:b/>
          <w:bCs/>
          <w:sz w:val="28"/>
          <w:szCs w:val="28"/>
        </w:rPr>
        <w:t>b)</w:t>
      </w:r>
      <w:r w:rsidRPr="00DB42C0">
        <w:rPr>
          <w:sz w:val="28"/>
          <w:szCs w:val="28"/>
        </w:rPr>
        <w:t>goes</w:t>
      </w:r>
      <w:r w:rsidRPr="00DB42C0">
        <w:rPr>
          <w:b/>
          <w:bCs/>
          <w:sz w:val="28"/>
          <w:szCs w:val="28"/>
        </w:rPr>
        <w:t>c)</w:t>
      </w:r>
      <w:r w:rsidRPr="00DB42C0">
        <w:rPr>
          <w:sz w:val="28"/>
          <w:szCs w:val="28"/>
        </w:rPr>
        <w:t>going</w:t>
      </w:r>
      <w:r w:rsidRPr="00DB42C0">
        <w:rPr>
          <w:b/>
          <w:bCs/>
          <w:sz w:val="28"/>
          <w:szCs w:val="28"/>
        </w:rPr>
        <w:t>d)</w:t>
      </w:r>
      <w:r w:rsidRPr="00DB42C0">
        <w:rPr>
          <w:sz w:val="28"/>
          <w:szCs w:val="28"/>
        </w:rPr>
        <w:t>togo</w:t>
      </w:r>
    </w:p>
    <w:p w:rsidR="009A1481" w:rsidRDefault="009A1481" w:rsidP="00DB42C0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Let’s………………….golf together.</w:t>
      </w:r>
    </w:p>
    <w:p w:rsidR="009A1481" w:rsidRDefault="009A1481" w:rsidP="00DB42C0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play</w:t>
      </w:r>
      <w:r w:rsidRPr="00DB42C0">
        <w:rPr>
          <w:b/>
          <w:bCs/>
          <w:sz w:val="28"/>
          <w:szCs w:val="28"/>
        </w:rPr>
        <w:t>b)</w:t>
      </w:r>
      <w:r>
        <w:rPr>
          <w:sz w:val="28"/>
          <w:szCs w:val="28"/>
        </w:rPr>
        <w:t>plays</w:t>
      </w:r>
      <w:r w:rsidRPr="00DB42C0">
        <w:rPr>
          <w:b/>
          <w:bCs/>
          <w:sz w:val="28"/>
          <w:szCs w:val="28"/>
        </w:rPr>
        <w:t>c)</w:t>
      </w:r>
      <w:r>
        <w:rPr>
          <w:sz w:val="28"/>
          <w:szCs w:val="28"/>
        </w:rPr>
        <w:t>playing</w:t>
      </w:r>
      <w:r w:rsidRPr="00DB42C0">
        <w:rPr>
          <w:b/>
          <w:bCs/>
          <w:sz w:val="28"/>
          <w:szCs w:val="28"/>
        </w:rPr>
        <w:t>d)</w:t>
      </w:r>
      <w:r>
        <w:rPr>
          <w:sz w:val="28"/>
          <w:szCs w:val="28"/>
        </w:rPr>
        <w:t>toplay</w:t>
      </w:r>
    </w:p>
    <w:p w:rsidR="009A1481" w:rsidRDefault="009A1481" w:rsidP="00DB42C0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Shallwe……………….. a picnic ?</w:t>
      </w:r>
    </w:p>
    <w:p w:rsidR="009A1481" w:rsidRDefault="009A1481" w:rsidP="00DB42C0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have</w:t>
      </w:r>
      <w:r w:rsidRPr="00DB42C0">
        <w:rPr>
          <w:b/>
          <w:bCs/>
          <w:sz w:val="28"/>
          <w:szCs w:val="28"/>
        </w:rPr>
        <w:t>b)</w:t>
      </w:r>
      <w:r>
        <w:rPr>
          <w:sz w:val="28"/>
          <w:szCs w:val="28"/>
        </w:rPr>
        <w:t xml:space="preserve"> has                </w:t>
      </w:r>
      <w:r w:rsidRPr="00DB42C0">
        <w:rPr>
          <w:b/>
          <w:bCs/>
          <w:sz w:val="28"/>
          <w:szCs w:val="28"/>
        </w:rPr>
        <w:t>c)</w:t>
      </w:r>
      <w:r>
        <w:rPr>
          <w:sz w:val="28"/>
          <w:szCs w:val="28"/>
        </w:rPr>
        <w:t>having</w:t>
      </w:r>
      <w:r w:rsidRPr="00DB42C0">
        <w:rPr>
          <w:b/>
          <w:bCs/>
          <w:sz w:val="28"/>
          <w:szCs w:val="28"/>
        </w:rPr>
        <w:t>d)</w:t>
      </w:r>
      <w:r>
        <w:rPr>
          <w:sz w:val="28"/>
          <w:szCs w:val="28"/>
        </w:rPr>
        <w:t>toplay</w:t>
      </w:r>
    </w:p>
    <w:p w:rsidR="009A1481" w:rsidRDefault="009A1481" w:rsidP="00DB42C0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A: Wouldyouliketogoouttogether?</w:t>
      </w:r>
    </w:p>
    <w:p w:rsidR="009A1481" w:rsidRDefault="009A1481" w:rsidP="00DB42C0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B: …………………………</w:t>
      </w:r>
    </w:p>
    <w:p w:rsidR="009A1481" w:rsidRDefault="009A1481" w:rsidP="00DB42C0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Yes, I am sorry.          </w:t>
      </w:r>
      <w:r w:rsidRPr="00DB42C0">
        <w:rPr>
          <w:b/>
          <w:bCs/>
          <w:sz w:val="28"/>
          <w:szCs w:val="28"/>
        </w:rPr>
        <w:t>b)</w:t>
      </w:r>
      <w:r>
        <w:rPr>
          <w:sz w:val="28"/>
          <w:szCs w:val="28"/>
        </w:rPr>
        <w:t xml:space="preserve">Why not?           </w:t>
      </w:r>
      <w:r w:rsidRPr="00DB42C0">
        <w:rPr>
          <w:b/>
          <w:bCs/>
          <w:sz w:val="28"/>
          <w:szCs w:val="28"/>
        </w:rPr>
        <w:t>c)</w:t>
      </w:r>
      <w:r>
        <w:rPr>
          <w:sz w:val="28"/>
          <w:szCs w:val="28"/>
        </w:rPr>
        <w:t>No,Iwouldloveto.</w:t>
      </w:r>
    </w:p>
    <w:p w:rsidR="009A1481" w:rsidRDefault="009A1481" w:rsidP="00DB42C0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How about…………………a movie?</w:t>
      </w:r>
    </w:p>
    <w:p w:rsidR="009A1481" w:rsidRDefault="009A1481" w:rsidP="00DB42C0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Watch          </w:t>
      </w:r>
      <w:r w:rsidRPr="00DB42C0">
        <w:rPr>
          <w:b/>
          <w:bCs/>
          <w:sz w:val="28"/>
          <w:szCs w:val="28"/>
        </w:rPr>
        <w:t>b)</w:t>
      </w:r>
      <w:r>
        <w:rPr>
          <w:sz w:val="28"/>
          <w:szCs w:val="28"/>
        </w:rPr>
        <w:t>watches</w:t>
      </w:r>
      <w:r w:rsidRPr="008B4C35">
        <w:rPr>
          <w:b/>
          <w:bCs/>
          <w:sz w:val="28"/>
          <w:szCs w:val="28"/>
        </w:rPr>
        <w:t>c)</w:t>
      </w:r>
      <w:r>
        <w:rPr>
          <w:sz w:val="28"/>
          <w:szCs w:val="28"/>
        </w:rPr>
        <w:t>watching</w:t>
      </w:r>
      <w:r w:rsidRPr="008B4C35">
        <w:rPr>
          <w:b/>
          <w:bCs/>
          <w:sz w:val="28"/>
          <w:szCs w:val="28"/>
        </w:rPr>
        <w:t>d)</w:t>
      </w:r>
      <w:r>
        <w:rPr>
          <w:sz w:val="28"/>
          <w:szCs w:val="28"/>
        </w:rPr>
        <w:t>towatch</w:t>
      </w:r>
    </w:p>
    <w:p w:rsidR="009A1481" w:rsidRDefault="009A1481" w:rsidP="007D2D84">
      <w:pPr>
        <w:pStyle w:val="ListParagraph"/>
        <w:ind w:left="1353"/>
        <w:rPr>
          <w:sz w:val="28"/>
          <w:szCs w:val="28"/>
        </w:rPr>
      </w:pPr>
    </w:p>
    <w:p w:rsidR="009A1481" w:rsidRDefault="009A1481" w:rsidP="008B4C35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8B4C35">
        <w:rPr>
          <w:b/>
          <w:bCs/>
          <w:sz w:val="28"/>
          <w:szCs w:val="28"/>
        </w:rPr>
        <w:t>Fill in theblankswithcomparativeforms of adjectives</w:t>
      </w:r>
      <w:r>
        <w:rPr>
          <w:sz w:val="28"/>
          <w:szCs w:val="28"/>
        </w:rPr>
        <w:t xml:space="preserve"> (Boşlukları sıfatların comparative halleriyle doldurunuz)</w:t>
      </w:r>
      <w:r w:rsidRPr="006C01CD">
        <w:rPr>
          <w:i/>
          <w:iCs/>
          <w:sz w:val="28"/>
          <w:szCs w:val="28"/>
        </w:rPr>
        <w:t>4*5=20pts</w:t>
      </w:r>
    </w:p>
    <w:p w:rsidR="009A1481" w:rsidRPr="008B4C35" w:rsidRDefault="009A1481" w:rsidP="008B4C35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8B4C35">
        <w:rPr>
          <w:sz w:val="28"/>
          <w:szCs w:val="28"/>
        </w:rPr>
        <w:t>Deniz is …………………………………………(hardworking) Cemil.</w:t>
      </w:r>
    </w:p>
    <w:p w:rsidR="009A1481" w:rsidRPr="008B4C35" w:rsidRDefault="009A1481" w:rsidP="008B4C35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8B4C35">
        <w:rPr>
          <w:sz w:val="28"/>
          <w:szCs w:val="28"/>
        </w:rPr>
        <w:t>Ceylanpınar is ………………………………..(small) Şanlıurfa.</w:t>
      </w:r>
    </w:p>
    <w:p w:rsidR="009A1481" w:rsidRPr="008B4C35" w:rsidRDefault="009A1481" w:rsidP="008B4C35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8B4C35">
        <w:rPr>
          <w:sz w:val="28"/>
          <w:szCs w:val="28"/>
        </w:rPr>
        <w:t>Studying is …………………………………….(good) Sleeping.</w:t>
      </w:r>
    </w:p>
    <w:p w:rsidR="009A1481" w:rsidRPr="008B4C35" w:rsidRDefault="009A1481" w:rsidP="008B4C35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8B4C35">
        <w:rPr>
          <w:sz w:val="28"/>
          <w:szCs w:val="28"/>
        </w:rPr>
        <w:t>Mardin is …………………………………………..(far) Viranşehir.</w:t>
      </w:r>
    </w:p>
    <w:p w:rsidR="009A1481" w:rsidRDefault="009A1481" w:rsidP="008B4C35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8B4C35">
        <w:rPr>
          <w:sz w:val="28"/>
          <w:szCs w:val="28"/>
        </w:rPr>
        <w:t>Walkswagen is ………………………………………..(expensive) Broadway.</w:t>
      </w:r>
    </w:p>
    <w:p w:rsidR="009A1481" w:rsidRDefault="009A1481" w:rsidP="007D2D84">
      <w:pPr>
        <w:pStyle w:val="ListParagraph"/>
        <w:ind w:left="1080"/>
        <w:rPr>
          <w:sz w:val="28"/>
          <w:szCs w:val="28"/>
        </w:rPr>
      </w:pPr>
    </w:p>
    <w:p w:rsidR="009A1481" w:rsidRDefault="009A1481" w:rsidP="008B4C35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Fill in theblankswithsuperl</w:t>
      </w:r>
      <w:r w:rsidRPr="008B4C35">
        <w:rPr>
          <w:b/>
          <w:bCs/>
          <w:sz w:val="28"/>
          <w:szCs w:val="28"/>
        </w:rPr>
        <w:t>ativeforms of adjectives</w:t>
      </w:r>
      <w:r>
        <w:rPr>
          <w:sz w:val="28"/>
          <w:szCs w:val="28"/>
        </w:rPr>
        <w:t xml:space="preserve"> (Boşlukları sıfatların superl</w:t>
      </w:r>
      <w:r w:rsidRPr="008B4C35">
        <w:rPr>
          <w:sz w:val="28"/>
          <w:szCs w:val="28"/>
        </w:rPr>
        <w:t>ative halleriyle doldurunuz)</w:t>
      </w:r>
      <w:r w:rsidRPr="006C01CD">
        <w:rPr>
          <w:i/>
          <w:iCs/>
          <w:sz w:val="28"/>
          <w:szCs w:val="28"/>
        </w:rPr>
        <w:t>4*5=20 pts</w:t>
      </w:r>
    </w:p>
    <w:p w:rsidR="009A1481" w:rsidRPr="007D2D84" w:rsidRDefault="009A1481" w:rsidP="0093698C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7D2D84">
        <w:rPr>
          <w:sz w:val="28"/>
          <w:szCs w:val="28"/>
        </w:rPr>
        <w:t>Anadol is ……………………………………….(cheap) car of all.</w:t>
      </w:r>
    </w:p>
    <w:p w:rsidR="009A1481" w:rsidRPr="007D2D84" w:rsidRDefault="009A1481" w:rsidP="0093698C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7D2D84">
        <w:rPr>
          <w:sz w:val="28"/>
          <w:szCs w:val="28"/>
        </w:rPr>
        <w:t>TheLion is …………………………………….(dangerous) animal in theworld</w:t>
      </w:r>
    </w:p>
    <w:p w:rsidR="009A1481" w:rsidRPr="007D2D84" w:rsidRDefault="009A1481" w:rsidP="0093698C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7D2D84">
        <w:rPr>
          <w:sz w:val="28"/>
          <w:szCs w:val="28"/>
        </w:rPr>
        <w:t>Theblack T-shirt is …………………………………..(bad) one in theshop.</w:t>
      </w:r>
    </w:p>
    <w:p w:rsidR="009A1481" w:rsidRPr="007D2D84" w:rsidRDefault="009A1481" w:rsidP="007D2D84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7D2D84">
        <w:rPr>
          <w:sz w:val="28"/>
          <w:szCs w:val="28"/>
        </w:rPr>
        <w:t>Arda is …………………………………………..(lazy ) student in thclass.</w:t>
      </w:r>
    </w:p>
    <w:p w:rsidR="009A1481" w:rsidRDefault="009A1481" w:rsidP="007D2D84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7D2D84">
        <w:rPr>
          <w:sz w:val="28"/>
          <w:szCs w:val="28"/>
        </w:rPr>
        <w:t>My sister is …………………………………..(energetic) person in thefamily.</w:t>
      </w:r>
    </w:p>
    <w:p w:rsidR="009A1481" w:rsidRDefault="009A1481" w:rsidP="007D2D84">
      <w:pPr>
        <w:pStyle w:val="ListParagraph"/>
        <w:ind w:left="1080"/>
        <w:rPr>
          <w:sz w:val="28"/>
          <w:szCs w:val="28"/>
        </w:rPr>
      </w:pPr>
    </w:p>
    <w:p w:rsidR="009A1481" w:rsidRPr="006C01CD" w:rsidRDefault="009A1481" w:rsidP="007D2D84">
      <w:pPr>
        <w:pStyle w:val="ListParagraph"/>
        <w:numPr>
          <w:ilvl w:val="0"/>
          <w:numId w:val="7"/>
        </w:numPr>
        <w:rPr>
          <w:i/>
          <w:iCs/>
          <w:sz w:val="28"/>
          <w:szCs w:val="28"/>
        </w:rPr>
      </w:pPr>
      <w:r w:rsidRPr="007D2D84">
        <w:rPr>
          <w:b/>
          <w:bCs/>
          <w:sz w:val="28"/>
          <w:szCs w:val="28"/>
        </w:rPr>
        <w:t>Fill in theblanksaccordingto ‘goingtofuture’</w:t>
      </w:r>
      <w:r>
        <w:rPr>
          <w:sz w:val="28"/>
          <w:szCs w:val="28"/>
        </w:rPr>
        <w:t xml:space="preserve"> (Boşlukları ‘goingto gelecek zamana’ göre doldurunuz)</w:t>
      </w:r>
      <w:r w:rsidRPr="006C01CD">
        <w:rPr>
          <w:i/>
          <w:iCs/>
          <w:sz w:val="28"/>
          <w:szCs w:val="28"/>
        </w:rPr>
        <w:t>4*5=20pts</w:t>
      </w:r>
    </w:p>
    <w:p w:rsidR="009A1481" w:rsidRPr="007D2D84" w:rsidRDefault="009A1481" w:rsidP="007D2D8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7D2D84">
        <w:rPr>
          <w:sz w:val="28"/>
          <w:szCs w:val="28"/>
        </w:rPr>
        <w:t>My brother…………………………………………..(start) schoolnextyear(+)</w:t>
      </w:r>
    </w:p>
    <w:p w:rsidR="009A1481" w:rsidRPr="007D2D84" w:rsidRDefault="009A1481" w:rsidP="007D2D8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7D2D84">
        <w:rPr>
          <w:sz w:val="28"/>
          <w:szCs w:val="28"/>
        </w:rPr>
        <w:t>I ………………………………………………………( go ) homeafterschool.(-)</w:t>
      </w:r>
    </w:p>
    <w:p w:rsidR="009A1481" w:rsidRPr="007D2D84" w:rsidRDefault="009A1481" w:rsidP="007D2D8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7D2D84">
        <w:rPr>
          <w:sz w:val="28"/>
          <w:szCs w:val="28"/>
        </w:rPr>
        <w:t xml:space="preserve">………you ………………………………….(drink) something ? </w:t>
      </w:r>
      <w:bookmarkStart w:id="0" w:name="_GoBack"/>
      <w:bookmarkEnd w:id="0"/>
    </w:p>
    <w:p w:rsidR="009A1481" w:rsidRPr="007D2D84" w:rsidRDefault="009A1481" w:rsidP="007D2D8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7D2D84">
        <w:rPr>
          <w:sz w:val="28"/>
          <w:szCs w:val="28"/>
        </w:rPr>
        <w:t>………..Aslı …………………………………………( have ) an examtomorrow?</w:t>
      </w:r>
    </w:p>
    <w:p w:rsidR="009A1481" w:rsidRDefault="009A1481" w:rsidP="00591ACB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7D2D84">
        <w:rPr>
          <w:sz w:val="28"/>
          <w:szCs w:val="28"/>
        </w:rPr>
        <w:t>They………………………………………………….(cook)meal thisafternoon.(-)</w:t>
      </w:r>
    </w:p>
    <w:p w:rsidR="009A1481" w:rsidRDefault="009A1481" w:rsidP="00591ACB">
      <w:pPr>
        <w:pStyle w:val="ListParagraph"/>
        <w:ind w:left="1080"/>
        <w:rPr>
          <w:sz w:val="28"/>
          <w:szCs w:val="28"/>
        </w:rPr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2" o:spid="_x0000_s1026" type="#_x0000_t64" style="position:absolute;left:0;text-align:left;margin-left:298.9pt;margin-top:17.85pt;width:192pt;height:88.5pt;z-index:251658240;visibility:visible;v-text-anchor:middle" adj="2700" strokeweight="2pt">
            <v:textbox>
              <w:txbxContent>
                <w:p w:rsidR="009A1481" w:rsidRPr="00591ACB" w:rsidRDefault="009A1481" w:rsidP="00591ACB">
                  <w:pPr>
                    <w:ind w:left="708"/>
                    <w:rPr>
                      <w:b/>
                      <w:bCs/>
                      <w:sz w:val="28"/>
                      <w:szCs w:val="28"/>
                    </w:rPr>
                  </w:pPr>
                  <w:r w:rsidRPr="00591ACB">
                    <w:rPr>
                      <w:b/>
                      <w:bCs/>
                      <w:sz w:val="28"/>
                      <w:szCs w:val="28"/>
                    </w:rPr>
                    <w:t>GOOD LUCK!</w:t>
                  </w:r>
                  <w:r w:rsidRPr="00591ACB">
                    <w:rPr>
                      <w:b/>
                      <w:bCs/>
                      <w:sz w:val="28"/>
                      <w:szCs w:val="28"/>
                    </w:rPr>
                    <w:br/>
                    <w:t>Sebahat ALÇIN</w:t>
                  </w:r>
                </w:p>
              </w:txbxContent>
            </v:textbox>
          </v:shape>
        </w:pict>
      </w:r>
    </w:p>
    <w:p w:rsidR="009A1481" w:rsidRDefault="009A1481" w:rsidP="00EA6A8A">
      <w:pPr>
        <w:jc w:val="center"/>
        <w:rPr>
          <w:b/>
          <w:bCs/>
        </w:rPr>
      </w:pPr>
      <w:hyperlink r:id="rId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9A1481" w:rsidRPr="00591ACB" w:rsidRDefault="009A1481" w:rsidP="00591ACB">
      <w:pPr>
        <w:pStyle w:val="ListParagraph"/>
        <w:ind w:left="1080"/>
        <w:rPr>
          <w:sz w:val="28"/>
          <w:szCs w:val="28"/>
        </w:rPr>
      </w:pPr>
    </w:p>
    <w:sectPr w:rsidR="009A1481" w:rsidRPr="00591ACB" w:rsidSect="00D457FD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100EB"/>
    <w:multiLevelType w:val="hybridMultilevel"/>
    <w:tmpl w:val="67E8CD20"/>
    <w:lvl w:ilvl="0" w:tplc="0EB0E91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EB71E1"/>
    <w:multiLevelType w:val="hybridMultilevel"/>
    <w:tmpl w:val="384ADE6C"/>
    <w:lvl w:ilvl="0" w:tplc="72906FB8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214" w:hanging="360"/>
      </w:pPr>
    </w:lvl>
    <w:lvl w:ilvl="2" w:tplc="041F001B">
      <w:start w:val="1"/>
      <w:numFmt w:val="lowerRoman"/>
      <w:lvlText w:val="%3."/>
      <w:lvlJc w:val="right"/>
      <w:pPr>
        <w:ind w:left="2934" w:hanging="180"/>
      </w:pPr>
    </w:lvl>
    <w:lvl w:ilvl="3" w:tplc="041F000F">
      <w:start w:val="1"/>
      <w:numFmt w:val="decimal"/>
      <w:lvlText w:val="%4."/>
      <w:lvlJc w:val="left"/>
      <w:pPr>
        <w:ind w:left="3654" w:hanging="360"/>
      </w:pPr>
    </w:lvl>
    <w:lvl w:ilvl="4" w:tplc="041F0019">
      <w:start w:val="1"/>
      <w:numFmt w:val="lowerLetter"/>
      <w:lvlText w:val="%5."/>
      <w:lvlJc w:val="left"/>
      <w:pPr>
        <w:ind w:left="4374" w:hanging="360"/>
      </w:pPr>
    </w:lvl>
    <w:lvl w:ilvl="5" w:tplc="041F001B">
      <w:start w:val="1"/>
      <w:numFmt w:val="lowerRoman"/>
      <w:lvlText w:val="%6."/>
      <w:lvlJc w:val="right"/>
      <w:pPr>
        <w:ind w:left="5094" w:hanging="180"/>
      </w:pPr>
    </w:lvl>
    <w:lvl w:ilvl="6" w:tplc="041F000F">
      <w:start w:val="1"/>
      <w:numFmt w:val="decimal"/>
      <w:lvlText w:val="%7."/>
      <w:lvlJc w:val="left"/>
      <w:pPr>
        <w:ind w:left="5814" w:hanging="360"/>
      </w:pPr>
    </w:lvl>
    <w:lvl w:ilvl="7" w:tplc="041F0019">
      <w:start w:val="1"/>
      <w:numFmt w:val="lowerLetter"/>
      <w:lvlText w:val="%8."/>
      <w:lvlJc w:val="left"/>
      <w:pPr>
        <w:ind w:left="6534" w:hanging="360"/>
      </w:pPr>
    </w:lvl>
    <w:lvl w:ilvl="8" w:tplc="041F001B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4C42415"/>
    <w:multiLevelType w:val="hybridMultilevel"/>
    <w:tmpl w:val="450078A8"/>
    <w:lvl w:ilvl="0" w:tplc="34B8FFB8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214" w:hanging="360"/>
      </w:pPr>
    </w:lvl>
    <w:lvl w:ilvl="2" w:tplc="041F001B">
      <w:start w:val="1"/>
      <w:numFmt w:val="lowerRoman"/>
      <w:lvlText w:val="%3."/>
      <w:lvlJc w:val="right"/>
      <w:pPr>
        <w:ind w:left="2934" w:hanging="180"/>
      </w:pPr>
    </w:lvl>
    <w:lvl w:ilvl="3" w:tplc="041F000F">
      <w:start w:val="1"/>
      <w:numFmt w:val="decimal"/>
      <w:lvlText w:val="%4."/>
      <w:lvlJc w:val="left"/>
      <w:pPr>
        <w:ind w:left="3654" w:hanging="360"/>
      </w:pPr>
    </w:lvl>
    <w:lvl w:ilvl="4" w:tplc="041F0019">
      <w:start w:val="1"/>
      <w:numFmt w:val="lowerLetter"/>
      <w:lvlText w:val="%5."/>
      <w:lvlJc w:val="left"/>
      <w:pPr>
        <w:ind w:left="4374" w:hanging="360"/>
      </w:pPr>
    </w:lvl>
    <w:lvl w:ilvl="5" w:tplc="041F001B">
      <w:start w:val="1"/>
      <w:numFmt w:val="lowerRoman"/>
      <w:lvlText w:val="%6."/>
      <w:lvlJc w:val="right"/>
      <w:pPr>
        <w:ind w:left="5094" w:hanging="180"/>
      </w:pPr>
    </w:lvl>
    <w:lvl w:ilvl="6" w:tplc="041F000F">
      <w:start w:val="1"/>
      <w:numFmt w:val="decimal"/>
      <w:lvlText w:val="%7."/>
      <w:lvlJc w:val="left"/>
      <w:pPr>
        <w:ind w:left="5814" w:hanging="360"/>
      </w:pPr>
    </w:lvl>
    <w:lvl w:ilvl="7" w:tplc="041F0019">
      <w:start w:val="1"/>
      <w:numFmt w:val="lowerLetter"/>
      <w:lvlText w:val="%8."/>
      <w:lvlJc w:val="left"/>
      <w:pPr>
        <w:ind w:left="6534" w:hanging="360"/>
      </w:pPr>
    </w:lvl>
    <w:lvl w:ilvl="8" w:tplc="041F001B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0143CA9"/>
    <w:multiLevelType w:val="hybridMultilevel"/>
    <w:tmpl w:val="04BAC9B6"/>
    <w:lvl w:ilvl="0" w:tplc="614AE21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386693"/>
    <w:multiLevelType w:val="hybridMultilevel"/>
    <w:tmpl w:val="7E5AE12A"/>
    <w:lvl w:ilvl="0" w:tplc="580C157C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F2AA3"/>
    <w:multiLevelType w:val="hybridMultilevel"/>
    <w:tmpl w:val="A3D6C564"/>
    <w:lvl w:ilvl="0" w:tplc="969EBF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1AF142C"/>
    <w:multiLevelType w:val="hybridMultilevel"/>
    <w:tmpl w:val="BABA05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17B2D"/>
    <w:multiLevelType w:val="hybridMultilevel"/>
    <w:tmpl w:val="D28AB508"/>
    <w:lvl w:ilvl="0" w:tplc="3276443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054AB2"/>
    <w:multiLevelType w:val="hybridMultilevel"/>
    <w:tmpl w:val="DB2E00B0"/>
    <w:lvl w:ilvl="0" w:tplc="8C08A50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507DE"/>
    <w:multiLevelType w:val="hybridMultilevel"/>
    <w:tmpl w:val="CEC28B3E"/>
    <w:lvl w:ilvl="0" w:tplc="5770C19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F9674C6"/>
    <w:multiLevelType w:val="hybridMultilevel"/>
    <w:tmpl w:val="DD9AFC06"/>
    <w:lvl w:ilvl="0" w:tplc="11427B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D390D"/>
    <w:multiLevelType w:val="hybridMultilevel"/>
    <w:tmpl w:val="EA3472CC"/>
    <w:lvl w:ilvl="0" w:tplc="EAF6775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E56A1A"/>
    <w:multiLevelType w:val="hybridMultilevel"/>
    <w:tmpl w:val="ACE6A91A"/>
    <w:lvl w:ilvl="0" w:tplc="19809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AD5722"/>
    <w:multiLevelType w:val="hybridMultilevel"/>
    <w:tmpl w:val="51E88F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B4CBA"/>
    <w:multiLevelType w:val="hybridMultilevel"/>
    <w:tmpl w:val="1A544E3A"/>
    <w:lvl w:ilvl="0" w:tplc="7F5A02B6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798618C"/>
    <w:multiLevelType w:val="hybridMultilevel"/>
    <w:tmpl w:val="B5FC0612"/>
    <w:lvl w:ilvl="0" w:tplc="5A8AF268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  <w:num w:numId="13">
    <w:abstractNumId w:val="15"/>
  </w:num>
  <w:num w:numId="14">
    <w:abstractNumId w:val="7"/>
  </w:num>
  <w:num w:numId="15">
    <w:abstractNumId w:val="1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A6D"/>
    <w:rsid w:val="000048A3"/>
    <w:rsid w:val="00160D99"/>
    <w:rsid w:val="00462B8D"/>
    <w:rsid w:val="0055314B"/>
    <w:rsid w:val="00591ACB"/>
    <w:rsid w:val="005B3A6D"/>
    <w:rsid w:val="00692026"/>
    <w:rsid w:val="006C01CD"/>
    <w:rsid w:val="006E199A"/>
    <w:rsid w:val="007D2D84"/>
    <w:rsid w:val="008B4C35"/>
    <w:rsid w:val="0093698C"/>
    <w:rsid w:val="009A1481"/>
    <w:rsid w:val="00BC1DB0"/>
    <w:rsid w:val="00C060B4"/>
    <w:rsid w:val="00D457FD"/>
    <w:rsid w:val="00DB42C0"/>
    <w:rsid w:val="00EA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0B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57FD"/>
    <w:pPr>
      <w:ind w:left="720"/>
    </w:pPr>
  </w:style>
  <w:style w:type="table" w:styleId="TableGrid">
    <w:name w:val="Table Grid"/>
    <w:basedOn w:val="TableNormal"/>
    <w:uiPriority w:val="99"/>
    <w:rsid w:val="00160D9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A6A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25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344</Words>
  <Characters>1963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Mehmet Salih ALÇIN</dc:creator>
  <cp:keywords>www.sorubak.com</cp:keywords>
  <dc:description/>
  <cp:lastModifiedBy>edanur</cp:lastModifiedBy>
  <cp:revision>4</cp:revision>
  <dcterms:created xsi:type="dcterms:W3CDTF">2016-03-21T13:06:00Z</dcterms:created>
  <dcterms:modified xsi:type="dcterms:W3CDTF">2016-04-09T16:19:00Z</dcterms:modified>
</cp:coreProperties>
</file>