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FC" w:rsidRDefault="00D373FC" w:rsidP="006A330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1.SORU Midede sadece proteinleri sindirir neden mide kendiside protein yapılı olmasına rağmen neden kendini sindirmediğinin sebebe nedir yazınız?</w:t>
      </w:r>
    </w:p>
    <w:p w:rsidR="00D373FC" w:rsidRDefault="00D373FC"/>
    <w:p w:rsidR="00D373FC" w:rsidRDefault="00D373FC"/>
    <w:p w:rsidR="00D373FC" w:rsidRDefault="00D373FC" w:rsidP="006A330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2.SORU Mekanik sindirim ve kimyasal sindirimin tanımını yapınız?</w:t>
      </w:r>
    </w:p>
    <w:p w:rsidR="00D373FC" w:rsidRDefault="00D373FC"/>
    <w:p w:rsidR="00D373FC" w:rsidRDefault="00D373FC" w:rsidP="006A3308"/>
    <w:p w:rsidR="00D373FC" w:rsidRDefault="00D373FC" w:rsidP="006A330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3.SORU Hipofiz bezinde üretilen hormonları ve görevlerini beş madde yazınız?</w:t>
      </w:r>
    </w:p>
    <w:p w:rsidR="00D373FC" w:rsidRDefault="00D373FC" w:rsidP="006A3308"/>
    <w:p w:rsidR="00D373FC" w:rsidRPr="006A3308" w:rsidRDefault="00D373FC" w:rsidP="006A3308"/>
    <w:p w:rsidR="00D373FC" w:rsidRPr="006A3308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  <w:r w:rsidRPr="006A3308">
        <w:rPr>
          <w:b/>
          <w:bCs/>
        </w:rPr>
        <w:t>4-)SORU</w:t>
      </w:r>
      <w:r w:rsidRPr="00266240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3.75pt;height:41.25pt;visibility:visible">
            <v:imagedata r:id="rId6" o:title=""/>
          </v:shape>
        </w:pict>
      </w:r>
    </w:p>
    <w:p w:rsidR="00D373FC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  <w:r>
        <w:rPr>
          <w:b/>
          <w:bCs/>
        </w:rPr>
        <w:t>5-)SORU</w:t>
      </w:r>
      <w:r w:rsidRPr="00266240">
        <w:rPr>
          <w:b/>
          <w:bCs/>
          <w:noProof/>
        </w:rPr>
        <w:pict>
          <v:shape id="Resim 4" o:spid="_x0000_i1026" type="#_x0000_t75" style="width:449.25pt;height:96pt;visibility:visible">
            <v:imagedata r:id="rId7" o:title=""/>
          </v:shape>
        </w:pict>
      </w:r>
    </w:p>
    <w:p w:rsidR="00D373FC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</w:p>
    <w:p w:rsidR="00D373FC" w:rsidRPr="00BD298C" w:rsidRDefault="00D373FC" w:rsidP="00BD298C">
      <w:pPr>
        <w:rPr>
          <w:b/>
          <w:bCs/>
        </w:rPr>
      </w:pPr>
      <w:r>
        <w:rPr>
          <w:b/>
          <w:bCs/>
        </w:rPr>
        <w:t>6-)SORU</w:t>
      </w:r>
      <w:r w:rsidRPr="00266240">
        <w:rPr>
          <w:b/>
          <w:bCs/>
          <w:noProof/>
        </w:rPr>
        <w:pict>
          <v:shape id="Resim 7" o:spid="_x0000_i1027" type="#_x0000_t75" style="width:448.5pt;height:66.75pt;visibility:visible">
            <v:imagedata r:id="rId8" o:title=""/>
          </v:shape>
        </w:pict>
      </w:r>
      <w:r>
        <w:rPr>
          <w:b/>
          <w:bCs/>
          <w:sz w:val="24"/>
          <w:szCs w:val="24"/>
        </w:rPr>
        <w:t>7.SORU Solunum tepkimelerinde oluşan hangi bileşik hücrenin oksijenli solunum yaptığının kanıtıdır yazınız?</w:t>
      </w:r>
    </w:p>
    <w:p w:rsidR="00D373FC" w:rsidRDefault="00D373FC" w:rsidP="00BD298C">
      <w:pPr>
        <w:rPr>
          <w:b/>
          <w:bCs/>
          <w:sz w:val="24"/>
          <w:szCs w:val="24"/>
        </w:rPr>
      </w:pPr>
    </w:p>
    <w:p w:rsidR="00D373FC" w:rsidRDefault="00D373FC" w:rsidP="00BD298C">
      <w:pPr>
        <w:rPr>
          <w:b/>
          <w:bCs/>
          <w:sz w:val="24"/>
          <w:szCs w:val="24"/>
        </w:rPr>
      </w:pPr>
    </w:p>
    <w:p w:rsidR="00D373FC" w:rsidRDefault="00D373FC" w:rsidP="00BD298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8-)SORU</w:t>
      </w:r>
      <w:r w:rsidRPr="00266240">
        <w:rPr>
          <w:b/>
          <w:bCs/>
          <w:noProof/>
          <w:sz w:val="24"/>
          <w:szCs w:val="24"/>
        </w:rPr>
        <w:pict>
          <v:shape id="Resim 10" o:spid="_x0000_i1028" type="#_x0000_t75" style="width:450pt;height:126.75pt;visibility:visible">
            <v:imagedata r:id="rId9" o:title=""/>
          </v:shape>
        </w:pict>
      </w:r>
    </w:p>
    <w:p w:rsidR="00D373FC" w:rsidRDefault="00D373FC" w:rsidP="00BD298C">
      <w:pPr>
        <w:rPr>
          <w:b/>
          <w:bCs/>
          <w:sz w:val="24"/>
          <w:szCs w:val="24"/>
        </w:rPr>
      </w:pPr>
    </w:p>
    <w:p w:rsidR="00D373FC" w:rsidRDefault="00D373FC" w:rsidP="006A3308">
      <w:pPr>
        <w:rPr>
          <w:b/>
          <w:bCs/>
        </w:rPr>
      </w:pPr>
    </w:p>
    <w:p w:rsidR="00D373FC" w:rsidRDefault="00D373FC" w:rsidP="006A3308">
      <w:pPr>
        <w:rPr>
          <w:b/>
          <w:bCs/>
        </w:rPr>
      </w:pPr>
      <w:r>
        <w:rPr>
          <w:b/>
          <w:bCs/>
        </w:rPr>
        <w:t>9-)</w:t>
      </w:r>
      <w:r w:rsidRPr="00266240">
        <w:rPr>
          <w:b/>
          <w:bCs/>
          <w:noProof/>
        </w:rPr>
        <w:pict>
          <v:shape id="Resim 13" o:spid="_x0000_i1029" type="#_x0000_t75" style="width:450pt;height:100.5pt;visibility:visible">
            <v:imagedata r:id="rId10" o:title=""/>
          </v:shape>
        </w:pict>
      </w:r>
    </w:p>
    <w:p w:rsidR="00D373FC" w:rsidRPr="00BD298C" w:rsidRDefault="00D373FC" w:rsidP="00BD298C"/>
    <w:p w:rsidR="00D373FC" w:rsidRPr="00BD298C" w:rsidRDefault="00D373FC" w:rsidP="00BD298C"/>
    <w:p w:rsidR="00D373FC" w:rsidRDefault="00D373FC" w:rsidP="00BD298C"/>
    <w:p w:rsidR="00D373FC" w:rsidRDefault="00D373FC" w:rsidP="00BD298C">
      <w:r w:rsidRPr="00BD298C">
        <w:rPr>
          <w:b/>
          <w:bCs/>
        </w:rPr>
        <w:t>10-)SORU</w:t>
      </w:r>
      <w:r w:rsidRPr="00A944B0">
        <w:rPr>
          <w:noProof/>
        </w:rPr>
        <w:pict>
          <v:shape id="Resim 16" o:spid="_x0000_i1030" type="#_x0000_t75" style="width:450.75pt;height:48pt;visibility:visible">
            <v:imagedata r:id="rId11" o:title=""/>
          </v:shape>
        </w:pict>
      </w:r>
    </w:p>
    <w:p w:rsidR="00D373FC" w:rsidRDefault="00D373FC" w:rsidP="00BD298C"/>
    <w:p w:rsidR="00D373FC" w:rsidRDefault="00D373FC" w:rsidP="00BD298C">
      <w:pPr>
        <w:ind w:firstLine="708"/>
      </w:pPr>
    </w:p>
    <w:p w:rsidR="00D373FC" w:rsidRDefault="00D373FC" w:rsidP="00BD298C">
      <w:pPr>
        <w:rPr>
          <w:b/>
          <w:bCs/>
        </w:rPr>
      </w:pPr>
      <w:r w:rsidRPr="00BD298C">
        <w:rPr>
          <w:b/>
          <w:bCs/>
        </w:rPr>
        <w:t>NOT BAREMİ HER SORUNUN DOĞRU CEVABI 10 PUAN DEĞERİNDEDİR                                                BAŞARILAR</w:t>
      </w:r>
    </w:p>
    <w:bookmarkStart w:id="0" w:name="_GoBack"/>
    <w:bookmarkEnd w:id="0"/>
    <w:p w:rsidR="00D373FC" w:rsidRDefault="00D373FC" w:rsidP="00B67A94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"http://www.sorubak.com/" </w:instrText>
      </w:r>
      <w:r>
        <w:rPr>
          <w:b/>
          <w:bCs/>
        </w:rPr>
        <w:fldChar w:fldCharType="separate"/>
      </w:r>
      <w:r>
        <w:rPr>
          <w:rStyle w:val="Hyperlink"/>
          <w:b/>
          <w:bCs/>
        </w:rPr>
        <w:t>http://www.sorubak.com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D373FC" w:rsidRPr="00BD298C" w:rsidRDefault="00D373FC" w:rsidP="00B67A94"/>
    <w:sectPr w:rsidR="00D373FC" w:rsidRPr="00BD298C" w:rsidSect="00614C0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FC" w:rsidRDefault="00D373FC" w:rsidP="006A3308">
      <w:pPr>
        <w:spacing w:after="0" w:line="240" w:lineRule="auto"/>
      </w:pPr>
      <w:r>
        <w:separator/>
      </w:r>
    </w:p>
  </w:endnote>
  <w:endnote w:type="continuationSeparator" w:id="0">
    <w:p w:rsidR="00D373FC" w:rsidRDefault="00D373FC" w:rsidP="006A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FC" w:rsidRDefault="00D373FC" w:rsidP="006A3308">
      <w:pPr>
        <w:spacing w:after="0" w:line="240" w:lineRule="auto"/>
      </w:pPr>
      <w:r>
        <w:separator/>
      </w:r>
    </w:p>
  </w:footnote>
  <w:footnote w:type="continuationSeparator" w:id="0">
    <w:p w:rsidR="00D373FC" w:rsidRDefault="00D373FC" w:rsidP="006A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FC" w:rsidRDefault="00D373FC">
    <w:pPr>
      <w:pStyle w:val="Header"/>
    </w:pPr>
    <w:r>
      <w:t>2016/2017 SEÇMELİ İLERİ BİYOLOJİ 2.DÖMEM 2. 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308"/>
    <w:rsid w:val="00266240"/>
    <w:rsid w:val="002C26F2"/>
    <w:rsid w:val="00614C0B"/>
    <w:rsid w:val="006A3308"/>
    <w:rsid w:val="006F70E9"/>
    <w:rsid w:val="0073283C"/>
    <w:rsid w:val="009A47A3"/>
    <w:rsid w:val="00A944B0"/>
    <w:rsid w:val="00B67A94"/>
    <w:rsid w:val="00BD298C"/>
    <w:rsid w:val="00C17A1F"/>
    <w:rsid w:val="00D373FC"/>
    <w:rsid w:val="00F41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A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A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3308"/>
  </w:style>
  <w:style w:type="paragraph" w:styleId="Footer">
    <w:name w:val="footer"/>
    <w:basedOn w:val="Normal"/>
    <w:link w:val="FooterChar"/>
    <w:uiPriority w:val="99"/>
    <w:semiHidden/>
    <w:rsid w:val="006A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3308"/>
  </w:style>
  <w:style w:type="paragraph" w:styleId="BalloonText">
    <w:name w:val="Balloon Text"/>
    <w:basedOn w:val="Normal"/>
    <w:link w:val="BalloonTextChar"/>
    <w:uiPriority w:val="99"/>
    <w:semiHidden/>
    <w:rsid w:val="006A3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3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328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96</Words>
  <Characters>550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>sorubak.com</dc:description>
  <cp:lastModifiedBy>Edanur</cp:lastModifiedBy>
  <cp:revision>3</cp:revision>
  <dcterms:created xsi:type="dcterms:W3CDTF">2017-05-19T09:54:00Z</dcterms:created>
  <dcterms:modified xsi:type="dcterms:W3CDTF">2017-05-21T08:50:00Z</dcterms:modified>
  <cp:category>sorubak.com</cp:category>
</cp:coreProperties>
</file>