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2E" w:rsidRDefault="00E81E2E" w:rsidP="00AC5F6F">
      <w:pPr>
        <w:tabs>
          <w:tab w:val="left" w:pos="4471"/>
        </w:tabs>
      </w:pPr>
      <w:r>
        <w:rPr>
          <w:noProof/>
        </w:rPr>
        <w:pict>
          <v:oval id="_x0000_s1026" style="position:absolute;margin-left:80.25pt;margin-top:-.25pt;width:71.25pt;height:59.25pt;z-index:251656704" filled="f" stroked="f">
            <v:textbox style="mso-next-textbox:#_x0000_s1026">
              <w:txbxContent>
                <w:p w:rsidR="00E81E2E" w:rsidRPr="00910364" w:rsidRDefault="00E81E2E" w:rsidP="00E50BF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 w:rsidRPr="00910364">
                    <w:rPr>
                      <w:rFonts w:ascii="Times New Roman" w:hAnsi="Times New Roman" w:cs="Times New Roman"/>
                      <w:sz w:val="72"/>
                      <w:szCs w:val="72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96pt;margin-top:6pt;width:45pt;height:48pt;z-index:251655680" filled="f"/>
        </w:pict>
      </w:r>
      <w:r>
        <w:rPr>
          <w:noProof/>
        </w:rPr>
        <w:pict>
          <v:roundrect id="_x0000_s1028" style="position:absolute;margin-left:369.75pt;margin-top:-8.55pt;width:156pt;height:76.5pt;z-index:251658752" arcsize="10923f" filled="f" stroked="f">
            <v:textbox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2653"/>
                  </w:tblGrid>
                  <w:tr w:rsidR="00E81E2E" w:rsidRPr="00910364">
                    <w:trPr>
                      <w:trHeight w:val="244"/>
                    </w:trPr>
                    <w:tc>
                      <w:tcPr>
                        <w:tcW w:w="2653" w:type="dxa"/>
                      </w:tcPr>
                      <w:p w:rsidR="00E81E2E" w:rsidRPr="00910364" w:rsidRDefault="00E81E2E" w:rsidP="0091036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1036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ALINAN NOT</w:t>
                        </w:r>
                      </w:p>
                    </w:tc>
                  </w:tr>
                  <w:tr w:rsidR="00E81E2E" w:rsidRPr="00910364">
                    <w:trPr>
                      <w:trHeight w:val="595"/>
                    </w:trPr>
                    <w:tc>
                      <w:tcPr>
                        <w:tcW w:w="2653" w:type="dxa"/>
                      </w:tcPr>
                      <w:p w:rsidR="00E81E2E" w:rsidRPr="00910364" w:rsidRDefault="00E81E2E" w:rsidP="0091036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hyperlink r:id="rId5" w:history="1">
                          <w:r>
                            <w:rPr>
                              <w:rStyle w:val="Hyperlink"/>
                            </w:rPr>
                            <w:t>www.sorubak.com</w:t>
                          </w:r>
                        </w:hyperlink>
                      </w:p>
                    </w:tc>
                  </w:tr>
                  <w:tr w:rsidR="00E81E2E" w:rsidRPr="00910364">
                    <w:trPr>
                      <w:trHeight w:val="260"/>
                    </w:trPr>
                    <w:tc>
                      <w:tcPr>
                        <w:tcW w:w="2653" w:type="dxa"/>
                      </w:tcPr>
                      <w:p w:rsidR="00E81E2E" w:rsidRPr="00910364" w:rsidRDefault="00E81E2E" w:rsidP="0091036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1036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YAZIYLA:</w:t>
                        </w:r>
                      </w:p>
                    </w:tc>
                  </w:tr>
                </w:tbl>
                <w:p w:rsidR="00E81E2E" w:rsidRPr="00437176" w:rsidRDefault="00E81E2E" w:rsidP="00437176"/>
              </w:txbxContent>
            </v:textbox>
          </v:roundrect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9" type="#_x0000_t75" alt="k_28075558_logoo.png" style="position:absolute;margin-left:6pt;margin-top:-8.25pt;width:81pt;height:1in;z-index:251653632;visibility:visible">
            <v:imagedata r:id="rId6" o:title=""/>
          </v:shape>
        </w:pict>
      </w:r>
      <w:r>
        <w:rPr>
          <w:noProof/>
        </w:rPr>
        <w:pict>
          <v:roundrect id="_x0000_s1030" style="position:absolute;margin-left:2.05pt;margin-top:-10.05pt;width:515.45pt;height:72.8pt;z-index:251654656" arcsize="10923f" filled="f" fillcolor="black" strokeweight="1pt">
            <v:shadow type="perspective" color="#7f7f7f" opacity=".5" offset="1pt" offset2="-1pt"/>
            <v:textbox style="mso-next-textbox:#_x0000_s1030">
              <w:txbxContent>
                <w:p w:rsidR="00E81E2E" w:rsidRPr="00910364" w:rsidRDefault="00E81E2E" w:rsidP="00AC5F6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103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ORUÇ REİS ANADOLU İMAM HATİP LİSESİ</w:t>
                  </w:r>
                </w:p>
                <w:p w:rsidR="00E81E2E" w:rsidRPr="00910364" w:rsidRDefault="00E81E2E" w:rsidP="00AC5F6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2016-2017 </w:t>
                  </w:r>
                  <w:r w:rsidRPr="009103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EĞİTİM ÖĞRETİM YILI</w:t>
                  </w:r>
                </w:p>
                <w:p w:rsidR="00E81E2E" w:rsidRPr="00910364" w:rsidRDefault="00E81E2E" w:rsidP="00AC5F6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91036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11. SINIF İLERİ FİZİK  DERSİ</w:t>
                  </w:r>
                </w:p>
                <w:p w:rsidR="00E81E2E" w:rsidRPr="00910364" w:rsidRDefault="00E81E2E" w:rsidP="00AC5F6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103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1. DÖNEM 1. YAZILI SINAVI</w:t>
                  </w:r>
                </w:p>
              </w:txbxContent>
            </v:textbox>
          </v:roundrect>
        </w:pict>
      </w:r>
      <w:r>
        <w:tab/>
      </w:r>
    </w:p>
    <w:p w:rsidR="00E81E2E" w:rsidRDefault="00E81E2E"/>
    <w:p w:rsidR="00E81E2E" w:rsidRDefault="00E81E2E">
      <w:r>
        <w:rPr>
          <w:noProof/>
        </w:rPr>
        <w:pict>
          <v:roundrect id="_x0000_s1031" style="position:absolute;margin-left:15pt;margin-top:14.1pt;width:488.25pt;height:19.3pt;z-index:251657728" arcsize="10923f">
            <v:textbox>
              <w:txbxContent>
                <w:p w:rsidR="00E81E2E" w:rsidRPr="00910364" w:rsidRDefault="00E81E2E" w:rsidP="00E50BF0">
                  <w:pPr>
                    <w:rPr>
                      <w:rFonts w:ascii="Times New Roman" w:hAnsi="Times New Roman" w:cs="Times New Roman"/>
                    </w:rPr>
                  </w:pPr>
                  <w:r w:rsidRPr="00910364">
                    <w:rPr>
                      <w:rFonts w:ascii="Times New Roman" w:hAnsi="Times New Roman" w:cs="Times New Roman"/>
                    </w:rPr>
                    <w:t>AD – SOYAD : …………………………………………………..…    SINIF : …………     NO : ..………</w:t>
                  </w:r>
                </w:p>
              </w:txbxContent>
            </v:textbox>
          </v:roundrect>
        </w:pict>
      </w:r>
    </w:p>
    <w:p w:rsidR="00E81E2E" w:rsidRDefault="00E81E2E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62"/>
        <w:gridCol w:w="5020"/>
      </w:tblGrid>
      <w:tr w:rsidR="00E81E2E" w:rsidRPr="00910364"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  <w:r w:rsidRPr="00910364">
              <w:t>Soru 1) (15 puan)</w: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rPr>
                <w:noProof/>
              </w:rPr>
              <w:pict>
                <v:shape id="3 Resim" o:spid="_x0000_i1025" type="#_x0000_t75" alt="dfset.PNG" style="width:268.5pt;height:171.75pt;visibility:visible">
                  <v:imagedata r:id="rId7" o:title=""/>
                </v:shape>
              </w:pict>
            </w:r>
          </w:p>
        </w:tc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</w:p>
        </w:tc>
      </w:tr>
      <w:tr w:rsidR="00E81E2E" w:rsidRPr="00910364"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  <w:r w:rsidRPr="00910364">
              <w:t>Soru 2)  (10 puan)</w: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rPr>
                <w:noProof/>
              </w:rPr>
              <w:pict>
                <v:shape id="4 Resim" o:spid="_x0000_i1026" type="#_x0000_t75" alt="Ekran Alıntısı.PNG" style="width:272.25pt;height:166.5pt;visibility:visible">
                  <v:imagedata r:id="rId8" o:title=""/>
                </v:shape>
              </w:pict>
            </w:r>
          </w:p>
        </w:tc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</w:p>
        </w:tc>
      </w:tr>
      <w:tr w:rsidR="00E81E2E" w:rsidRPr="00910364"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  <w:r w:rsidRPr="00910364">
              <w:t>Soru 3)  (15 puan)</w: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rPr>
                <w:noProof/>
              </w:rPr>
              <w:pict>
                <v:shape id="8 Resim" o:spid="_x0000_i1027" type="#_x0000_t75" alt="öönkjh.PNG" style="width:270pt;height:147pt;visibility:visible">
                  <v:imagedata r:id="rId9" o:title=""/>
                </v:shape>
              </w:pict>
            </w:r>
          </w:p>
        </w:tc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</w:p>
        </w:tc>
      </w:tr>
      <w:tr w:rsidR="00E81E2E" w:rsidRPr="00910364"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  <w:r w:rsidRPr="00910364">
              <w:t>Soru 4)  (10 puan)</w: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t xml:space="preserve">     K+2L+M-N  toplamını (R) çizerek gösteriniz.</w: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rPr>
                <w:noProof/>
              </w:rPr>
              <w:pict>
                <v:shape id="1 Resim" o:spid="_x0000_i1028" type="#_x0000_t75" alt="Ekran Alıntısı.PNG" style="width:126.75pt;height:101.25pt;visibility:visible">
                  <v:imagedata r:id="rId10" o:title=""/>
                </v:shape>
              </w:pict>
            </w:r>
          </w:p>
        </w:tc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  <w:r w:rsidRPr="00910364">
              <w:rPr>
                <w:noProof/>
              </w:rPr>
              <w:pict>
                <v:shape id="2 Resim" o:spid="_x0000_i1029" type="#_x0000_t75" alt="vc.PNG" style="width:186.75pt;height:108.75pt;visibility:visible">
                  <v:imagedata r:id="rId11" o:title=""/>
                </v:shape>
              </w:pict>
            </w:r>
          </w:p>
        </w:tc>
      </w:tr>
      <w:tr w:rsidR="00E81E2E" w:rsidRPr="00910364"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  <w:r w:rsidRPr="00910364">
              <w:t>Soru 5)  (15 puan)</w: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rPr>
                <w:noProof/>
              </w:rPr>
              <w:pict>
                <v:shape id="5 Resim" o:spid="_x0000_i1030" type="#_x0000_t75" alt="Ekran Alıntısı.PNG" style="width:262.5pt;height:153.75pt;visibility:visible">
                  <v:imagedata r:id="rId12" o:title=""/>
                </v:shape>
              </w:pict>
            </w:r>
          </w:p>
          <w:p w:rsidR="00E81E2E" w:rsidRPr="00910364" w:rsidRDefault="00E81E2E" w:rsidP="0091036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910364">
              <w:t>K’ ya göre L’ nin  hızı ve yönü nedir?</w:t>
            </w:r>
          </w:p>
          <w:p w:rsidR="00E81E2E" w:rsidRPr="00910364" w:rsidRDefault="00E81E2E" w:rsidP="0091036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910364">
              <w:t>Çocuğa göre K’nin hızı ve yönü nedir?</w:t>
            </w:r>
          </w:p>
          <w:p w:rsidR="00E81E2E" w:rsidRPr="00910364" w:rsidRDefault="00E81E2E" w:rsidP="0091036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910364">
              <w:t>L’ye göre çocuğun hızı ve yönü nedir?</w:t>
            </w:r>
          </w:p>
        </w:tc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</w:p>
        </w:tc>
      </w:tr>
      <w:tr w:rsidR="00E81E2E" w:rsidRPr="00910364"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  <w:r w:rsidRPr="00910364">
              <w:t>Soru 6)  (15 puan)</w: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rPr>
                <w:noProof/>
              </w:rPr>
              <w:pict>
                <v:shape id="6 Resim" o:spid="_x0000_i1031" type="#_x0000_t75" alt="fdddf.PNG" style="width:211.5pt;height:53.25pt;visibility:visible">
                  <v:imagedata r:id="rId13" o:title=""/>
                </v:shape>
              </w:pic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t>Sürtünmesiz düzlemde durgun K ve L cisimleri 90N’luk kuvvet ile harekete geçiriliyor.Buna göre ;</w:t>
            </w:r>
          </w:p>
          <w:p w:rsidR="00E81E2E" w:rsidRPr="00910364" w:rsidRDefault="00E81E2E" w:rsidP="009103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910364">
              <w:t>Sistemin ivmesi kaç m/</w:t>
            </w:r>
            <w:r w:rsidRPr="00910364">
              <w:fldChar w:fldCharType="begin"/>
            </w:r>
            <w:r w:rsidRPr="00910364">
              <w:instrText xml:space="preserve"> QUOTE </w:instrText>
            </w:r>
            <w:r w:rsidRPr="00910364">
              <w:pict>
                <v:shape id="_x0000_i1032" type="#_x0000_t75" style="width:12.75pt;height:12pt">
                  <v:imagedata r:id="rId14" o:title="" chromakey="white"/>
                </v:shape>
              </w:pict>
            </w:r>
            <w:r w:rsidRPr="00910364">
              <w:instrText xml:space="preserve"> </w:instrText>
            </w:r>
            <w:r w:rsidRPr="00910364">
              <w:fldChar w:fldCharType="separate"/>
            </w:r>
            <w:r w:rsidRPr="00910364">
              <w:pict>
                <v:shape id="_x0000_i1033" type="#_x0000_t75" style="width:12.75pt;height:12pt">
                  <v:imagedata r:id="rId14" o:title="" chromakey="white"/>
                </v:shape>
              </w:pict>
            </w:r>
            <w:r w:rsidRPr="00910364">
              <w:fldChar w:fldCharType="end"/>
            </w:r>
            <w:r w:rsidRPr="00910364">
              <w:t xml:space="preserve"> dir?</w:t>
            </w:r>
          </w:p>
          <w:p w:rsidR="00E81E2E" w:rsidRPr="00910364" w:rsidRDefault="00E81E2E" w:rsidP="0091036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910364">
              <w:t>T  ip gerilmesi kaç N’dur?</w:t>
            </w:r>
          </w:p>
        </w:tc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</w:p>
        </w:tc>
      </w:tr>
      <w:tr w:rsidR="00E81E2E" w:rsidRPr="00910364">
        <w:trPr>
          <w:trHeight w:val="3720"/>
        </w:trPr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  <w:r w:rsidRPr="00910364">
              <w:t>Soru 7)   F(N)</w:t>
            </w:r>
          </w:p>
          <w:p w:rsidR="00E81E2E" w:rsidRPr="00910364" w:rsidRDefault="00E81E2E" w:rsidP="00910364">
            <w:pPr>
              <w:tabs>
                <w:tab w:val="left" w:pos="3375"/>
              </w:tabs>
              <w:spacing w:after="0" w:line="240" w:lineRule="auto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39pt;margin-top:87.5pt;width:62.25pt;height:0;z-index:2516608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margin-left:39pt;margin-top:5pt;width:0;height:82.5pt;flip:y;z-index:251659776" o:connectortype="straight">
                  <v:stroke endarrow="block"/>
                </v:shape>
              </w:pict>
            </w:r>
            <w:r w:rsidRPr="00910364">
              <w:tab/>
            </w:r>
          </w:p>
          <w:p w:rsidR="00E81E2E" w:rsidRPr="00910364" w:rsidRDefault="00E81E2E" w:rsidP="00910364">
            <w:pPr>
              <w:spacing w:after="0" w:line="240" w:lineRule="auto"/>
            </w:pPr>
          </w:p>
          <w:p w:rsidR="00E81E2E" w:rsidRPr="00910364" w:rsidRDefault="00E81E2E" w:rsidP="00910364">
            <w:pPr>
              <w:spacing w:after="0" w:line="240" w:lineRule="auto"/>
            </w:pPr>
          </w:p>
          <w:p w:rsidR="00E81E2E" w:rsidRPr="00910364" w:rsidRDefault="00E81E2E" w:rsidP="00910364">
            <w:pPr>
              <w:spacing w:after="0" w:line="240" w:lineRule="auto"/>
            </w:pPr>
            <w:r>
              <w:rPr>
                <w:noProof/>
              </w:rPr>
              <w:pict>
                <v:shape id="_x0000_s1034" type="#_x0000_t32" style="position:absolute;margin-left:39pt;margin-top:6pt;width:36pt;height:0;z-index:251661824" o:connectortype="straight"/>
              </w:pict>
            </w:r>
            <w:r w:rsidRPr="00910364">
              <w:t xml:space="preserve">       20N</w:t>
            </w:r>
          </w:p>
          <w:p w:rsidR="00E81E2E" w:rsidRPr="00910364" w:rsidRDefault="00E81E2E" w:rsidP="00910364">
            <w:pPr>
              <w:spacing w:after="0" w:line="240" w:lineRule="auto"/>
            </w:pPr>
          </w:p>
          <w:p w:rsidR="00E81E2E" w:rsidRPr="00910364" w:rsidRDefault="00E81E2E" w:rsidP="00910364">
            <w:pPr>
              <w:spacing w:after="0" w:line="240" w:lineRule="auto"/>
            </w:pPr>
          </w:p>
          <w:p w:rsidR="00E81E2E" w:rsidRPr="00910364" w:rsidRDefault="00E81E2E" w:rsidP="00910364">
            <w:pPr>
              <w:tabs>
                <w:tab w:val="left" w:pos="2265"/>
              </w:tabs>
              <w:spacing w:after="0" w:line="240" w:lineRule="auto"/>
            </w:pPr>
            <w:r w:rsidRPr="00910364">
              <w:tab/>
              <w:t>t(s)</w:t>
            </w:r>
          </w:p>
          <w:p w:rsidR="00E81E2E" w:rsidRPr="00910364" w:rsidRDefault="00E81E2E" w:rsidP="00910364">
            <w:pPr>
              <w:tabs>
                <w:tab w:val="left" w:pos="1515"/>
              </w:tabs>
              <w:spacing w:after="0" w:line="240" w:lineRule="auto"/>
            </w:pPr>
            <w:r w:rsidRPr="00910364">
              <w:t xml:space="preserve">                            5s</w:t>
            </w:r>
          </w:p>
          <w:p w:rsidR="00E81E2E" w:rsidRPr="00910364" w:rsidRDefault="00E81E2E" w:rsidP="00910364">
            <w:pPr>
              <w:spacing w:after="0" w:line="240" w:lineRule="auto"/>
            </w:pP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t>İlk hızı 6m/s olan 2 kg kütleli cisme 20N’luk kuvvet 5 s boyunca uygulanıyor.5 s sorunda cismin hızı kaç m/s olur?</w: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t>(10  puan)</w:t>
            </w:r>
          </w:p>
        </w:tc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</w:p>
        </w:tc>
      </w:tr>
      <w:tr w:rsidR="00E81E2E" w:rsidRPr="00910364"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  <w:r w:rsidRPr="00910364">
              <w:t>Soru 8) (10 puan)</w: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rPr>
                <w:noProof/>
              </w:rPr>
              <w:pict>
                <v:shape id="9 Resim" o:spid="_x0000_i1034" type="#_x0000_t75" alt="fgb.PNG" style="width:134.25pt;height:72.75pt;visibility:visible">
                  <v:imagedata r:id="rId15" o:title=""/>
                </v:shape>
              </w:pict>
            </w:r>
          </w:p>
          <w:p w:rsidR="00E81E2E" w:rsidRPr="00910364" w:rsidRDefault="00E81E2E" w:rsidP="00910364">
            <w:pPr>
              <w:spacing w:after="0" w:line="240" w:lineRule="auto"/>
            </w:pPr>
            <w:r w:rsidRPr="00910364">
              <w:t>K noktasından serbest bırakılan 25kg’lık cismin hızlanma ivmesini bulunuz. (sin30=0,5  cos30=</w:t>
            </w:r>
            <w:r w:rsidRPr="00910364">
              <w:fldChar w:fldCharType="begin"/>
            </w:r>
            <w:r w:rsidRPr="00910364">
              <w:instrText xml:space="preserve"> QUOTE </w:instrText>
            </w:r>
            <w:r w:rsidRPr="00910364">
              <w:pict>
                <v:shape id="_x0000_i1035" type="#_x0000_t75" style="width:16.5pt;height:34.5pt">
                  <v:imagedata r:id="rId16" o:title="" chromakey="white"/>
                </v:shape>
              </w:pict>
            </w:r>
            <w:r w:rsidRPr="00910364">
              <w:instrText xml:space="preserve"> </w:instrText>
            </w:r>
            <w:r w:rsidRPr="00910364">
              <w:fldChar w:fldCharType="separate"/>
            </w:r>
            <w:r w:rsidRPr="00910364">
              <w:pict>
                <v:shape id="_x0000_i1036" type="#_x0000_t75" style="width:16.5pt;height:34.5pt">
                  <v:imagedata r:id="rId16" o:title="" chromakey="white"/>
                </v:shape>
              </w:pict>
            </w:r>
            <w:r w:rsidRPr="00910364">
              <w:fldChar w:fldCharType="end"/>
            </w:r>
            <w:r w:rsidRPr="00910364">
              <w:t>2 )</w:t>
            </w:r>
          </w:p>
        </w:tc>
        <w:tc>
          <w:tcPr>
            <w:tcW w:w="5303" w:type="dxa"/>
          </w:tcPr>
          <w:p w:rsidR="00E81E2E" w:rsidRPr="00910364" w:rsidRDefault="00E81E2E" w:rsidP="00910364">
            <w:pPr>
              <w:spacing w:after="0" w:line="240" w:lineRule="auto"/>
            </w:pPr>
          </w:p>
        </w:tc>
      </w:tr>
    </w:tbl>
    <w:p w:rsidR="00E81E2E" w:rsidRDefault="00E81E2E"/>
    <w:sectPr w:rsidR="00E81E2E" w:rsidSect="00AC5F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A361A"/>
    <w:multiLevelType w:val="hybridMultilevel"/>
    <w:tmpl w:val="EFDA44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14143"/>
    <w:multiLevelType w:val="hybridMultilevel"/>
    <w:tmpl w:val="639813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F6F"/>
    <w:rsid w:val="000257F8"/>
    <w:rsid w:val="00206C51"/>
    <w:rsid w:val="00273451"/>
    <w:rsid w:val="003F0949"/>
    <w:rsid w:val="003F5F22"/>
    <w:rsid w:val="00437176"/>
    <w:rsid w:val="004B251C"/>
    <w:rsid w:val="004F6B1F"/>
    <w:rsid w:val="00580DFC"/>
    <w:rsid w:val="0060328E"/>
    <w:rsid w:val="006043D7"/>
    <w:rsid w:val="00642A8B"/>
    <w:rsid w:val="00665225"/>
    <w:rsid w:val="00736EFF"/>
    <w:rsid w:val="00910364"/>
    <w:rsid w:val="0096276B"/>
    <w:rsid w:val="00A15B67"/>
    <w:rsid w:val="00AC5F6F"/>
    <w:rsid w:val="00AF0157"/>
    <w:rsid w:val="00B36294"/>
    <w:rsid w:val="00B413BD"/>
    <w:rsid w:val="00BD670D"/>
    <w:rsid w:val="00C03FD0"/>
    <w:rsid w:val="00C11A9F"/>
    <w:rsid w:val="00C90DAD"/>
    <w:rsid w:val="00CA0734"/>
    <w:rsid w:val="00DB3D39"/>
    <w:rsid w:val="00E24ABB"/>
    <w:rsid w:val="00E50BF0"/>
    <w:rsid w:val="00E71A5E"/>
    <w:rsid w:val="00E81E2E"/>
    <w:rsid w:val="00EF151D"/>
    <w:rsid w:val="00F3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7F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C5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5F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3717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30893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71A5E"/>
    <w:rPr>
      <w:color w:val="808080"/>
    </w:rPr>
  </w:style>
  <w:style w:type="character" w:styleId="Hyperlink">
    <w:name w:val="Hyperlink"/>
    <w:basedOn w:val="DefaultParagraphFont"/>
    <w:uiPriority w:val="99"/>
    <w:rsid w:val="00C90D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121</Words>
  <Characters>691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MAREŞAL FEVZİ ÇAKMAK</dc:creator>
  <cp:keywords>sorubak.com</cp:keywords>
  <dc:description/>
  <cp:lastModifiedBy>edanur</cp:lastModifiedBy>
  <cp:revision>4</cp:revision>
  <dcterms:created xsi:type="dcterms:W3CDTF">2015-11-08T18:37:00Z</dcterms:created>
  <dcterms:modified xsi:type="dcterms:W3CDTF">2016-10-25T19:13:00Z</dcterms:modified>
</cp:coreProperties>
</file>