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00" w:rsidRDefault="00FA7A00" w:rsidP="00210D2B">
      <w:pPr>
        <w:jc w:val="center"/>
        <w:rPr>
          <w:b/>
          <w:bCs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s1026" type="#_x0000_t75" alt="webmeblogo" style="position:absolute;left:0;text-align:left;margin-left:25.5pt;margin-top:-6pt;width:80.25pt;height:80.25pt;z-index:-251658240;visibility:visible;mso-position-horizontal-relative:margin;mso-position-vertical-relative:margin">
            <v:imagedata r:id="rId4" o:title=""/>
            <w10:wrap anchorx="margin" anchory="margin"/>
          </v:shape>
        </w:pict>
      </w:r>
      <w:r>
        <w:rPr>
          <w:b/>
          <w:bCs/>
          <w:noProof/>
        </w:rPr>
        <w:t xml:space="preserve">  MEHMET EMİN ER KIZ ANADOLUİMAM HATİP LİSESİ </w:t>
      </w:r>
    </w:p>
    <w:p w:rsidR="00FA7A00" w:rsidRPr="0003765C" w:rsidRDefault="00FA7A00" w:rsidP="00210D2B">
      <w:pPr>
        <w:jc w:val="center"/>
        <w:rPr>
          <w:b/>
          <w:bCs/>
        </w:rPr>
      </w:pPr>
      <w:r>
        <w:rPr>
          <w:b/>
          <w:bCs/>
        </w:rPr>
        <w:t xml:space="preserve">2016-2017 </w:t>
      </w:r>
      <w:r w:rsidRPr="0003765C">
        <w:rPr>
          <w:b/>
          <w:bCs/>
        </w:rPr>
        <w:t xml:space="preserve"> ÖĞRETİM YILI</w:t>
      </w:r>
    </w:p>
    <w:p w:rsidR="00FA7A00" w:rsidRDefault="00FA7A00" w:rsidP="00210D2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11.SINIFI 1</w:t>
      </w:r>
      <w:r w:rsidRPr="00E957B8">
        <w:rPr>
          <w:b/>
          <w:bCs/>
          <w:sz w:val="20"/>
          <w:szCs w:val="20"/>
        </w:rPr>
        <w:t xml:space="preserve">.DÖNEM </w:t>
      </w:r>
      <w:r>
        <w:rPr>
          <w:b/>
          <w:bCs/>
          <w:sz w:val="20"/>
          <w:szCs w:val="20"/>
        </w:rPr>
        <w:t>FİZİK</w:t>
      </w:r>
      <w:r w:rsidRPr="00E957B8">
        <w:rPr>
          <w:b/>
          <w:bCs/>
          <w:sz w:val="20"/>
          <w:szCs w:val="20"/>
        </w:rPr>
        <w:t xml:space="preserve"> DERSİ</w:t>
      </w:r>
    </w:p>
    <w:p w:rsidR="00FA7A00" w:rsidRPr="00E957B8" w:rsidRDefault="00FA7A00" w:rsidP="00210D2B">
      <w:pPr>
        <w:jc w:val="center"/>
        <w:rPr>
          <w:b/>
          <w:bCs/>
          <w:sz w:val="20"/>
          <w:szCs w:val="20"/>
        </w:rPr>
      </w:pPr>
      <w:r>
        <w:rPr>
          <w:noProof/>
        </w:rPr>
        <w:pict>
          <v:oval id="_x0000_s1027" style="position:absolute;left:0;text-align:left;margin-left:268.5pt;margin-top:47.25pt;width:45.75pt;height:46pt;z-index:251659264;mso-wrap-distance-bottom:17.85pt;mso-position-horizontal-relative:margin;mso-position-vertical-relative:margin;v-text-anchor:middle" strokeweight="2.5pt">
            <v:shadow color="#868686"/>
            <o:extrusion v:ext="view" rotationangle="20,-20"/>
            <o:lock v:ext="edit" aspectratio="t"/>
            <v:textbox style="mso-next-textbox:#_x0000_s1027" inset=".72pt,.72pt,.72pt,.72pt">
              <w:txbxContent>
                <w:p w:rsidR="00FA7A00" w:rsidRPr="00714776" w:rsidRDefault="00FA7A00" w:rsidP="004F05BA">
                  <w:pPr>
                    <w:rPr>
                      <w:b/>
                      <w:bCs/>
                      <w:color w:val="000000"/>
                      <w:sz w:val="48"/>
                      <w:szCs w:val="48"/>
                    </w:rPr>
                  </w:pPr>
                  <w:r w:rsidRPr="00714776">
                    <w:rPr>
                      <w:rFonts w:ascii="Franklin Gothic Book" w:hAnsi="Franklin Gothic Book" w:cs="Franklin Gothic Book"/>
                      <w:b/>
                      <w:bCs/>
                      <w:color w:val="000000"/>
                      <w:sz w:val="48"/>
                      <w:szCs w:val="48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48"/>
                      <w:szCs w:val="48"/>
                    </w:rPr>
                    <w:t>A</w:t>
                  </w:r>
                </w:p>
              </w:txbxContent>
            </v:textbox>
            <w10:wrap anchorx="margin" anchory="margin"/>
          </v:oval>
        </w:pict>
      </w:r>
      <w:r>
        <w:rPr>
          <w:b/>
          <w:bCs/>
          <w:sz w:val="20"/>
          <w:szCs w:val="20"/>
        </w:rPr>
        <w:t>1</w:t>
      </w:r>
      <w:r w:rsidRPr="00E957B8">
        <w:rPr>
          <w:b/>
          <w:bCs/>
          <w:sz w:val="20"/>
          <w:szCs w:val="20"/>
        </w:rPr>
        <w:t>.YAZILI SORULARI</w:t>
      </w:r>
    </w:p>
    <w:p w:rsidR="00FA7A00" w:rsidRDefault="00FA7A00" w:rsidP="00AB466A">
      <w:pPr>
        <w:jc w:val="center"/>
        <w:rPr>
          <w:b/>
          <w:bCs/>
        </w:rPr>
      </w:pPr>
    </w:p>
    <w:p w:rsidR="00FA7A00" w:rsidRDefault="00FA7A00" w:rsidP="0003765C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</w:p>
    <w:p w:rsidR="00FA7A00" w:rsidRPr="0003765C" w:rsidRDefault="00FA7A00" w:rsidP="0003765C">
      <w:pPr>
        <w:rPr>
          <w:b/>
          <w:bCs/>
        </w:rPr>
      </w:pPr>
      <w:r w:rsidRPr="0003765C">
        <w:rPr>
          <w:b/>
          <w:bCs/>
        </w:rPr>
        <w:t xml:space="preserve">ÖĞRENCİNİN:         </w:t>
      </w:r>
    </w:p>
    <w:tbl>
      <w:tblPr>
        <w:tblW w:w="114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1"/>
        <w:gridCol w:w="5611"/>
      </w:tblGrid>
      <w:tr w:rsidR="00FA7A00" w:rsidRPr="00AB466A">
        <w:trPr>
          <w:trHeight w:val="482"/>
        </w:trPr>
        <w:tc>
          <w:tcPr>
            <w:tcW w:w="11482" w:type="dxa"/>
            <w:gridSpan w:val="2"/>
            <w:vAlign w:val="center"/>
          </w:tcPr>
          <w:p w:rsidR="00FA7A00" w:rsidRPr="00AB466A" w:rsidRDefault="00FA7A00" w:rsidP="00AB466A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AB466A">
              <w:rPr>
                <w:rFonts w:ascii="Thorndale" w:hAnsi="Thorndale" w:cs="Thorndale"/>
                <w:b/>
                <w:bCs/>
              </w:rPr>
              <w:t>SINIFI:</w:t>
            </w:r>
            <w:r w:rsidRPr="00AB466A">
              <w:rPr>
                <w:rFonts w:ascii="Thorndale" w:hAnsi="Thorndale" w:cs="Thorndale"/>
                <w:b/>
                <w:bCs/>
              </w:rPr>
              <w:tab/>
            </w:r>
            <w:r w:rsidRPr="00AB466A">
              <w:rPr>
                <w:rFonts w:ascii="Thorndale" w:hAnsi="Thorndale" w:cs="Thorndale"/>
                <w:b/>
                <w:bCs/>
              </w:rPr>
              <w:tab/>
              <w:t>ADI SOYADI</w:t>
            </w:r>
            <w:r w:rsidRPr="00AB466A">
              <w:rPr>
                <w:rFonts w:ascii="Thorndale" w:hAnsi="Thorndale" w:cs="Thorndale"/>
              </w:rPr>
              <w:t>:</w:t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  <w:b/>
                <w:bCs/>
              </w:rPr>
              <w:t>NO:</w:t>
            </w:r>
          </w:p>
        </w:tc>
      </w:tr>
      <w:tr w:rsidR="00FA7A00" w:rsidRPr="00AB466A">
        <w:trPr>
          <w:trHeight w:val="5739"/>
        </w:trPr>
        <w:tc>
          <w:tcPr>
            <w:tcW w:w="5871" w:type="dxa"/>
          </w:tcPr>
          <w:p w:rsidR="00FA7A00" w:rsidRDefault="00FA7A00" w:rsidP="002C777B">
            <w:pPr>
              <w:pStyle w:val="NoSpacing"/>
              <w:rPr>
                <w:rFonts w:ascii="Thorndale" w:hAnsi="Thorndale" w:cs="Thorndale"/>
                <w:b/>
                <w:bCs/>
              </w:rPr>
            </w:pPr>
            <w:r w:rsidRPr="00AB466A">
              <w:rPr>
                <w:rFonts w:ascii="Thorndale" w:hAnsi="Thorndale" w:cs="Thorndale"/>
                <w:b/>
                <w:bCs/>
              </w:rPr>
              <w:t>1.</w:t>
            </w:r>
            <w:r>
              <w:rPr>
                <w:rFonts w:ascii="Thorndale" w:hAnsi="Thorndale" w:cs="Thorndale"/>
                <w:b/>
                <w:bCs/>
              </w:rPr>
              <w:t xml:space="preserve">  </w:t>
            </w:r>
          </w:p>
          <w:p w:rsidR="00FA7A00" w:rsidRDefault="00FA7A00" w:rsidP="002C777B">
            <w:pPr>
              <w:pStyle w:val="NoSpacing"/>
            </w:pPr>
            <w:r>
              <w:object w:dxaOrig="5565" w:dyaOrig="2940">
                <v:shape id="_x0000_i1025" type="#_x0000_t75" style="width:278.25pt;height:147pt" o:ole="">
                  <v:imagedata r:id="rId5" o:title=""/>
                </v:shape>
                <o:OLEObject Type="Embed" ProgID="Paint.Picture" ShapeID="_x0000_i1025" DrawAspect="Content" ObjectID="_1538938751" r:id="rId6"/>
              </w:object>
            </w:r>
          </w:p>
          <w:p w:rsidR="00FA7A00" w:rsidRDefault="00FA7A00" w:rsidP="002C777B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Thorndale" w:hAnsi="Thorndale" w:cs="Thorndale"/>
                <w:b/>
                <w:bCs/>
              </w:rPr>
            </w:pPr>
          </w:p>
          <w:p w:rsidR="00FA7A00" w:rsidRPr="00AB466A" w:rsidRDefault="00FA7A00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5611" w:type="dxa"/>
          </w:tcPr>
          <w:p w:rsidR="00FA7A00" w:rsidRDefault="00FA7A00" w:rsidP="00AD01A0">
            <w:pPr>
              <w:pStyle w:val="WW-Tabloierii"/>
              <w:rPr>
                <w:rFonts w:ascii="Times New Roman" w:hAnsi="Times New Roman" w:cs="Times New Roman"/>
              </w:rPr>
            </w:pPr>
            <w:r>
              <w:rPr>
                <w:b/>
                <w:bCs/>
              </w:rPr>
              <w:t>3</w:t>
            </w:r>
            <w:r w:rsidRPr="00AB466A">
              <w:rPr>
                <w:b/>
                <w:bCs/>
              </w:rPr>
              <w:t>.</w:t>
            </w:r>
            <w:r>
              <w:t xml:space="preserve">    </w:t>
            </w:r>
          </w:p>
          <w:p w:rsidR="00FA7A00" w:rsidRPr="00AB466A" w:rsidRDefault="00FA7A00" w:rsidP="00261C7F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object w:dxaOrig="5475" w:dyaOrig="3270">
                <v:shape id="_x0000_i1026" type="#_x0000_t75" style="width:273.75pt;height:163.5pt" o:ole="">
                  <v:imagedata r:id="rId7" o:title=""/>
                </v:shape>
                <o:OLEObject Type="Embed" ProgID="Paint.Picture" ShapeID="_x0000_i1026" DrawAspect="Content" ObjectID="_1538938752" r:id="rId8"/>
              </w:object>
            </w:r>
          </w:p>
        </w:tc>
      </w:tr>
      <w:tr w:rsidR="00FA7A00" w:rsidRPr="00AB466A">
        <w:trPr>
          <w:trHeight w:val="8072"/>
        </w:trPr>
        <w:tc>
          <w:tcPr>
            <w:tcW w:w="5871" w:type="dxa"/>
          </w:tcPr>
          <w:p w:rsidR="00FA7A00" w:rsidRDefault="00FA7A00" w:rsidP="009730B4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AB466A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.   </w:t>
            </w:r>
          </w:p>
          <w:p w:rsidR="00FA7A00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object w:dxaOrig="4785" w:dyaOrig="3420">
                <v:shape id="_x0000_i1027" type="#_x0000_t75" style="width:239.25pt;height:171pt" o:ole="">
                  <v:imagedata r:id="rId9" o:title=""/>
                </v:shape>
                <o:OLEObject Type="Embed" ProgID="Paint.Picture" ShapeID="_x0000_i1027" DrawAspect="Content" ObjectID="_1538938753" r:id="rId10"/>
              </w:object>
            </w:r>
          </w:p>
          <w:p w:rsidR="00FA7A00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A7A00" w:rsidRPr="00AB466A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A7A00" w:rsidRPr="00AB466A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11" w:type="dxa"/>
          </w:tcPr>
          <w:p w:rsidR="00FA7A00" w:rsidRDefault="00FA7A00" w:rsidP="00012A15">
            <w:pPr>
              <w:pStyle w:val="WW-Tabloierii"/>
              <w:spacing w:after="0"/>
              <w:jc w:val="both"/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AB466A">
              <w:rPr>
                <w:rFonts w:ascii="Times New Roman" w:hAnsi="Times New Roman" w:cs="Times New Roman"/>
                <w:b/>
                <w:bCs/>
              </w:rPr>
              <w:t>.</w:t>
            </w:r>
            <w:bookmarkStart w:id="0" w:name="MTReference"/>
            <w:bookmarkEnd w:id="0"/>
          </w:p>
          <w:p w:rsidR="00FA7A00" w:rsidRPr="00FF318B" w:rsidRDefault="00FA7A00" w:rsidP="00012A15">
            <w:pPr>
              <w:pStyle w:val="WW-Tabloierii"/>
              <w:spacing w:after="0"/>
              <w:jc w:val="both"/>
            </w:pPr>
            <w:r>
              <w:object w:dxaOrig="5325" w:dyaOrig="4500">
                <v:shape id="_x0000_i1028" type="#_x0000_t75" style="width:266.25pt;height:225pt" o:ole="">
                  <v:imagedata r:id="rId11" o:title=""/>
                </v:shape>
                <o:OLEObject Type="Embed" ProgID="Paint.Picture" ShapeID="_x0000_i1028" DrawAspect="Content" ObjectID="_1538938754" r:id="rId12"/>
              </w:object>
            </w:r>
          </w:p>
        </w:tc>
      </w:tr>
      <w:tr w:rsidR="00FA7A00" w:rsidRPr="00AB466A">
        <w:trPr>
          <w:trHeight w:val="4814"/>
        </w:trPr>
        <w:tc>
          <w:tcPr>
            <w:tcW w:w="5871" w:type="dxa"/>
          </w:tcPr>
          <w:p w:rsidR="00FA7A00" w:rsidRDefault="00FA7A00" w:rsidP="00F90188">
            <w:pPr>
              <w:pStyle w:val="NoSpacing"/>
            </w:pPr>
            <w:r>
              <w:rPr>
                <w:rFonts w:ascii="Thorndale" w:hAnsi="Thorndale" w:cs="Thorndale"/>
                <w:b/>
                <w:bCs/>
              </w:rPr>
              <w:t xml:space="preserve">5.  </w:t>
            </w:r>
          </w:p>
          <w:p w:rsidR="00FA7A00" w:rsidRDefault="00FA7A00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  <w:bCs/>
              </w:rPr>
            </w:pPr>
            <w:r>
              <w:object w:dxaOrig="5640" w:dyaOrig="2745">
                <v:shape id="_x0000_i1029" type="#_x0000_t75" style="width:282pt;height:137.25pt" o:ole="">
                  <v:imagedata r:id="rId13" o:title=""/>
                </v:shape>
                <o:OLEObject Type="Embed" ProgID="Paint.Picture" ShapeID="_x0000_i1029" DrawAspect="Content" ObjectID="_1538938755" r:id="rId14"/>
              </w:object>
            </w:r>
          </w:p>
          <w:p w:rsidR="00FA7A00" w:rsidRPr="00CE6911" w:rsidRDefault="00FA7A00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</w:rPr>
            </w:pPr>
          </w:p>
          <w:p w:rsidR="00FA7A00" w:rsidRDefault="00FA7A00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FA7A00" w:rsidRDefault="00FA7A00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FA7A00" w:rsidRDefault="00FA7A00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FA7A00" w:rsidRDefault="00FA7A00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FA7A00" w:rsidRDefault="00FA7A00" w:rsidP="00AB466A">
            <w:pPr>
              <w:widowControl w:val="0"/>
              <w:suppressAutoHyphens/>
              <w:ind w:firstLine="12"/>
              <w:jc w:val="both"/>
              <w:rPr>
                <w:b/>
                <w:bCs/>
              </w:rPr>
            </w:pPr>
          </w:p>
          <w:p w:rsidR="00FA7A00" w:rsidRPr="00AB466A" w:rsidRDefault="00FA7A00" w:rsidP="00AB466A">
            <w:pPr>
              <w:widowControl w:val="0"/>
              <w:suppressAutoHyphens/>
              <w:ind w:firstLine="12"/>
              <w:jc w:val="both"/>
              <w:rPr>
                <w:b/>
                <w:bCs/>
              </w:rPr>
            </w:pPr>
            <w:r w:rsidRPr="006F39DE">
              <w:rPr>
                <w:b/>
                <w:bCs/>
                <w:position w:val="-4"/>
              </w:rPr>
              <w:object w:dxaOrig="1440" w:dyaOrig="313">
                <v:shape id="_x0000_i1030" type="#_x0000_t75" style="width:1in;height:15.75pt" o:ole="">
                  <v:imagedata r:id="rId15" o:title=""/>
                </v:shape>
                <o:OLEObject Type="Embed" ProgID="Msxml2.SAXXMLReader.5.0" ShapeID="_x0000_i1030" DrawAspect="Content" ObjectID="_1538938756" r:id="rId16"/>
              </w:object>
            </w:r>
          </w:p>
        </w:tc>
        <w:tc>
          <w:tcPr>
            <w:tcW w:w="5611" w:type="dxa"/>
          </w:tcPr>
          <w:p w:rsidR="00FA7A00" w:rsidRDefault="00FA7A00" w:rsidP="002C777B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8.  </w:t>
            </w:r>
          </w:p>
          <w:p w:rsidR="00FA7A00" w:rsidRDefault="00FA7A00" w:rsidP="001E7F0A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  <w:r>
              <w:object w:dxaOrig="5520" w:dyaOrig="2820">
                <v:shape id="_x0000_i1031" type="#_x0000_t75" style="width:267.75pt;height:136.5pt" o:ole="">
                  <v:imagedata r:id="rId17" o:title=""/>
                </v:shape>
                <o:OLEObject Type="Embed" ProgID="Paint.Picture" ShapeID="_x0000_i1031" DrawAspect="Content" ObjectID="_1538938757" r:id="rId18"/>
              </w:object>
            </w:r>
          </w:p>
          <w:p w:rsidR="00FA7A00" w:rsidRDefault="00FA7A0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A7A00" w:rsidRDefault="00FA7A0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A7A00" w:rsidRDefault="00FA7A0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A7A00" w:rsidRDefault="00FA7A0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A7A00" w:rsidRPr="00AB466A" w:rsidRDefault="00FA7A0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7A00" w:rsidRPr="00AB466A">
        <w:trPr>
          <w:trHeight w:val="4785"/>
        </w:trPr>
        <w:tc>
          <w:tcPr>
            <w:tcW w:w="5871" w:type="dxa"/>
          </w:tcPr>
          <w:p w:rsidR="00FA7A00" w:rsidRPr="00AB466A" w:rsidRDefault="00FA7A00" w:rsidP="00AB466A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A7A00" w:rsidRDefault="00FA7A00" w:rsidP="00141AD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6. </w:t>
            </w:r>
          </w:p>
          <w:p w:rsidR="00FA7A00" w:rsidRDefault="00FA7A00" w:rsidP="00141AD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object w:dxaOrig="5595" w:dyaOrig="1860">
                <v:shape id="_x0000_i1032" type="#_x0000_t75" style="width:279.75pt;height:93pt" o:ole="">
                  <v:imagedata r:id="rId19" o:title=""/>
                </v:shape>
                <o:OLEObject Type="Embed" ProgID="Paint.Picture" ShapeID="_x0000_i1032" DrawAspect="Content" ObjectID="_1538938758" r:id="rId20"/>
              </w:object>
            </w:r>
          </w:p>
          <w:p w:rsidR="00FA7A00" w:rsidRDefault="00FA7A00" w:rsidP="00141AD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  <w:p w:rsidR="00FA7A00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A7A00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A7A00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A7A00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A7A00" w:rsidRPr="00AB466A" w:rsidRDefault="00FA7A0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11" w:type="dxa"/>
          </w:tcPr>
          <w:p w:rsidR="00FA7A00" w:rsidRDefault="00FA7A00" w:rsidP="00B052EF"/>
          <w:p w:rsidR="00FA7A00" w:rsidRPr="00AB466A" w:rsidRDefault="00FA7A00" w:rsidP="00B052EF">
            <w:r w:rsidRPr="001C4D7C">
              <w:rPr>
                <w:b/>
                <w:bCs/>
              </w:rPr>
              <w:t>9.</w:t>
            </w:r>
            <w:r>
              <w:object w:dxaOrig="5940" w:dyaOrig="2505">
                <v:shape id="_x0000_i1033" type="#_x0000_t75" style="width:267pt;height:114pt" o:ole="">
                  <v:imagedata r:id="rId21" o:title=""/>
                </v:shape>
                <o:OLEObject Type="Embed" ProgID="Paint.Picture" ShapeID="_x0000_i1033" DrawAspect="Content" ObjectID="_1538938759" r:id="rId22"/>
              </w:object>
            </w:r>
          </w:p>
        </w:tc>
      </w:tr>
      <w:tr w:rsidR="00FA7A00" w:rsidRPr="00AB466A">
        <w:trPr>
          <w:trHeight w:val="5094"/>
        </w:trPr>
        <w:tc>
          <w:tcPr>
            <w:tcW w:w="5871" w:type="dxa"/>
          </w:tcPr>
          <w:p w:rsidR="00FA7A00" w:rsidRPr="00AB466A" w:rsidRDefault="00FA7A00" w:rsidP="001A70C9">
            <w:pPr>
              <w:pStyle w:val="NoSpacing"/>
            </w:pPr>
            <w:r>
              <w:rPr>
                <w:b/>
                <w:bCs/>
              </w:rPr>
              <w:t>7.</w:t>
            </w:r>
            <w:r>
              <w:object w:dxaOrig="5655" w:dyaOrig="2490">
                <v:shape id="_x0000_i1034" type="#_x0000_t75" style="width:282.75pt;height:124.5pt" o:ole="">
                  <v:imagedata r:id="rId23" o:title=""/>
                </v:shape>
                <o:OLEObject Type="Embed" ProgID="Paint.Picture" ShapeID="_x0000_i1034" DrawAspect="Content" ObjectID="_1538938760" r:id="rId24"/>
              </w:object>
            </w:r>
          </w:p>
        </w:tc>
        <w:tc>
          <w:tcPr>
            <w:tcW w:w="5611" w:type="dxa"/>
          </w:tcPr>
          <w:p w:rsidR="00FA7A00" w:rsidRPr="001E7F0A" w:rsidRDefault="00FA7A00" w:rsidP="00751315">
            <w:pPr>
              <w:pStyle w:val="WW-Tabloierii"/>
              <w:spacing w:after="0"/>
            </w:pPr>
            <w:r w:rsidRPr="00AB466A">
              <w:rPr>
                <w:rFonts w:ascii="Times New Roman" w:hAnsi="Times New Roman" w:cs="Times New Roman"/>
                <w:b/>
                <w:bCs/>
              </w:rPr>
              <w:t xml:space="preserve">10.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object w:dxaOrig="5580" w:dyaOrig="2940">
                <v:shape id="_x0000_i1035" type="#_x0000_t75" style="width:270.75pt;height:135pt" o:ole="">
                  <v:imagedata r:id="rId25" o:title=""/>
                </v:shape>
                <o:OLEObject Type="Embed" ProgID="Paint.Picture" ShapeID="_x0000_i1035" DrawAspect="Content" ObjectID="_1538938761" r:id="rId26"/>
              </w:object>
            </w:r>
            <w:hyperlink r:id="rId27" w:history="1">
              <w:r w:rsidRPr="009230C5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FA7A00" w:rsidRDefault="00FA7A00" w:rsidP="001E7FEE">
      <w:pPr>
        <w:jc w:val="center"/>
      </w:pPr>
      <w:r>
        <w:rPr>
          <w:b/>
          <w:bCs/>
        </w:rPr>
        <w:t xml:space="preserve">                                                                   </w:t>
      </w:r>
      <w:r w:rsidRPr="00E957B8">
        <w:rPr>
          <w:b/>
          <w:bCs/>
        </w:rPr>
        <w:t>Sınav süresi 4</w:t>
      </w:r>
      <w:r>
        <w:rPr>
          <w:b/>
          <w:bCs/>
        </w:rPr>
        <w:t>0</w:t>
      </w:r>
      <w:r w:rsidRPr="00E957B8">
        <w:rPr>
          <w:b/>
          <w:bCs/>
        </w:rPr>
        <w:t xml:space="preserve"> dakika olup her sorunun doğru çözümü 10 puandır..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FA7A00" w:rsidRPr="00D024B3" w:rsidRDefault="00FA7A00" w:rsidP="001E7FEE">
      <w:pPr>
        <w:jc w:val="center"/>
        <w:rPr>
          <w:color w:val="FFFFFF"/>
        </w:rPr>
      </w:pPr>
      <w:r>
        <w:t xml:space="preserve">                                                                              Başarılar Dilerim… Hakan Çıkışır  </w:t>
      </w:r>
      <w:r>
        <w:sym w:font="Wingdings" w:char="F04A"/>
      </w:r>
      <w:r>
        <w:sym w:font="Wingdings" w:char="F04A"/>
      </w:r>
      <w:r>
        <w:sym w:font="Wingdings" w:char="F04A"/>
      </w:r>
      <w:r>
        <w:t xml:space="preserve">                                                                                                                                      </w:t>
      </w:r>
    </w:p>
    <w:sectPr w:rsidR="00FA7A00" w:rsidRPr="00D024B3" w:rsidSect="00A352A4">
      <w:pgSz w:w="11906" w:h="16838"/>
      <w:pgMar w:top="360" w:right="386" w:bottom="27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65C"/>
    <w:rsid w:val="00012A15"/>
    <w:rsid w:val="00017E21"/>
    <w:rsid w:val="00024004"/>
    <w:rsid w:val="00032881"/>
    <w:rsid w:val="0003765C"/>
    <w:rsid w:val="00037810"/>
    <w:rsid w:val="00041428"/>
    <w:rsid w:val="0004681D"/>
    <w:rsid w:val="00050029"/>
    <w:rsid w:val="00053D08"/>
    <w:rsid w:val="00056636"/>
    <w:rsid w:val="00061A15"/>
    <w:rsid w:val="000B7CD1"/>
    <w:rsid w:val="000F30ED"/>
    <w:rsid w:val="000F79B1"/>
    <w:rsid w:val="00135361"/>
    <w:rsid w:val="00141AD1"/>
    <w:rsid w:val="00147813"/>
    <w:rsid w:val="00154C0C"/>
    <w:rsid w:val="00182BC6"/>
    <w:rsid w:val="00190F74"/>
    <w:rsid w:val="00193601"/>
    <w:rsid w:val="001A3A07"/>
    <w:rsid w:val="001A70C9"/>
    <w:rsid w:val="001B142C"/>
    <w:rsid w:val="001B4DD9"/>
    <w:rsid w:val="001B5036"/>
    <w:rsid w:val="001B54E7"/>
    <w:rsid w:val="001C4D7C"/>
    <w:rsid w:val="001E220F"/>
    <w:rsid w:val="001E7F0A"/>
    <w:rsid w:val="001E7FEE"/>
    <w:rsid w:val="00203F04"/>
    <w:rsid w:val="00210D2B"/>
    <w:rsid w:val="002143FE"/>
    <w:rsid w:val="00261C7F"/>
    <w:rsid w:val="00283AB3"/>
    <w:rsid w:val="002A5FC9"/>
    <w:rsid w:val="002C777B"/>
    <w:rsid w:val="002F6245"/>
    <w:rsid w:val="003005AC"/>
    <w:rsid w:val="003005EC"/>
    <w:rsid w:val="00305963"/>
    <w:rsid w:val="00305F7C"/>
    <w:rsid w:val="00343E20"/>
    <w:rsid w:val="0034582F"/>
    <w:rsid w:val="0035096B"/>
    <w:rsid w:val="003659C2"/>
    <w:rsid w:val="003C4BB8"/>
    <w:rsid w:val="003C748A"/>
    <w:rsid w:val="00416DB0"/>
    <w:rsid w:val="004223C9"/>
    <w:rsid w:val="00422849"/>
    <w:rsid w:val="00430FE9"/>
    <w:rsid w:val="00433933"/>
    <w:rsid w:val="00440D97"/>
    <w:rsid w:val="004836C0"/>
    <w:rsid w:val="004900DC"/>
    <w:rsid w:val="00493A56"/>
    <w:rsid w:val="004E4692"/>
    <w:rsid w:val="004E7A2F"/>
    <w:rsid w:val="004F05BA"/>
    <w:rsid w:val="004F3A0C"/>
    <w:rsid w:val="005005EB"/>
    <w:rsid w:val="005078F9"/>
    <w:rsid w:val="00512B56"/>
    <w:rsid w:val="00526C1E"/>
    <w:rsid w:val="00533680"/>
    <w:rsid w:val="005364FA"/>
    <w:rsid w:val="0053704B"/>
    <w:rsid w:val="005425E9"/>
    <w:rsid w:val="0054710F"/>
    <w:rsid w:val="005519B3"/>
    <w:rsid w:val="00561CF7"/>
    <w:rsid w:val="00581F4C"/>
    <w:rsid w:val="005A3174"/>
    <w:rsid w:val="005B0619"/>
    <w:rsid w:val="005C5B6F"/>
    <w:rsid w:val="005D63AA"/>
    <w:rsid w:val="006355BA"/>
    <w:rsid w:val="00650619"/>
    <w:rsid w:val="00667649"/>
    <w:rsid w:val="006A7D4A"/>
    <w:rsid w:val="006D1141"/>
    <w:rsid w:val="006F39DE"/>
    <w:rsid w:val="006F42F3"/>
    <w:rsid w:val="00714776"/>
    <w:rsid w:val="0072364D"/>
    <w:rsid w:val="007246A1"/>
    <w:rsid w:val="007424D9"/>
    <w:rsid w:val="00751315"/>
    <w:rsid w:val="00757FC0"/>
    <w:rsid w:val="00791CD7"/>
    <w:rsid w:val="007A46D3"/>
    <w:rsid w:val="007B1611"/>
    <w:rsid w:val="007D51A3"/>
    <w:rsid w:val="007D7293"/>
    <w:rsid w:val="007D792C"/>
    <w:rsid w:val="007E2A35"/>
    <w:rsid w:val="007E38C6"/>
    <w:rsid w:val="007F615E"/>
    <w:rsid w:val="00800E2C"/>
    <w:rsid w:val="0081197E"/>
    <w:rsid w:val="0085746A"/>
    <w:rsid w:val="00874798"/>
    <w:rsid w:val="0087585C"/>
    <w:rsid w:val="00890A5C"/>
    <w:rsid w:val="008A2E86"/>
    <w:rsid w:val="008C6ADE"/>
    <w:rsid w:val="008E48B6"/>
    <w:rsid w:val="00905382"/>
    <w:rsid w:val="0091615E"/>
    <w:rsid w:val="009230C5"/>
    <w:rsid w:val="0092582C"/>
    <w:rsid w:val="00930E25"/>
    <w:rsid w:val="00937E88"/>
    <w:rsid w:val="00966323"/>
    <w:rsid w:val="009730B4"/>
    <w:rsid w:val="00994D2A"/>
    <w:rsid w:val="009D3AEB"/>
    <w:rsid w:val="009E42AC"/>
    <w:rsid w:val="00A339EE"/>
    <w:rsid w:val="00A352A4"/>
    <w:rsid w:val="00A56C6C"/>
    <w:rsid w:val="00A73443"/>
    <w:rsid w:val="00A80D04"/>
    <w:rsid w:val="00A81EF1"/>
    <w:rsid w:val="00A86E9B"/>
    <w:rsid w:val="00AB466A"/>
    <w:rsid w:val="00AB7CCC"/>
    <w:rsid w:val="00AC1B94"/>
    <w:rsid w:val="00AD01A0"/>
    <w:rsid w:val="00AF266F"/>
    <w:rsid w:val="00B03E7D"/>
    <w:rsid w:val="00B052EF"/>
    <w:rsid w:val="00B07F3A"/>
    <w:rsid w:val="00B37D79"/>
    <w:rsid w:val="00B72893"/>
    <w:rsid w:val="00B8055E"/>
    <w:rsid w:val="00B923C5"/>
    <w:rsid w:val="00BD3318"/>
    <w:rsid w:val="00BD4B84"/>
    <w:rsid w:val="00BE45EC"/>
    <w:rsid w:val="00BF6470"/>
    <w:rsid w:val="00C71B3A"/>
    <w:rsid w:val="00C869BD"/>
    <w:rsid w:val="00C95426"/>
    <w:rsid w:val="00CD2391"/>
    <w:rsid w:val="00CE6911"/>
    <w:rsid w:val="00CF310F"/>
    <w:rsid w:val="00CF4D87"/>
    <w:rsid w:val="00CF5ED8"/>
    <w:rsid w:val="00D004AA"/>
    <w:rsid w:val="00D024B3"/>
    <w:rsid w:val="00D10A31"/>
    <w:rsid w:val="00D23CA9"/>
    <w:rsid w:val="00D64C65"/>
    <w:rsid w:val="00D64EC8"/>
    <w:rsid w:val="00D76097"/>
    <w:rsid w:val="00D7666D"/>
    <w:rsid w:val="00D86CD4"/>
    <w:rsid w:val="00DE434B"/>
    <w:rsid w:val="00DF3A85"/>
    <w:rsid w:val="00E12173"/>
    <w:rsid w:val="00E315F6"/>
    <w:rsid w:val="00E514B2"/>
    <w:rsid w:val="00E5645F"/>
    <w:rsid w:val="00E778A2"/>
    <w:rsid w:val="00E81FCD"/>
    <w:rsid w:val="00E92E7C"/>
    <w:rsid w:val="00E957B8"/>
    <w:rsid w:val="00EA5082"/>
    <w:rsid w:val="00ED66B2"/>
    <w:rsid w:val="00F65122"/>
    <w:rsid w:val="00F76888"/>
    <w:rsid w:val="00F80450"/>
    <w:rsid w:val="00F90188"/>
    <w:rsid w:val="00FA06D4"/>
    <w:rsid w:val="00FA7A00"/>
    <w:rsid w:val="00FD3198"/>
    <w:rsid w:val="00FD6A26"/>
    <w:rsid w:val="00FE7DE5"/>
    <w:rsid w:val="00FF2630"/>
    <w:rsid w:val="00FF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oierii">
    <w:name w:val="Tablo içeriği"/>
    <w:basedOn w:val="BodyText"/>
    <w:uiPriority w:val="99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BodyText"/>
    <w:uiPriority w:val="99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uiPriority w:val="99"/>
    <w:rsid w:val="0003765C"/>
    <w:pPr>
      <w:jc w:val="center"/>
    </w:pPr>
    <w:rPr>
      <w:b/>
      <w:bCs/>
      <w:i/>
      <w:iCs/>
    </w:rPr>
  </w:style>
  <w:style w:type="table" w:styleId="TableGrid">
    <w:name w:val="Table Grid"/>
    <w:basedOn w:val="TableNormal"/>
    <w:uiPriority w:val="99"/>
    <w:rsid w:val="0003765C"/>
    <w:pPr>
      <w:widowControl w:val="0"/>
      <w:suppressAutoHyphens/>
    </w:pPr>
    <w:rPr>
      <w:rFonts w:ascii="Thorndale" w:hAnsi="Thorndale" w:cs="Thorndale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376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247C"/>
    <w:rPr>
      <w:sz w:val="24"/>
      <w:szCs w:val="24"/>
    </w:rPr>
  </w:style>
  <w:style w:type="table" w:styleId="TableElegant">
    <w:name w:val="Table Elegant"/>
    <w:basedOn w:val="TableNormal"/>
    <w:uiPriority w:val="99"/>
    <w:rsid w:val="00203F04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46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B466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C748A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7A46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oleObject" Target="embeddings/oleObject10.bin"/><Relationship Id="rId5" Type="http://schemas.openxmlformats.org/officeDocument/2006/relationships/image" Target="media/image2.png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2</Pages>
  <Words>149</Words>
  <Characters>852</Characters>
  <Application>Microsoft Office Outlook</Application>
  <DocSecurity>0</DocSecurity>
  <Lines>0</Lines>
  <Paragraphs>0</Paragraphs>
  <ScaleCrop>false</ScaleCrop>
  <Company>Neriman Kitapevi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ÖZEL ARDA ASALET LİSESİ                                       23/ 03 /2006</dc:title>
  <dc:subject/>
  <dc:creator>OMER NALBANTOGLU</dc:creator>
  <cp:keywords>sorubak.com</cp:keywords>
  <dc:description/>
  <cp:lastModifiedBy>edanur</cp:lastModifiedBy>
  <cp:revision>12</cp:revision>
  <cp:lastPrinted>2007-11-29T17:41:00Z</cp:lastPrinted>
  <dcterms:created xsi:type="dcterms:W3CDTF">2015-11-03T09:44:00Z</dcterms:created>
  <dcterms:modified xsi:type="dcterms:W3CDTF">2016-10-25T19:13:00Z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