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0B4" w:rsidRPr="00035F69" w:rsidRDefault="00FD20B4" w:rsidP="00035F69">
      <w:pPr>
        <w:spacing w:after="0" w:line="240" w:lineRule="atLeast"/>
        <w:rPr>
          <w:rFonts w:ascii="Times New Roman" w:hAnsi="Times New Roman"/>
        </w:rPr>
      </w:pPr>
      <w:r w:rsidRPr="00B54628">
        <w:rPr>
          <w:rFonts w:ascii="Times New Roman" w:hAnsi="Times New Roman"/>
          <w:b/>
        </w:rPr>
        <w:t xml:space="preserve">AD   </w:t>
      </w:r>
      <w:r w:rsidRPr="00035F69">
        <w:rPr>
          <w:rFonts w:ascii="Times New Roman" w:hAnsi="Times New Roman"/>
        </w:rPr>
        <w:t xml:space="preserve">     :                                              </w:t>
      </w:r>
      <w:r w:rsidRPr="00B54628">
        <w:rPr>
          <w:rFonts w:ascii="Times New Roman" w:hAnsi="Times New Roman"/>
          <w:b/>
        </w:rPr>
        <w:t>SINIF</w:t>
      </w:r>
      <w:r w:rsidRPr="00035F69">
        <w:rPr>
          <w:rFonts w:ascii="Times New Roman" w:hAnsi="Times New Roman"/>
        </w:rPr>
        <w:t>:</w:t>
      </w:r>
    </w:p>
    <w:p w:rsidR="00FD20B4" w:rsidRDefault="00FD20B4" w:rsidP="00035F69">
      <w:pPr>
        <w:spacing w:after="0" w:line="240" w:lineRule="atLeast"/>
        <w:rPr>
          <w:rFonts w:ascii="Times New Roman" w:hAnsi="Times New Roman"/>
        </w:rPr>
      </w:pPr>
      <w:r w:rsidRPr="00B54628">
        <w:rPr>
          <w:rFonts w:ascii="Times New Roman" w:hAnsi="Times New Roman"/>
          <w:b/>
        </w:rPr>
        <w:t>SOYAD</w:t>
      </w:r>
      <w:r w:rsidRPr="00035F69">
        <w:rPr>
          <w:rFonts w:ascii="Times New Roman" w:hAnsi="Times New Roman"/>
        </w:rPr>
        <w:t xml:space="preserve"> :                                              </w:t>
      </w:r>
      <w:r w:rsidRPr="00B54628">
        <w:rPr>
          <w:rFonts w:ascii="Times New Roman" w:hAnsi="Times New Roman"/>
          <w:b/>
        </w:rPr>
        <w:t>NO</w:t>
      </w:r>
      <w:r w:rsidRPr="00035F69">
        <w:rPr>
          <w:rFonts w:ascii="Times New Roman" w:hAnsi="Times New Roman"/>
        </w:rPr>
        <w:t xml:space="preserve">    :</w:t>
      </w:r>
    </w:p>
    <w:p w:rsidR="00FD20B4" w:rsidRPr="00035F69" w:rsidRDefault="00FD20B4" w:rsidP="00035F69">
      <w:pPr>
        <w:spacing w:after="0" w:line="240" w:lineRule="atLeast"/>
        <w:rPr>
          <w:rFonts w:ascii="Times New Roman" w:hAnsi="Times New Roman"/>
        </w:rPr>
      </w:pPr>
    </w:p>
    <w:p w:rsidR="00FD20B4" w:rsidRPr="0007684C" w:rsidRDefault="00FD20B4" w:rsidP="0007684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2015-2016 </w:t>
      </w:r>
      <w:r w:rsidRPr="00C7299A">
        <w:rPr>
          <w:rFonts w:ascii="Times New Roman" w:hAnsi="Times New Roman"/>
          <w:b/>
          <w:sz w:val="24"/>
          <w:szCs w:val="24"/>
        </w:rPr>
        <w:t xml:space="preserve"> EĞİTİM ÖĞRETİM YILI </w:t>
      </w:r>
      <w:r>
        <w:rPr>
          <w:rFonts w:ascii="Times New Roman" w:hAnsi="Times New Roman"/>
          <w:b/>
          <w:sz w:val="24"/>
          <w:szCs w:val="24"/>
        </w:rPr>
        <w:t xml:space="preserve">KUZEYKENT ANADOLU </w:t>
      </w:r>
      <w:r w:rsidRPr="00C7299A">
        <w:rPr>
          <w:rFonts w:ascii="Times New Roman" w:hAnsi="Times New Roman"/>
          <w:b/>
          <w:sz w:val="24"/>
          <w:szCs w:val="24"/>
        </w:rPr>
        <w:t xml:space="preserve">LİSESİ </w:t>
      </w:r>
      <w:r w:rsidRPr="00B54628">
        <w:rPr>
          <w:rFonts w:ascii="Times New Roman" w:hAnsi="Times New Roman"/>
          <w:b/>
          <w:sz w:val="24"/>
          <w:szCs w:val="24"/>
          <w:u w:val="single"/>
        </w:rPr>
        <w:t>11.SINIF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039E3">
        <w:rPr>
          <w:rFonts w:ascii="Times New Roman" w:hAnsi="Times New Roman"/>
          <w:b/>
          <w:sz w:val="24"/>
          <w:szCs w:val="24"/>
          <w:u w:val="single"/>
        </w:rPr>
        <w:t>FELSEFE DERSİ</w:t>
      </w:r>
      <w:r w:rsidRPr="00C7299A">
        <w:rPr>
          <w:rFonts w:ascii="Times New Roman" w:hAnsi="Times New Roman"/>
          <w:b/>
          <w:sz w:val="24"/>
          <w:szCs w:val="24"/>
        </w:rPr>
        <w:t xml:space="preserve"> I.DÖNEM I.YAZILI SINAVI</w:t>
      </w:r>
    </w:p>
    <w:p w:rsidR="00FD20B4" w:rsidRDefault="00FD20B4" w:rsidP="00035F69">
      <w:pPr>
        <w:pStyle w:val="ListParagraph"/>
        <w:numPr>
          <w:ilvl w:val="0"/>
          <w:numId w:val="1"/>
        </w:numPr>
        <w:spacing w:after="0" w:line="240" w:lineRule="atLeast"/>
        <w:rPr>
          <w:rFonts w:ascii="Times New Roman" w:hAnsi="Times New Roman"/>
        </w:rPr>
      </w:pPr>
      <w:r w:rsidRPr="00B54628">
        <w:rPr>
          <w:rFonts w:ascii="Times New Roman" w:hAnsi="Times New Roman"/>
          <w:b/>
        </w:rPr>
        <w:t>Aşağıdaki kavramları tanımlayınız</w:t>
      </w:r>
      <w:r>
        <w:rPr>
          <w:rFonts w:ascii="Times New Roman" w:hAnsi="Times New Roman"/>
        </w:rPr>
        <w:t>.(10 puan)</w:t>
      </w:r>
    </w:p>
    <w:p w:rsidR="00FD20B4" w:rsidRDefault="00FD20B4" w:rsidP="00035F69">
      <w:pPr>
        <w:pStyle w:val="ListParagraph"/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(4 puan)FELSEFE:</w:t>
      </w:r>
    </w:p>
    <w:p w:rsidR="00FD20B4" w:rsidRDefault="00FD20B4" w:rsidP="00035F69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035F69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035F69">
      <w:pPr>
        <w:pStyle w:val="ListParagraph"/>
        <w:spacing w:after="0" w:line="240" w:lineRule="atLeast"/>
        <w:rPr>
          <w:rFonts w:ascii="Times New Roman" w:hAnsi="Times New Roman"/>
        </w:rPr>
      </w:pPr>
      <w:bookmarkStart w:id="0" w:name="_GoBack"/>
      <w:bookmarkEnd w:id="0"/>
    </w:p>
    <w:p w:rsidR="00FD20B4" w:rsidRDefault="00FD20B4" w:rsidP="00035F69">
      <w:pPr>
        <w:pStyle w:val="ListParagraph"/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(3 puan)BİLGİ:</w:t>
      </w:r>
    </w:p>
    <w:p w:rsidR="00FD20B4" w:rsidRDefault="00FD20B4" w:rsidP="00035F69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035F69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035F69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035F69">
      <w:pPr>
        <w:pStyle w:val="ListParagraph"/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(3 puan)SEPTİSİZM:</w:t>
      </w:r>
    </w:p>
    <w:p w:rsidR="00FD20B4" w:rsidRDefault="00FD20B4" w:rsidP="00035F69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035F69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035F69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035F69">
      <w:pPr>
        <w:pStyle w:val="ListParagraph"/>
        <w:numPr>
          <w:ilvl w:val="0"/>
          <w:numId w:val="1"/>
        </w:numPr>
        <w:spacing w:after="0" w:line="240" w:lineRule="atLeast"/>
        <w:rPr>
          <w:rFonts w:ascii="Times New Roman" w:hAnsi="Times New Roman"/>
        </w:rPr>
      </w:pPr>
      <w:r w:rsidRPr="00B54628">
        <w:rPr>
          <w:rFonts w:ascii="Times New Roman" w:hAnsi="Times New Roman"/>
          <w:b/>
        </w:rPr>
        <w:t>Felsefi bilginin özelliklerini yazınız.</w:t>
      </w:r>
      <w:r w:rsidRPr="00B54628">
        <w:rPr>
          <w:rFonts w:ascii="Times New Roman" w:hAnsi="Times New Roman"/>
        </w:rPr>
        <w:t>(</w:t>
      </w:r>
      <w:r>
        <w:rPr>
          <w:rFonts w:ascii="Times New Roman" w:hAnsi="Times New Roman"/>
        </w:rPr>
        <w:t>10 puan)</w:t>
      </w:r>
    </w:p>
    <w:p w:rsidR="00FD20B4" w:rsidRDefault="00FD20B4" w:rsidP="00875D23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875D23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875D23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875D23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875D23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875D23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875D23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035F69">
      <w:pPr>
        <w:pStyle w:val="ListParagraph"/>
        <w:numPr>
          <w:ilvl w:val="0"/>
          <w:numId w:val="1"/>
        </w:numPr>
        <w:spacing w:after="0" w:line="240" w:lineRule="atLeast"/>
        <w:rPr>
          <w:rFonts w:ascii="Times New Roman" w:hAnsi="Times New Roman"/>
        </w:rPr>
      </w:pPr>
      <w:r w:rsidRPr="00B54628">
        <w:rPr>
          <w:rFonts w:ascii="Times New Roman" w:hAnsi="Times New Roman"/>
          <w:b/>
        </w:rPr>
        <w:t>Gündelik bilginin özelliklerini yazınız.</w:t>
      </w:r>
      <w:r w:rsidRPr="00B54628">
        <w:rPr>
          <w:rFonts w:ascii="Times New Roman" w:hAnsi="Times New Roman"/>
        </w:rPr>
        <w:t>(</w:t>
      </w:r>
      <w:r>
        <w:rPr>
          <w:rFonts w:ascii="Times New Roman" w:hAnsi="Times New Roman"/>
        </w:rPr>
        <w:t>10 puan)</w:t>
      </w:r>
    </w:p>
    <w:p w:rsidR="00FD20B4" w:rsidRDefault="00FD20B4" w:rsidP="00875D23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875D23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875D23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875D23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875D23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035F69">
      <w:pPr>
        <w:pStyle w:val="ListParagraph"/>
        <w:numPr>
          <w:ilvl w:val="0"/>
          <w:numId w:val="1"/>
        </w:numPr>
        <w:spacing w:after="0" w:line="240" w:lineRule="atLeast"/>
        <w:rPr>
          <w:rFonts w:ascii="Times New Roman" w:hAnsi="Times New Roman"/>
        </w:rPr>
      </w:pPr>
      <w:r w:rsidRPr="00B54628">
        <w:rPr>
          <w:rFonts w:ascii="Times New Roman" w:hAnsi="Times New Roman"/>
          <w:b/>
        </w:rPr>
        <w:t>Aşağıda tabloda sıralanan özelliklerin hangi bilgi türüne ait olduğunu bularak işaretleyiniz</w:t>
      </w:r>
      <w:r>
        <w:rPr>
          <w:rFonts w:ascii="Times New Roman" w:hAnsi="Times New Roman"/>
        </w:rPr>
        <w:t>.(10 puan)</w:t>
      </w:r>
    </w:p>
    <w:p w:rsidR="00FD20B4" w:rsidRDefault="00FD20B4" w:rsidP="006D6B1F">
      <w:pPr>
        <w:pStyle w:val="ListParagraph"/>
        <w:spacing w:after="0" w:line="240" w:lineRule="atLeast"/>
        <w:rPr>
          <w:rFonts w:ascii="Times New Roman" w:hAnsi="Times New Roman"/>
        </w:rPr>
      </w:pPr>
    </w:p>
    <w:tbl>
      <w:tblPr>
        <w:tblW w:w="9977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89"/>
        <w:gridCol w:w="1704"/>
        <w:gridCol w:w="1419"/>
        <w:gridCol w:w="1561"/>
        <w:gridCol w:w="1504"/>
      </w:tblGrid>
      <w:tr w:rsidR="00FD20B4" w:rsidRPr="00AE52BC" w:rsidTr="00AE52BC">
        <w:trPr>
          <w:trHeight w:val="247"/>
        </w:trPr>
        <w:tc>
          <w:tcPr>
            <w:tcW w:w="3789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  <w:b/>
              </w:rPr>
            </w:pPr>
            <w:r w:rsidRPr="00AE52BC">
              <w:rPr>
                <w:rFonts w:ascii="Times New Roman" w:hAnsi="Times New Roman"/>
                <w:b/>
              </w:rPr>
              <w:t>Bilginin özelliği</w:t>
            </w:r>
          </w:p>
        </w:tc>
        <w:tc>
          <w:tcPr>
            <w:tcW w:w="1704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  <w:b/>
              </w:rPr>
            </w:pPr>
            <w:r w:rsidRPr="00AE52BC">
              <w:rPr>
                <w:rFonts w:ascii="Times New Roman" w:hAnsi="Times New Roman"/>
                <w:b/>
              </w:rPr>
              <w:t>Gündelik bilgi</w:t>
            </w:r>
          </w:p>
        </w:tc>
        <w:tc>
          <w:tcPr>
            <w:tcW w:w="1419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  <w:b/>
              </w:rPr>
            </w:pPr>
            <w:r w:rsidRPr="00AE52BC">
              <w:rPr>
                <w:rFonts w:ascii="Times New Roman" w:hAnsi="Times New Roman"/>
                <w:b/>
              </w:rPr>
              <w:t>Teknik bilgi</w:t>
            </w:r>
          </w:p>
        </w:tc>
        <w:tc>
          <w:tcPr>
            <w:tcW w:w="1561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  <w:b/>
              </w:rPr>
            </w:pPr>
            <w:r w:rsidRPr="00AE52BC">
              <w:rPr>
                <w:rFonts w:ascii="Times New Roman" w:hAnsi="Times New Roman"/>
                <w:b/>
              </w:rPr>
              <w:t>Sanatsal bilgi</w:t>
            </w:r>
          </w:p>
        </w:tc>
        <w:tc>
          <w:tcPr>
            <w:tcW w:w="1504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  <w:b/>
              </w:rPr>
            </w:pPr>
            <w:r w:rsidRPr="00AE52BC">
              <w:rPr>
                <w:rFonts w:ascii="Times New Roman" w:hAnsi="Times New Roman"/>
                <w:b/>
              </w:rPr>
              <w:t>Dinsel bilgi</w:t>
            </w:r>
          </w:p>
        </w:tc>
      </w:tr>
      <w:tr w:rsidR="00FD20B4" w:rsidRPr="00AE52BC" w:rsidTr="00AE52BC">
        <w:trPr>
          <w:trHeight w:val="301"/>
        </w:trPr>
        <w:tc>
          <w:tcPr>
            <w:tcW w:w="3789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  <w:r w:rsidRPr="00AE52BC">
              <w:rPr>
                <w:rFonts w:ascii="Times New Roman" w:hAnsi="Times New Roman"/>
              </w:rPr>
              <w:t>Doğmalara dayanır.</w:t>
            </w:r>
          </w:p>
        </w:tc>
        <w:tc>
          <w:tcPr>
            <w:tcW w:w="1704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</w:p>
        </w:tc>
        <w:tc>
          <w:tcPr>
            <w:tcW w:w="1419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</w:p>
        </w:tc>
        <w:tc>
          <w:tcPr>
            <w:tcW w:w="1561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</w:p>
        </w:tc>
        <w:tc>
          <w:tcPr>
            <w:tcW w:w="1504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</w:p>
        </w:tc>
      </w:tr>
      <w:tr w:rsidR="00FD20B4" w:rsidRPr="00AE52BC" w:rsidTr="00AE52BC">
        <w:trPr>
          <w:trHeight w:val="301"/>
        </w:trPr>
        <w:tc>
          <w:tcPr>
            <w:tcW w:w="3789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  <w:r w:rsidRPr="00AE52BC">
              <w:rPr>
                <w:rFonts w:ascii="Times New Roman" w:hAnsi="Times New Roman"/>
              </w:rPr>
              <w:t>Deneyimler sonucu ortaya çıkar.</w:t>
            </w:r>
          </w:p>
        </w:tc>
        <w:tc>
          <w:tcPr>
            <w:tcW w:w="1704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</w:p>
        </w:tc>
        <w:tc>
          <w:tcPr>
            <w:tcW w:w="1419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</w:p>
        </w:tc>
        <w:tc>
          <w:tcPr>
            <w:tcW w:w="1561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</w:p>
        </w:tc>
        <w:tc>
          <w:tcPr>
            <w:tcW w:w="1504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</w:p>
        </w:tc>
      </w:tr>
      <w:tr w:rsidR="00FD20B4" w:rsidRPr="00AE52BC" w:rsidTr="00AE52BC">
        <w:trPr>
          <w:trHeight w:val="283"/>
        </w:trPr>
        <w:tc>
          <w:tcPr>
            <w:tcW w:w="3789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  <w:r w:rsidRPr="00AE52BC">
              <w:rPr>
                <w:rFonts w:ascii="Times New Roman" w:hAnsi="Times New Roman"/>
              </w:rPr>
              <w:t>Bilimin pratikte yararlı olmasını sağlar.</w:t>
            </w:r>
          </w:p>
        </w:tc>
        <w:tc>
          <w:tcPr>
            <w:tcW w:w="1704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</w:p>
        </w:tc>
        <w:tc>
          <w:tcPr>
            <w:tcW w:w="1419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</w:p>
        </w:tc>
        <w:tc>
          <w:tcPr>
            <w:tcW w:w="1561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</w:p>
        </w:tc>
        <w:tc>
          <w:tcPr>
            <w:tcW w:w="1504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</w:p>
        </w:tc>
      </w:tr>
      <w:tr w:rsidR="00FD20B4" w:rsidRPr="00AE52BC" w:rsidTr="00AE52BC">
        <w:trPr>
          <w:trHeight w:val="301"/>
        </w:trPr>
        <w:tc>
          <w:tcPr>
            <w:tcW w:w="3789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  <w:r w:rsidRPr="00AE52BC">
              <w:rPr>
                <w:rFonts w:ascii="Times New Roman" w:hAnsi="Times New Roman"/>
              </w:rPr>
              <w:t>Güzeli ortaya koymaya çalışır.</w:t>
            </w:r>
          </w:p>
        </w:tc>
        <w:tc>
          <w:tcPr>
            <w:tcW w:w="1704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</w:p>
        </w:tc>
        <w:tc>
          <w:tcPr>
            <w:tcW w:w="1419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</w:p>
        </w:tc>
        <w:tc>
          <w:tcPr>
            <w:tcW w:w="1561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</w:p>
        </w:tc>
        <w:tc>
          <w:tcPr>
            <w:tcW w:w="1504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</w:p>
        </w:tc>
      </w:tr>
      <w:tr w:rsidR="00FD20B4" w:rsidRPr="00AE52BC" w:rsidTr="00AE52BC">
        <w:trPr>
          <w:trHeight w:val="301"/>
        </w:trPr>
        <w:tc>
          <w:tcPr>
            <w:tcW w:w="3789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  <w:r w:rsidRPr="00AE52BC">
              <w:rPr>
                <w:rFonts w:ascii="Times New Roman" w:hAnsi="Times New Roman"/>
              </w:rPr>
              <w:t>Bilgi aktı inançtır.</w:t>
            </w:r>
          </w:p>
        </w:tc>
        <w:tc>
          <w:tcPr>
            <w:tcW w:w="1704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</w:p>
        </w:tc>
        <w:tc>
          <w:tcPr>
            <w:tcW w:w="1419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</w:p>
        </w:tc>
        <w:tc>
          <w:tcPr>
            <w:tcW w:w="1561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</w:p>
        </w:tc>
        <w:tc>
          <w:tcPr>
            <w:tcW w:w="1504" w:type="dxa"/>
          </w:tcPr>
          <w:p w:rsidR="00FD20B4" w:rsidRPr="00AE52BC" w:rsidRDefault="00FD20B4" w:rsidP="00AE52BC">
            <w:pPr>
              <w:pStyle w:val="ListParagraph"/>
              <w:spacing w:after="0" w:line="240" w:lineRule="atLeast"/>
              <w:ind w:left="0"/>
              <w:rPr>
                <w:rFonts w:ascii="Times New Roman" w:hAnsi="Times New Roman"/>
              </w:rPr>
            </w:pPr>
          </w:p>
        </w:tc>
      </w:tr>
    </w:tbl>
    <w:p w:rsidR="00FD20B4" w:rsidRPr="0007684C" w:rsidRDefault="00FD20B4" w:rsidP="0007684C">
      <w:pPr>
        <w:spacing w:after="0" w:line="240" w:lineRule="atLeast"/>
        <w:rPr>
          <w:rFonts w:ascii="Times New Roman" w:hAnsi="Times New Roman"/>
        </w:rPr>
      </w:pPr>
    </w:p>
    <w:p w:rsidR="00FD20B4" w:rsidRPr="00B54628" w:rsidRDefault="00FD20B4" w:rsidP="00035F69">
      <w:pPr>
        <w:pStyle w:val="ListParagraph"/>
        <w:numPr>
          <w:ilvl w:val="0"/>
          <w:numId w:val="1"/>
        </w:numPr>
        <w:spacing w:after="0" w:line="240" w:lineRule="atLeast"/>
        <w:rPr>
          <w:rFonts w:ascii="Times New Roman" w:hAnsi="Times New Roman"/>
          <w:b/>
        </w:rPr>
      </w:pPr>
      <w:r w:rsidRPr="00B54628">
        <w:rPr>
          <w:rFonts w:ascii="Times New Roman" w:hAnsi="Times New Roman"/>
          <w:b/>
        </w:rPr>
        <w:t>Aşağıdaki cümleleri uygun sözcüklerle tamamlayınız.(10 puan)</w:t>
      </w:r>
    </w:p>
    <w:p w:rsidR="00FD20B4" w:rsidRPr="00B54628" w:rsidRDefault="00FD20B4" w:rsidP="006D6B1F">
      <w:pPr>
        <w:pStyle w:val="ListParagraph"/>
        <w:spacing w:after="0" w:line="240" w:lineRule="atLeast"/>
        <w:rPr>
          <w:rFonts w:ascii="Times New Roman" w:hAnsi="Times New Roman"/>
          <w:b/>
        </w:rPr>
      </w:pPr>
    </w:p>
    <w:p w:rsidR="00FD20B4" w:rsidRDefault="00FD20B4" w:rsidP="006D6B1F">
      <w:pPr>
        <w:pStyle w:val="ListParagraph"/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Felsefenin kökeni insanın …………………………..duygusudur.</w:t>
      </w:r>
    </w:p>
    <w:p w:rsidR="00FD20B4" w:rsidRDefault="00FD20B4" w:rsidP="006D6B1F">
      <w:pPr>
        <w:pStyle w:val="ListParagraph"/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Felsefenin bilgi konusunu ele alan dalına……………………………………….adı verilir.</w:t>
      </w:r>
    </w:p>
    <w:p w:rsidR="00FD20B4" w:rsidRDefault="00FD20B4" w:rsidP="006D6B1F">
      <w:pPr>
        <w:pStyle w:val="ListParagraph"/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Felsefe ………………………………….dinamizmine bağlı bir etkinliktir.</w:t>
      </w:r>
    </w:p>
    <w:p w:rsidR="00FD20B4" w:rsidRDefault="00FD20B4" w:rsidP="006D6B1F">
      <w:pPr>
        <w:pStyle w:val="ListParagraph"/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…………………………….felsefenin temel sorusudur.</w:t>
      </w:r>
    </w:p>
    <w:p w:rsidR="00FD20B4" w:rsidRDefault="00FD20B4" w:rsidP="006D6B1F">
      <w:pPr>
        <w:pStyle w:val="ListParagraph"/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Felsefenin varlıkla ilgilenen dalına…………………………..denir.</w:t>
      </w:r>
    </w:p>
    <w:p w:rsidR="00FD20B4" w:rsidRDefault="00FD20B4" w:rsidP="006D6B1F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035F69">
      <w:pPr>
        <w:pStyle w:val="ListParagraph"/>
        <w:numPr>
          <w:ilvl w:val="0"/>
          <w:numId w:val="1"/>
        </w:numPr>
        <w:spacing w:after="0" w:line="240" w:lineRule="atLeast"/>
        <w:rPr>
          <w:rFonts w:ascii="Times New Roman" w:hAnsi="Times New Roman"/>
        </w:rPr>
      </w:pPr>
      <w:r w:rsidRPr="00B54628">
        <w:rPr>
          <w:rFonts w:ascii="Times New Roman" w:hAnsi="Times New Roman"/>
          <w:b/>
        </w:rPr>
        <w:t>Bilimsel bilginin özelliklerini yazınız</w:t>
      </w:r>
      <w:r>
        <w:rPr>
          <w:rFonts w:ascii="Times New Roman" w:hAnsi="Times New Roman"/>
        </w:rPr>
        <w:t>.(10 puan)</w:t>
      </w:r>
    </w:p>
    <w:p w:rsidR="00FD20B4" w:rsidRDefault="00FD20B4" w:rsidP="001D2072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1D2072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1D2072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1D2072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1D2072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1D2072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1D2072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1D2072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1D2072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035F69">
      <w:pPr>
        <w:pStyle w:val="ListParagraph"/>
        <w:numPr>
          <w:ilvl w:val="0"/>
          <w:numId w:val="1"/>
        </w:numPr>
        <w:spacing w:after="0" w:line="240" w:lineRule="atLeast"/>
        <w:rPr>
          <w:rFonts w:ascii="Times New Roman" w:hAnsi="Times New Roman"/>
        </w:rPr>
      </w:pPr>
      <w:r w:rsidRPr="00B54628">
        <w:rPr>
          <w:rFonts w:ascii="Times New Roman" w:hAnsi="Times New Roman"/>
          <w:b/>
        </w:rPr>
        <w:t>Bilginin doğruluk ölçütlerini yazınız</w:t>
      </w:r>
      <w:r>
        <w:rPr>
          <w:rFonts w:ascii="Times New Roman" w:hAnsi="Times New Roman"/>
        </w:rPr>
        <w:t>.(10 puan)</w:t>
      </w:r>
    </w:p>
    <w:p w:rsidR="00FD20B4" w:rsidRDefault="00FD20B4" w:rsidP="006D6B1F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6D6B1F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6D6B1F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6D6B1F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6D6B1F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Pr="0007684C" w:rsidRDefault="00FD20B4" w:rsidP="0007684C">
      <w:pPr>
        <w:spacing w:after="0" w:line="240" w:lineRule="atLeast"/>
        <w:rPr>
          <w:rFonts w:ascii="Times New Roman" w:hAnsi="Times New Roman"/>
        </w:rPr>
      </w:pPr>
    </w:p>
    <w:p w:rsidR="00FD20B4" w:rsidRDefault="00FD20B4" w:rsidP="006D6B1F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035F69">
      <w:pPr>
        <w:pStyle w:val="ListParagraph"/>
        <w:numPr>
          <w:ilvl w:val="0"/>
          <w:numId w:val="1"/>
        </w:numPr>
        <w:spacing w:after="0" w:line="240" w:lineRule="atLeast"/>
        <w:rPr>
          <w:rFonts w:ascii="Times New Roman" w:hAnsi="Times New Roman"/>
        </w:rPr>
      </w:pPr>
      <w:r w:rsidRPr="00B54628">
        <w:rPr>
          <w:rFonts w:ascii="Times New Roman" w:hAnsi="Times New Roman"/>
          <w:b/>
        </w:rPr>
        <w:t>Septik(kuşkucu) filozofların isimlerini yazınız</w:t>
      </w:r>
      <w:r>
        <w:rPr>
          <w:rFonts w:ascii="Times New Roman" w:hAnsi="Times New Roman"/>
        </w:rPr>
        <w:t>.(10 puan)</w:t>
      </w:r>
    </w:p>
    <w:p w:rsidR="00FD20B4" w:rsidRDefault="00FD20B4" w:rsidP="00C7299A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C7299A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C7299A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C7299A">
      <w:pPr>
        <w:spacing w:after="0" w:line="240" w:lineRule="atLeast"/>
        <w:rPr>
          <w:rFonts w:ascii="Times New Roman" w:hAnsi="Times New Roman"/>
        </w:rPr>
      </w:pPr>
    </w:p>
    <w:p w:rsidR="00FD20B4" w:rsidRPr="00C7299A" w:rsidRDefault="00FD20B4" w:rsidP="00C7299A">
      <w:pPr>
        <w:spacing w:after="0" w:line="240" w:lineRule="atLeast"/>
        <w:rPr>
          <w:rFonts w:ascii="Times New Roman" w:hAnsi="Times New Roman"/>
        </w:rPr>
      </w:pPr>
    </w:p>
    <w:p w:rsidR="00FD20B4" w:rsidRDefault="00FD20B4" w:rsidP="00035F69">
      <w:pPr>
        <w:pStyle w:val="ListParagraph"/>
        <w:numPr>
          <w:ilvl w:val="0"/>
          <w:numId w:val="1"/>
        </w:numPr>
        <w:spacing w:after="0" w:line="240" w:lineRule="atLeast"/>
        <w:rPr>
          <w:rFonts w:ascii="Times New Roman" w:hAnsi="Times New Roman"/>
        </w:rPr>
        <w:sectPr w:rsidR="00FD20B4" w:rsidSect="00035F6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20B4" w:rsidRPr="0007684C" w:rsidRDefault="00FD20B4" w:rsidP="0007684C">
      <w:pPr>
        <w:pStyle w:val="ListParagraph"/>
        <w:numPr>
          <w:ilvl w:val="0"/>
          <w:numId w:val="1"/>
        </w:numPr>
        <w:spacing w:after="0" w:line="240" w:lineRule="atLeast"/>
        <w:rPr>
          <w:rFonts w:ascii="Times New Roman" w:hAnsi="Times New Roman"/>
        </w:rPr>
      </w:pPr>
    </w:p>
    <w:p w:rsidR="00FD20B4" w:rsidRPr="0007684C" w:rsidRDefault="00FD20B4" w:rsidP="0007684C">
      <w:p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i/>
          <w:u w:val="single"/>
        </w:rPr>
        <w:t xml:space="preserve"> </w:t>
      </w:r>
      <w:r w:rsidRPr="0007684C">
        <w:rPr>
          <w:rFonts w:ascii="Times New Roman" w:hAnsi="Times New Roman"/>
          <w:i/>
          <w:u w:val="single"/>
        </w:rPr>
        <w:t xml:space="preserve">         A)</w:t>
      </w:r>
      <w:r w:rsidRPr="0007684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  <w:r w:rsidRPr="0007684C">
        <w:rPr>
          <w:rFonts w:ascii="Times New Roman" w:hAnsi="Times New Roman"/>
          <w:b/>
        </w:rPr>
        <w:t>Aşağıdakilerden hangisi filozoflar için söylendiğinde yanlış olur?</w:t>
      </w:r>
      <w:r w:rsidRPr="0007684C">
        <w:rPr>
          <w:rFonts w:ascii="Times New Roman" w:hAnsi="Times New Roman"/>
        </w:rPr>
        <w:t xml:space="preserve"> (5 puan)</w:t>
      </w:r>
    </w:p>
    <w:p w:rsidR="00FD20B4" w:rsidRDefault="00FD20B4" w:rsidP="00036264">
      <w:pPr>
        <w:pStyle w:val="ListParagraph"/>
        <w:numPr>
          <w:ilvl w:val="0"/>
          <w:numId w:val="2"/>
        </w:num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Filozof hikmet sahibi insanlardır.</w:t>
      </w:r>
    </w:p>
    <w:p w:rsidR="00FD20B4" w:rsidRDefault="00FD20B4" w:rsidP="00036264">
      <w:pPr>
        <w:pStyle w:val="ListParagraph"/>
        <w:numPr>
          <w:ilvl w:val="0"/>
          <w:numId w:val="2"/>
        </w:num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Filozoflar hikmete ulaşmaya çalışırlar.</w:t>
      </w:r>
    </w:p>
    <w:p w:rsidR="00FD20B4" w:rsidRDefault="00FD20B4" w:rsidP="00036264">
      <w:pPr>
        <w:pStyle w:val="ListParagraph"/>
        <w:numPr>
          <w:ilvl w:val="0"/>
          <w:numId w:val="2"/>
        </w:num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Filozoflar hikmeti seven kişilerdir.</w:t>
      </w:r>
    </w:p>
    <w:p w:rsidR="00FD20B4" w:rsidRDefault="00FD20B4" w:rsidP="00036264">
      <w:pPr>
        <w:pStyle w:val="ListParagraph"/>
        <w:numPr>
          <w:ilvl w:val="0"/>
          <w:numId w:val="2"/>
        </w:num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Filozoflar hakim oldukları iddiasındadır.</w:t>
      </w:r>
    </w:p>
    <w:p w:rsidR="00FD20B4" w:rsidRDefault="00FD20B4" w:rsidP="00036264">
      <w:pPr>
        <w:pStyle w:val="ListParagraph"/>
        <w:numPr>
          <w:ilvl w:val="0"/>
          <w:numId w:val="2"/>
        </w:num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Filozoflar bilgi arayışındadırlar.</w:t>
      </w:r>
    </w:p>
    <w:p w:rsidR="00FD20B4" w:rsidRDefault="00FD20B4" w:rsidP="0007684C">
      <w:pPr>
        <w:pStyle w:val="ListParagraph"/>
        <w:spacing w:after="0" w:line="240" w:lineRule="atLeast"/>
        <w:ind w:left="1080"/>
        <w:rPr>
          <w:rFonts w:ascii="Times New Roman" w:hAnsi="Times New Roman"/>
        </w:rPr>
      </w:pPr>
    </w:p>
    <w:p w:rsidR="00FD20B4" w:rsidRDefault="00FD20B4" w:rsidP="0007684C">
      <w:p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i/>
          <w:u w:val="single"/>
        </w:rPr>
        <w:t xml:space="preserve">          </w:t>
      </w:r>
      <w:r w:rsidRPr="0007684C">
        <w:rPr>
          <w:rFonts w:ascii="Times New Roman" w:hAnsi="Times New Roman"/>
          <w:i/>
          <w:u w:val="single"/>
        </w:rPr>
        <w:t>B)</w:t>
      </w:r>
      <w:r>
        <w:rPr>
          <w:rFonts w:ascii="Times New Roman" w:hAnsi="Times New Roman"/>
        </w:rPr>
        <w:t xml:space="preserve"> Aşağıdakilerden hangi bilgi oluşumundaki aktlardan biri değildir?(5 puan)</w:t>
      </w:r>
    </w:p>
    <w:p w:rsidR="00FD20B4" w:rsidRDefault="00FD20B4" w:rsidP="0007684C">
      <w:p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a) Düşünme aktı</w:t>
      </w:r>
    </w:p>
    <w:p w:rsidR="00FD20B4" w:rsidRDefault="00FD20B4" w:rsidP="0007684C">
      <w:p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b) Anlama aktı</w:t>
      </w:r>
    </w:p>
    <w:p w:rsidR="00FD20B4" w:rsidRDefault="00FD20B4" w:rsidP="0007684C">
      <w:p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c) Açıklama aktı</w:t>
      </w:r>
    </w:p>
    <w:p w:rsidR="00FD20B4" w:rsidRDefault="00FD20B4" w:rsidP="0007684C">
      <w:p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d)Düşünme aktı</w:t>
      </w:r>
    </w:p>
    <w:p w:rsidR="00FD20B4" w:rsidRPr="005039E3" w:rsidRDefault="00FD20B4" w:rsidP="005039E3">
      <w:p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e)Ezberleme aktı</w:t>
      </w:r>
    </w:p>
    <w:p w:rsidR="00FD20B4" w:rsidRDefault="00FD20B4" w:rsidP="008167A9">
      <w:pPr>
        <w:pStyle w:val="NormalWeb"/>
        <w:shd w:val="clear" w:color="auto" w:fill="FFFFFF"/>
        <w:spacing w:before="0" w:beforeAutospacing="0" w:after="0" w:afterAutospacing="0" w:line="292" w:lineRule="atLeast"/>
        <w:ind w:left="1020"/>
      </w:pPr>
    </w:p>
    <w:p w:rsidR="00FD20B4" w:rsidRDefault="00FD20B4" w:rsidP="008167A9">
      <w:pPr>
        <w:pStyle w:val="NormalWeb"/>
        <w:shd w:val="clear" w:color="auto" w:fill="FFFFFF"/>
        <w:spacing w:before="0" w:beforeAutospacing="0" w:after="0" w:afterAutospacing="0" w:line="292" w:lineRule="atLeast"/>
        <w:ind w:left="1020"/>
      </w:pPr>
      <w:r>
        <w:t xml:space="preserve"> </w:t>
      </w:r>
    </w:p>
    <w:p w:rsidR="00FD20B4" w:rsidRDefault="00FD20B4" w:rsidP="00B54628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92" w:lineRule="atLeast"/>
        <w:rPr>
          <w:b/>
        </w:rPr>
      </w:pPr>
    </w:p>
    <w:p w:rsidR="00FD20B4" w:rsidRPr="00B54628" w:rsidRDefault="00FD20B4" w:rsidP="0007684C">
      <w:pPr>
        <w:pStyle w:val="NormalWeb"/>
        <w:shd w:val="clear" w:color="auto" w:fill="FFFFFF"/>
        <w:spacing w:before="0" w:beforeAutospacing="0" w:after="0" w:afterAutospacing="0" w:line="292" w:lineRule="atLeast"/>
        <w:ind w:left="644"/>
        <w:rPr>
          <w:b/>
        </w:rPr>
      </w:pPr>
      <w:r w:rsidRPr="00B54628">
        <w:rPr>
          <w:b/>
        </w:rPr>
        <w:t>Felsefe yaşamımızdaki sorunları değerlendirmemize yardımcı olur.</w:t>
      </w:r>
    </w:p>
    <w:p w:rsidR="00FD20B4" w:rsidRPr="00B54628" w:rsidRDefault="00FD20B4" w:rsidP="00B54628">
      <w:pPr>
        <w:pStyle w:val="NormalWeb"/>
        <w:shd w:val="clear" w:color="auto" w:fill="FFFFFF"/>
        <w:spacing w:before="0" w:beforeAutospacing="0" w:after="0" w:afterAutospacing="0" w:line="292" w:lineRule="atLeast"/>
        <w:rPr>
          <w:b/>
        </w:rPr>
      </w:pPr>
      <w:r w:rsidRPr="00B54628">
        <w:rPr>
          <w:b/>
        </w:rPr>
        <w:t xml:space="preserve">            Felsefe yaşamdaki olayları daha iyi kavramamızı sağlar.</w:t>
      </w:r>
    </w:p>
    <w:p w:rsidR="00FD20B4" w:rsidRPr="00B54628" w:rsidRDefault="00FD20B4" w:rsidP="00B54628">
      <w:pPr>
        <w:pStyle w:val="NormalWeb"/>
        <w:shd w:val="clear" w:color="auto" w:fill="FFFFFF"/>
        <w:spacing w:before="0" w:beforeAutospacing="0" w:after="0" w:afterAutospacing="0" w:line="292" w:lineRule="atLeast"/>
        <w:rPr>
          <w:b/>
        </w:rPr>
      </w:pPr>
      <w:r w:rsidRPr="00B54628">
        <w:rPr>
          <w:b/>
        </w:rPr>
        <w:t xml:space="preserve">            Felsefe yaşamdaki önemli ve önemsiz şeyleri fark etmemizde yardımcı olur.</w:t>
      </w:r>
    </w:p>
    <w:p w:rsidR="00FD20B4" w:rsidRDefault="00FD20B4" w:rsidP="00B54628">
      <w:pPr>
        <w:pStyle w:val="NormalWeb"/>
        <w:shd w:val="clear" w:color="auto" w:fill="FFFFFF"/>
        <w:spacing w:before="0" w:beforeAutospacing="0" w:after="0" w:afterAutospacing="0" w:line="292" w:lineRule="atLeast"/>
      </w:pPr>
      <w:r w:rsidRPr="00B54628">
        <w:rPr>
          <w:i/>
          <w:u w:val="single"/>
        </w:rPr>
        <w:t xml:space="preserve">         A)</w:t>
      </w:r>
      <w:r>
        <w:t xml:space="preserve">  Yukarıda felsefenin insana hangi açıdan yararlı olduğu vurgulanmaktadır?(5 puan)</w:t>
      </w:r>
    </w:p>
    <w:p w:rsidR="00FD20B4" w:rsidRDefault="00FD20B4" w:rsidP="00B5462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92" w:lineRule="atLeast"/>
      </w:pPr>
      <w:r>
        <w:t>Doğrulara ulaşma</w:t>
      </w:r>
    </w:p>
    <w:p w:rsidR="00FD20B4" w:rsidRDefault="00FD20B4" w:rsidP="00B5462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92" w:lineRule="atLeast"/>
      </w:pPr>
      <w:r>
        <w:t>Hayatı anlamlandırma</w:t>
      </w:r>
    </w:p>
    <w:p w:rsidR="00FD20B4" w:rsidRDefault="00FD20B4" w:rsidP="00B5462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92" w:lineRule="atLeast"/>
      </w:pPr>
      <w:r>
        <w:t>Geleceği görme</w:t>
      </w:r>
    </w:p>
    <w:p w:rsidR="00FD20B4" w:rsidRDefault="00FD20B4" w:rsidP="00B5462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92" w:lineRule="atLeast"/>
      </w:pPr>
      <w:r>
        <w:t>Geçmişi yorumlama</w:t>
      </w:r>
    </w:p>
    <w:p w:rsidR="00FD20B4" w:rsidRDefault="00FD20B4" w:rsidP="00B5462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92" w:lineRule="atLeast"/>
      </w:pPr>
      <w:r>
        <w:t xml:space="preserve">Pratikte yarar sağlama </w:t>
      </w:r>
    </w:p>
    <w:p w:rsidR="00FD20B4" w:rsidRDefault="00FD20B4" w:rsidP="00B54628">
      <w:pPr>
        <w:pStyle w:val="NormalWeb"/>
        <w:shd w:val="clear" w:color="auto" w:fill="FFFFFF"/>
        <w:spacing w:before="0" w:beforeAutospacing="0" w:after="0" w:afterAutospacing="0" w:line="292" w:lineRule="atLeast"/>
        <w:ind w:left="1020"/>
      </w:pPr>
    </w:p>
    <w:p w:rsidR="00FD20B4" w:rsidRDefault="00FD20B4" w:rsidP="00B54628">
      <w:pPr>
        <w:pStyle w:val="NormalWeb"/>
        <w:shd w:val="clear" w:color="auto" w:fill="FFFFFF"/>
        <w:spacing w:before="0" w:beforeAutospacing="0" w:after="0" w:afterAutospacing="0" w:line="292" w:lineRule="atLeast"/>
      </w:pPr>
      <w:r w:rsidRPr="00B54628">
        <w:rPr>
          <w:i/>
          <w:u w:val="single"/>
        </w:rPr>
        <w:t xml:space="preserve">         B)</w:t>
      </w:r>
      <w:r>
        <w:t xml:space="preserve"> </w:t>
      </w:r>
      <w:r w:rsidRPr="00B54628">
        <w:rPr>
          <w:b/>
        </w:rPr>
        <w:t>Aşağıdakilerden hangisi bilgi felsefesinin ele aldığı bir problem değildir?(</w:t>
      </w:r>
      <w:r>
        <w:t>5 puan)</w:t>
      </w:r>
    </w:p>
    <w:p w:rsidR="00FD20B4" w:rsidRDefault="00FD20B4" w:rsidP="00B54628">
      <w:pPr>
        <w:pStyle w:val="NormalWeb"/>
        <w:shd w:val="clear" w:color="auto" w:fill="FFFFFF"/>
        <w:spacing w:before="0" w:beforeAutospacing="0" w:after="0" w:afterAutospacing="0" w:line="292" w:lineRule="atLeast"/>
        <w:ind w:left="709" w:hanging="709"/>
      </w:pPr>
      <w:r>
        <w:t xml:space="preserve">          a) Doğru bilgi mümkün mü?</w:t>
      </w:r>
    </w:p>
    <w:p w:rsidR="00FD20B4" w:rsidRDefault="00FD20B4" w:rsidP="00B54628">
      <w:pPr>
        <w:pStyle w:val="NormalWeb"/>
        <w:shd w:val="clear" w:color="auto" w:fill="FFFFFF"/>
        <w:spacing w:before="0" w:beforeAutospacing="0" w:after="0" w:afterAutospacing="0" w:line="292" w:lineRule="atLeast"/>
        <w:ind w:left="709" w:hanging="709"/>
      </w:pPr>
      <w:r>
        <w:t xml:space="preserve">          b) Bilginin kaynağı nedir)</w:t>
      </w:r>
    </w:p>
    <w:p w:rsidR="00FD20B4" w:rsidRDefault="00FD20B4" w:rsidP="00B54628">
      <w:pPr>
        <w:pStyle w:val="NormalWeb"/>
        <w:shd w:val="clear" w:color="auto" w:fill="FFFFFF"/>
        <w:spacing w:before="0" w:beforeAutospacing="0" w:after="0" w:afterAutospacing="0" w:line="292" w:lineRule="atLeast"/>
        <w:ind w:left="709" w:hanging="709"/>
      </w:pPr>
      <w:r>
        <w:t xml:space="preserve">          c) İnsan zihninin işlevleri nelerdir?</w:t>
      </w:r>
    </w:p>
    <w:p w:rsidR="00FD20B4" w:rsidRDefault="00FD20B4" w:rsidP="00B54628">
      <w:pPr>
        <w:pStyle w:val="NormalWeb"/>
        <w:shd w:val="clear" w:color="auto" w:fill="FFFFFF"/>
        <w:spacing w:before="0" w:beforeAutospacing="0" w:after="0" w:afterAutospacing="0" w:line="292" w:lineRule="atLeast"/>
        <w:ind w:left="709" w:hanging="709"/>
      </w:pPr>
      <w:r>
        <w:t xml:space="preserve">          d) Bilgi nedir?</w:t>
      </w:r>
    </w:p>
    <w:p w:rsidR="00FD20B4" w:rsidRPr="00B54628" w:rsidRDefault="00FD20B4" w:rsidP="00B54628">
      <w:pPr>
        <w:pStyle w:val="NormalWeb"/>
        <w:shd w:val="clear" w:color="auto" w:fill="FFFFFF"/>
        <w:spacing w:before="0" w:beforeAutospacing="0" w:after="0" w:afterAutospacing="0" w:line="292" w:lineRule="atLeast"/>
        <w:ind w:left="709" w:hanging="709"/>
      </w:pPr>
      <w:r>
        <w:t xml:space="preserve">          e) Doğru bilginin ölçütleri nelerdir?</w:t>
      </w:r>
    </w:p>
    <w:p w:rsidR="00FD20B4" w:rsidRDefault="00FD20B4" w:rsidP="00B54628">
      <w:pPr>
        <w:pStyle w:val="NormalWeb"/>
        <w:shd w:val="clear" w:color="auto" w:fill="FFFFFF"/>
        <w:spacing w:before="0" w:beforeAutospacing="0" w:after="0" w:afterAutospacing="0" w:line="292" w:lineRule="atLeast"/>
        <w:ind w:left="1020"/>
      </w:pPr>
    </w:p>
    <w:p w:rsidR="00FD20B4" w:rsidRPr="00036264" w:rsidRDefault="00FD20B4" w:rsidP="00036264">
      <w:pPr>
        <w:spacing w:after="0" w:line="240" w:lineRule="atLeast"/>
        <w:rPr>
          <w:rFonts w:ascii="Times New Roman" w:hAnsi="Times New Roman"/>
        </w:rPr>
      </w:pPr>
    </w:p>
    <w:p w:rsidR="00FD20B4" w:rsidRDefault="00FD20B4" w:rsidP="00036264">
      <w:pPr>
        <w:pStyle w:val="ListParagraph"/>
        <w:spacing w:after="0" w:line="240" w:lineRule="atLeast"/>
        <w:rPr>
          <w:rFonts w:ascii="Times New Roman" w:hAnsi="Times New Roman"/>
        </w:rPr>
        <w:sectPr w:rsidR="00FD20B4" w:rsidSect="008167A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20B4" w:rsidRDefault="00FD20B4" w:rsidP="00E3690D">
      <w:pPr>
        <w:rPr>
          <w:sz w:val="18"/>
          <w:szCs w:val="18"/>
        </w:rPr>
      </w:pPr>
      <w:hyperlink r:id="rId5" w:history="1">
        <w:r>
          <w:rPr>
            <w:rStyle w:val="Hyperlink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</w:p>
    <w:p w:rsidR="00FD20B4" w:rsidRDefault="00FD20B4" w:rsidP="00036264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C7299A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Default="00FD20B4" w:rsidP="00C7299A">
      <w:pPr>
        <w:pStyle w:val="ListParagraph"/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Başarılar Dileriz.</w:t>
      </w:r>
    </w:p>
    <w:p w:rsidR="00FD20B4" w:rsidRDefault="00FD20B4" w:rsidP="00C7299A">
      <w:pPr>
        <w:pStyle w:val="ListParagraph"/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Felsefe Zümresi</w:t>
      </w:r>
    </w:p>
    <w:p w:rsidR="00FD20B4" w:rsidRDefault="00FD20B4" w:rsidP="00035F69">
      <w:pPr>
        <w:spacing w:after="0" w:line="240" w:lineRule="atLeast"/>
        <w:rPr>
          <w:rFonts w:ascii="Times New Roman" w:hAnsi="Times New Roman"/>
        </w:rPr>
      </w:pPr>
    </w:p>
    <w:p w:rsidR="00FD20B4" w:rsidRPr="00035F69" w:rsidRDefault="00FD20B4" w:rsidP="00035F69">
      <w:pPr>
        <w:spacing w:after="0" w:line="240" w:lineRule="atLeast"/>
        <w:rPr>
          <w:rFonts w:ascii="Times New Roman" w:hAnsi="Times New Roman"/>
        </w:rPr>
      </w:pPr>
    </w:p>
    <w:p w:rsidR="00FD20B4" w:rsidRPr="00035F69" w:rsidRDefault="00FD20B4" w:rsidP="00035F69">
      <w:pPr>
        <w:pStyle w:val="ListParagraph"/>
        <w:spacing w:after="0" w:line="240" w:lineRule="atLeast"/>
        <w:rPr>
          <w:rFonts w:ascii="Times New Roman" w:hAnsi="Times New Roman"/>
        </w:rPr>
      </w:pPr>
    </w:p>
    <w:p w:rsidR="00FD20B4" w:rsidRPr="00035F69" w:rsidRDefault="00FD20B4" w:rsidP="00035F69">
      <w:pPr>
        <w:spacing w:after="0" w:line="240" w:lineRule="atLeast"/>
        <w:rPr>
          <w:rFonts w:ascii="Times New Roman" w:hAnsi="Times New Roman"/>
        </w:rPr>
      </w:pPr>
    </w:p>
    <w:sectPr w:rsidR="00FD20B4" w:rsidRPr="00035F69" w:rsidSect="008167A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21C55"/>
    <w:multiLevelType w:val="hybridMultilevel"/>
    <w:tmpl w:val="60E6E5B2"/>
    <w:lvl w:ilvl="0" w:tplc="CEA65DA8">
      <w:start w:val="1"/>
      <w:numFmt w:val="lowerLetter"/>
      <w:lvlText w:val="%1)"/>
      <w:lvlJc w:val="left"/>
      <w:pPr>
        <w:ind w:left="10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">
    <w:nsid w:val="28724F18"/>
    <w:multiLevelType w:val="hybridMultilevel"/>
    <w:tmpl w:val="222663AA"/>
    <w:lvl w:ilvl="0" w:tplc="068EE9C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0511680"/>
    <w:multiLevelType w:val="hybridMultilevel"/>
    <w:tmpl w:val="1A9885AC"/>
    <w:lvl w:ilvl="0" w:tplc="5950C6D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7E123DCB"/>
    <w:multiLevelType w:val="hybridMultilevel"/>
    <w:tmpl w:val="6EE6D14C"/>
    <w:lvl w:ilvl="0" w:tplc="40D82750">
      <w:start w:val="1"/>
      <w:numFmt w:val="upperLetter"/>
      <w:lvlText w:val="%1)"/>
      <w:lvlJc w:val="left"/>
      <w:pPr>
        <w:ind w:left="928" w:hanging="360"/>
      </w:pPr>
      <w:rPr>
        <w:rFonts w:cs="Times New Roman" w:hint="default"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1B54"/>
    <w:rsid w:val="00035F69"/>
    <w:rsid w:val="00036264"/>
    <w:rsid w:val="0007684C"/>
    <w:rsid w:val="001D2072"/>
    <w:rsid w:val="002A30E1"/>
    <w:rsid w:val="003929B6"/>
    <w:rsid w:val="00441324"/>
    <w:rsid w:val="005039E3"/>
    <w:rsid w:val="00562495"/>
    <w:rsid w:val="005F395A"/>
    <w:rsid w:val="006D6B1F"/>
    <w:rsid w:val="008167A9"/>
    <w:rsid w:val="00875D23"/>
    <w:rsid w:val="008A0CE7"/>
    <w:rsid w:val="00A5497D"/>
    <w:rsid w:val="00AE52BC"/>
    <w:rsid w:val="00B41B87"/>
    <w:rsid w:val="00B54628"/>
    <w:rsid w:val="00C21B54"/>
    <w:rsid w:val="00C7299A"/>
    <w:rsid w:val="00E3690D"/>
    <w:rsid w:val="00FD2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B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35F69"/>
    <w:pPr>
      <w:ind w:left="720"/>
      <w:contextualSpacing/>
    </w:pPr>
  </w:style>
  <w:style w:type="table" w:styleId="TableGrid">
    <w:name w:val="Table Grid"/>
    <w:basedOn w:val="TableNormal"/>
    <w:uiPriority w:val="99"/>
    <w:rsid w:val="0044132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0362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Strong">
    <w:name w:val="Strong"/>
    <w:basedOn w:val="DefaultParagraphFont"/>
    <w:uiPriority w:val="99"/>
    <w:qFormat/>
    <w:rsid w:val="00562495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E3690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31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145</TotalTime>
  <Pages>3</Pages>
  <Words>429</Words>
  <Characters>2446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Windows-XP</dc:creator>
  <cp:keywords/>
  <dc:description/>
  <cp:lastModifiedBy>BİRSEN</cp:lastModifiedBy>
  <cp:revision>9</cp:revision>
  <cp:lastPrinted>2014-11-19T07:58:00Z</cp:lastPrinted>
  <dcterms:created xsi:type="dcterms:W3CDTF">2014-11-18T19:50:00Z</dcterms:created>
  <dcterms:modified xsi:type="dcterms:W3CDTF">2015-10-25T20:10:00Z</dcterms:modified>
</cp:coreProperties>
</file>