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71" w:rsidRPr="00A07318" w:rsidRDefault="00A51A71" w:rsidP="00A07318">
      <w:pPr>
        <w:jc w:val="center"/>
      </w:pPr>
      <w:r>
        <w:t xml:space="preserve">2016-2017 </w:t>
      </w:r>
      <w:r w:rsidRPr="00A07318">
        <w:t xml:space="preserve"> EĞİTİM/ÖĞRETİM YILI ÇİNE AKÇ</w:t>
      </w:r>
      <w:r>
        <w:t xml:space="preserve">AOVA ANADOLLU LİSESİ 11.SINIFLAR </w:t>
      </w:r>
      <w:bookmarkStart w:id="0" w:name="_GoBack"/>
      <w:bookmarkEnd w:id="0"/>
      <w:r w:rsidRPr="00A07318">
        <w:t xml:space="preserve"> FELSEFE DERSİ I. DÖNEM I. YAZILI YOKLAMA</w:t>
      </w:r>
    </w:p>
    <w:p w:rsidR="00A51A71" w:rsidRPr="00A07318" w:rsidRDefault="00A51A71" w:rsidP="00F81EBB">
      <w:r w:rsidRPr="00A07318">
        <w:t>ADI SOYADI:</w:t>
      </w:r>
      <w:r w:rsidRPr="00A07318">
        <w:tab/>
      </w:r>
      <w:r w:rsidRPr="00A07318">
        <w:tab/>
      </w:r>
      <w:r w:rsidRPr="00A07318">
        <w:tab/>
      </w:r>
      <w:r w:rsidRPr="00A07318">
        <w:tab/>
      </w:r>
      <w:r w:rsidRPr="00A07318">
        <w:tab/>
        <w:t>SINIFI:</w:t>
      </w:r>
      <w:r w:rsidRPr="00A07318">
        <w:tab/>
      </w:r>
      <w:r w:rsidRPr="00A07318">
        <w:tab/>
      </w:r>
      <w:r w:rsidRPr="00A07318">
        <w:tab/>
        <w:t>NUMARASI:</w:t>
      </w:r>
    </w:p>
    <w:p w:rsidR="00A51A71" w:rsidRPr="00A07318" w:rsidRDefault="00A51A71" w:rsidP="00A07318">
      <w:pPr>
        <w:jc w:val="center"/>
      </w:pPr>
      <w:r w:rsidRPr="00A07318">
        <w:t>SORULAR</w:t>
      </w:r>
    </w:p>
    <w:p w:rsidR="00A51A71" w:rsidRPr="00A07318" w:rsidRDefault="00A51A71" w:rsidP="00F81EBB">
      <w:r w:rsidRPr="00A07318">
        <w:t>1.Aşağıdaki tabloda sıralanan özelliklerin hangi bilgi türüne ait olduğunu bularak işaretleyiniz.</w:t>
      </w:r>
      <w:r>
        <w:t>(2*5=10 puan)</w:t>
      </w:r>
    </w:p>
    <w:tbl>
      <w:tblPr>
        <w:tblW w:w="99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9"/>
        <w:gridCol w:w="1704"/>
        <w:gridCol w:w="1419"/>
        <w:gridCol w:w="1561"/>
        <w:gridCol w:w="1504"/>
      </w:tblGrid>
      <w:tr w:rsidR="00A51A71" w:rsidRPr="000E0B6B">
        <w:trPr>
          <w:trHeight w:val="247"/>
        </w:trPr>
        <w:tc>
          <w:tcPr>
            <w:tcW w:w="3789" w:type="dxa"/>
          </w:tcPr>
          <w:p w:rsidR="00A51A71" w:rsidRPr="000E0B6B" w:rsidRDefault="00A51A71" w:rsidP="000E0B6B">
            <w:pPr>
              <w:spacing w:after="0" w:line="240" w:lineRule="atLeast"/>
              <w:rPr>
                <w:b/>
                <w:bCs/>
              </w:rPr>
            </w:pPr>
            <w:r w:rsidRPr="000E0B6B">
              <w:rPr>
                <w:b/>
                <w:bCs/>
              </w:rPr>
              <w:t>Bilginin özelliği</w:t>
            </w:r>
          </w:p>
        </w:tc>
        <w:tc>
          <w:tcPr>
            <w:tcW w:w="1704" w:type="dxa"/>
          </w:tcPr>
          <w:p w:rsidR="00A51A71" w:rsidRPr="000E0B6B" w:rsidRDefault="00A51A71" w:rsidP="000E0B6B">
            <w:pPr>
              <w:spacing w:after="0" w:line="240" w:lineRule="atLeast"/>
              <w:rPr>
                <w:b/>
                <w:bCs/>
              </w:rPr>
            </w:pPr>
            <w:r w:rsidRPr="000E0B6B">
              <w:rPr>
                <w:b/>
                <w:bCs/>
              </w:rPr>
              <w:t>Gündelik bilgi</w:t>
            </w:r>
          </w:p>
        </w:tc>
        <w:tc>
          <w:tcPr>
            <w:tcW w:w="1419" w:type="dxa"/>
          </w:tcPr>
          <w:p w:rsidR="00A51A71" w:rsidRPr="000E0B6B" w:rsidRDefault="00A51A71" w:rsidP="000E0B6B">
            <w:pPr>
              <w:spacing w:after="0" w:line="240" w:lineRule="atLeast"/>
              <w:rPr>
                <w:b/>
                <w:bCs/>
              </w:rPr>
            </w:pPr>
            <w:r w:rsidRPr="000E0B6B">
              <w:rPr>
                <w:b/>
                <w:bCs/>
              </w:rPr>
              <w:t>Teknik bilgi</w:t>
            </w:r>
          </w:p>
        </w:tc>
        <w:tc>
          <w:tcPr>
            <w:tcW w:w="1561" w:type="dxa"/>
          </w:tcPr>
          <w:p w:rsidR="00A51A71" w:rsidRPr="000E0B6B" w:rsidRDefault="00A51A71" w:rsidP="000E0B6B">
            <w:pPr>
              <w:spacing w:after="0" w:line="240" w:lineRule="atLeast"/>
              <w:rPr>
                <w:b/>
                <w:bCs/>
              </w:rPr>
            </w:pPr>
            <w:r w:rsidRPr="000E0B6B">
              <w:rPr>
                <w:b/>
                <w:bCs/>
              </w:rPr>
              <w:t>Sanatsal bilgi</w:t>
            </w:r>
          </w:p>
        </w:tc>
        <w:tc>
          <w:tcPr>
            <w:tcW w:w="1504" w:type="dxa"/>
          </w:tcPr>
          <w:p w:rsidR="00A51A71" w:rsidRPr="000E0B6B" w:rsidRDefault="00A51A71" w:rsidP="000E0B6B">
            <w:pPr>
              <w:spacing w:after="0" w:line="240" w:lineRule="atLeast"/>
              <w:rPr>
                <w:b/>
                <w:bCs/>
              </w:rPr>
            </w:pPr>
            <w:r w:rsidRPr="000E0B6B">
              <w:rPr>
                <w:b/>
                <w:bCs/>
              </w:rPr>
              <w:t>Dinsel bilgi</w:t>
            </w:r>
          </w:p>
        </w:tc>
      </w:tr>
      <w:tr w:rsidR="00A51A71" w:rsidRPr="000E0B6B">
        <w:trPr>
          <w:trHeight w:val="301"/>
        </w:trPr>
        <w:tc>
          <w:tcPr>
            <w:tcW w:w="3789" w:type="dxa"/>
          </w:tcPr>
          <w:p w:rsidR="00A51A71" w:rsidRPr="000E0B6B" w:rsidRDefault="00A51A71" w:rsidP="000E0B6B">
            <w:pPr>
              <w:spacing w:after="0" w:line="240" w:lineRule="atLeast"/>
            </w:pPr>
            <w:r w:rsidRPr="000E0B6B">
              <w:t>Doğmalara dayanır.</w:t>
            </w:r>
          </w:p>
        </w:tc>
        <w:tc>
          <w:tcPr>
            <w:tcW w:w="17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419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61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</w:tr>
      <w:tr w:rsidR="00A51A71" w:rsidRPr="000E0B6B">
        <w:trPr>
          <w:trHeight w:val="301"/>
        </w:trPr>
        <w:tc>
          <w:tcPr>
            <w:tcW w:w="3789" w:type="dxa"/>
          </w:tcPr>
          <w:p w:rsidR="00A51A71" w:rsidRPr="000E0B6B" w:rsidRDefault="00A51A71" w:rsidP="000E0B6B">
            <w:pPr>
              <w:spacing w:after="0" w:line="240" w:lineRule="atLeast"/>
            </w:pPr>
            <w:r w:rsidRPr="000E0B6B">
              <w:t>Deneyimler sonucu ortaya çıkar.</w:t>
            </w:r>
          </w:p>
        </w:tc>
        <w:tc>
          <w:tcPr>
            <w:tcW w:w="17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419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61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</w:tr>
      <w:tr w:rsidR="00A51A71" w:rsidRPr="000E0B6B">
        <w:trPr>
          <w:trHeight w:val="283"/>
        </w:trPr>
        <w:tc>
          <w:tcPr>
            <w:tcW w:w="3789" w:type="dxa"/>
          </w:tcPr>
          <w:p w:rsidR="00A51A71" w:rsidRPr="000E0B6B" w:rsidRDefault="00A51A71" w:rsidP="000E0B6B">
            <w:pPr>
              <w:spacing w:after="0" w:line="240" w:lineRule="atLeast"/>
            </w:pPr>
            <w:r w:rsidRPr="000E0B6B">
              <w:t>Bilimin pratikte yararlı olmasını sağlar.</w:t>
            </w:r>
          </w:p>
        </w:tc>
        <w:tc>
          <w:tcPr>
            <w:tcW w:w="17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419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61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</w:tr>
      <w:tr w:rsidR="00A51A71" w:rsidRPr="000E0B6B">
        <w:trPr>
          <w:trHeight w:val="301"/>
        </w:trPr>
        <w:tc>
          <w:tcPr>
            <w:tcW w:w="3789" w:type="dxa"/>
          </w:tcPr>
          <w:p w:rsidR="00A51A71" w:rsidRPr="000E0B6B" w:rsidRDefault="00A51A71" w:rsidP="000E0B6B">
            <w:pPr>
              <w:spacing w:after="0" w:line="240" w:lineRule="atLeast"/>
            </w:pPr>
            <w:r w:rsidRPr="000E0B6B">
              <w:t>Güzeli ortaya koymaya çalışır.</w:t>
            </w:r>
          </w:p>
        </w:tc>
        <w:tc>
          <w:tcPr>
            <w:tcW w:w="17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419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61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</w:tr>
      <w:tr w:rsidR="00A51A71" w:rsidRPr="000E0B6B">
        <w:trPr>
          <w:trHeight w:val="301"/>
        </w:trPr>
        <w:tc>
          <w:tcPr>
            <w:tcW w:w="3789" w:type="dxa"/>
          </w:tcPr>
          <w:p w:rsidR="00A51A71" w:rsidRPr="000E0B6B" w:rsidRDefault="00A51A71" w:rsidP="000E0B6B">
            <w:pPr>
              <w:spacing w:after="0" w:line="240" w:lineRule="atLeast"/>
            </w:pPr>
            <w:r w:rsidRPr="000E0B6B">
              <w:t>Bilgi aktı inançtır.</w:t>
            </w:r>
          </w:p>
        </w:tc>
        <w:tc>
          <w:tcPr>
            <w:tcW w:w="17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419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61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  <w:tc>
          <w:tcPr>
            <w:tcW w:w="1504" w:type="dxa"/>
          </w:tcPr>
          <w:p w:rsidR="00A51A71" w:rsidRPr="000E0B6B" w:rsidRDefault="00A51A71" w:rsidP="000E0B6B">
            <w:pPr>
              <w:spacing w:after="0" w:line="240" w:lineRule="atLeast"/>
            </w:pPr>
          </w:p>
        </w:tc>
      </w:tr>
    </w:tbl>
    <w:p w:rsidR="00A51A71" w:rsidRPr="00A07318" w:rsidRDefault="00A51A71" w:rsidP="00F81EBB"/>
    <w:p w:rsidR="00A51A71" w:rsidRPr="00A07318" w:rsidRDefault="00A51A71" w:rsidP="00A07318">
      <w:r w:rsidRPr="00A07318">
        <w:t>2. Aşağıdaki önermelerin doğru ya da yanlış olarak değerlendirerek daire içine alınız.</w:t>
      </w:r>
      <w:r>
        <w:t>(2*10=20 puan)</w:t>
      </w:r>
    </w:p>
    <w:p w:rsidR="00A51A71" w:rsidRPr="00A07318" w:rsidRDefault="00A51A71" w:rsidP="00A07318">
      <w:r w:rsidRPr="00A07318">
        <w:t>_Felsefede sorulardan çok cevaplar önemlidir.</w:t>
      </w:r>
      <w:r w:rsidRPr="00A07318">
        <w:tab/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_Felsefe insan yaşamının hiçbir problemiyle ilgilenmez.</w:t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_Temellendirme ileri sürülen görüş için dayanak oluşturmaktır</w:t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_Felsefenin ortak bir tanımı yoktur.</w:t>
      </w:r>
      <w:r w:rsidRPr="00A07318">
        <w:tab/>
      </w:r>
      <w:r w:rsidRPr="00A07318">
        <w:tab/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_Felsefi sorular bilimsel sorulardan farklıdır</w:t>
      </w:r>
      <w:r w:rsidRPr="00A07318">
        <w:tab/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_Apaçıklık doğru bilginin ölçütlerinden biri değildir.</w:t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_Rasyonalizme göre doğru bilginin ölçütü deneydir.</w:t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_Bilginin temel unsurları süje-obje ve bilgi aktıdır.</w:t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_Felsefi bilgiler objektif bilgilerdir.</w:t>
      </w:r>
      <w:r w:rsidRPr="00A07318">
        <w:tab/>
      </w:r>
      <w:r w:rsidRPr="00A07318">
        <w:tab/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A07318">
      <w:r w:rsidRPr="00A07318">
        <w:t>_Felsefe ve bilim ikisi de akla ve mantığa dayanır.</w:t>
      </w:r>
      <w:r w:rsidRPr="00A07318">
        <w:tab/>
      </w:r>
      <w:r w:rsidRPr="00A07318">
        <w:tab/>
      </w:r>
      <w:r w:rsidRPr="00A07318">
        <w:tab/>
      </w:r>
      <w:r w:rsidRPr="00A07318">
        <w:tab/>
        <w:t>D</w:t>
      </w:r>
      <w:r w:rsidRPr="00A07318">
        <w:tab/>
      </w:r>
      <w:r w:rsidRPr="00A07318">
        <w:tab/>
        <w:t>Y</w:t>
      </w:r>
    </w:p>
    <w:p w:rsidR="00A51A71" w:rsidRPr="00A07318" w:rsidRDefault="00A51A71" w:rsidP="00F81EBB">
      <w:r w:rsidRPr="00A07318">
        <w:t>3.Bilginin doğruluk ölçütlerini yazınız.</w:t>
      </w:r>
      <w:r>
        <w:t>(10 puan)</w:t>
      </w:r>
    </w:p>
    <w:p w:rsidR="00A51A71" w:rsidRPr="00A07318" w:rsidRDefault="00A51A71" w:rsidP="00F81EBB"/>
    <w:p w:rsidR="00A51A71" w:rsidRPr="00A07318" w:rsidRDefault="00A51A71" w:rsidP="00F81EBB"/>
    <w:p w:rsidR="00A51A71" w:rsidRPr="00A07318" w:rsidRDefault="00A51A71" w:rsidP="00F81EBB"/>
    <w:p w:rsidR="00A51A71" w:rsidRPr="00A07318" w:rsidRDefault="00A51A71" w:rsidP="00F81EBB"/>
    <w:p w:rsidR="00A51A71" w:rsidRPr="00A07318" w:rsidRDefault="00A51A71" w:rsidP="00F81EBB">
      <w:r w:rsidRPr="00A07318">
        <w:t>4.Felsefi bilginin özellikleri nelerdir? Beşini yazınız.</w:t>
      </w:r>
      <w:r>
        <w:t>(2*5=10 puan)</w:t>
      </w:r>
    </w:p>
    <w:p w:rsidR="00A51A71" w:rsidRPr="00A07318" w:rsidRDefault="00A51A71" w:rsidP="00F81EBB"/>
    <w:p w:rsidR="00A51A71" w:rsidRPr="00A07318" w:rsidRDefault="00A51A71" w:rsidP="00F81EBB"/>
    <w:p w:rsidR="00A51A71" w:rsidRDefault="00A51A71" w:rsidP="00F81EBB"/>
    <w:p w:rsidR="00A51A71" w:rsidRPr="00A07318" w:rsidRDefault="00A51A71" w:rsidP="00F81EBB"/>
    <w:p w:rsidR="00A51A71" w:rsidRPr="00A07318" w:rsidRDefault="00A51A71" w:rsidP="00F81EBB">
      <w:r>
        <w:t>5</w:t>
      </w:r>
      <w:r w:rsidRPr="00A07318">
        <w:t>. Bilimsel bilginin özellikleri nelerdir? Beşini yazınız.</w:t>
      </w:r>
      <w:r>
        <w:t>(2*5=10 puan)</w:t>
      </w:r>
    </w:p>
    <w:p w:rsidR="00A51A71" w:rsidRPr="00A07318" w:rsidRDefault="00A51A71" w:rsidP="00F81EBB"/>
    <w:p w:rsidR="00A51A71" w:rsidRPr="00A07318" w:rsidRDefault="00A51A71" w:rsidP="00F81EBB"/>
    <w:p w:rsidR="00A51A71" w:rsidRPr="00717F90" w:rsidRDefault="00A51A71" w:rsidP="00717F90">
      <w:r w:rsidRPr="00717F90">
        <w:t xml:space="preserve"> 6.Aşağıdaki boşlukları uygun şekilde doldurunuz.(2*10=20 puan)</w:t>
      </w:r>
    </w:p>
    <w:tbl>
      <w:tblPr>
        <w:tblW w:w="99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8"/>
        <w:gridCol w:w="2150"/>
        <w:gridCol w:w="2491"/>
      </w:tblGrid>
      <w:tr w:rsidR="00A51A71" w:rsidRPr="000E0B6B">
        <w:trPr>
          <w:trHeight w:hRule="exact" w:val="397"/>
        </w:trPr>
        <w:tc>
          <w:tcPr>
            <w:tcW w:w="5338" w:type="dxa"/>
          </w:tcPr>
          <w:p w:rsidR="00A51A71" w:rsidRPr="000E0B6B" w:rsidRDefault="00A51A71" w:rsidP="00717F90">
            <w:r w:rsidRPr="000E0B6B">
              <w:t>Bilgiler</w:t>
            </w:r>
          </w:p>
        </w:tc>
        <w:tc>
          <w:tcPr>
            <w:tcW w:w="2150" w:type="dxa"/>
          </w:tcPr>
          <w:p w:rsidR="00A51A71" w:rsidRPr="000E0B6B" w:rsidRDefault="00A51A71" w:rsidP="00717F90">
            <w:r w:rsidRPr="000E0B6B">
              <w:t>Kullanılan akt</w:t>
            </w:r>
          </w:p>
        </w:tc>
        <w:tc>
          <w:tcPr>
            <w:tcW w:w="2491" w:type="dxa"/>
          </w:tcPr>
          <w:p w:rsidR="00A51A71" w:rsidRPr="000E0B6B" w:rsidRDefault="00A51A71" w:rsidP="00717F90">
            <w:r w:rsidRPr="000E0B6B">
              <w:t>Bilgi türü</w:t>
            </w:r>
          </w:p>
        </w:tc>
      </w:tr>
      <w:tr w:rsidR="00A51A71" w:rsidRPr="000E0B6B">
        <w:trPr>
          <w:trHeight w:hRule="exact" w:val="397"/>
        </w:trPr>
        <w:tc>
          <w:tcPr>
            <w:tcW w:w="5338" w:type="dxa"/>
          </w:tcPr>
          <w:p w:rsidR="00A51A71" w:rsidRPr="000E0B6B" w:rsidRDefault="00A51A71" w:rsidP="00717F90">
            <w:r w:rsidRPr="000E0B6B">
              <w:t>Ne güzel bir tablo</w:t>
            </w:r>
          </w:p>
        </w:tc>
        <w:tc>
          <w:tcPr>
            <w:tcW w:w="2150" w:type="dxa"/>
          </w:tcPr>
          <w:p w:rsidR="00A51A71" w:rsidRPr="000E0B6B" w:rsidRDefault="00A51A71" w:rsidP="00717F90"/>
        </w:tc>
        <w:tc>
          <w:tcPr>
            <w:tcW w:w="2491" w:type="dxa"/>
          </w:tcPr>
          <w:p w:rsidR="00A51A71" w:rsidRPr="000E0B6B" w:rsidRDefault="00A51A71" w:rsidP="00717F90"/>
        </w:tc>
      </w:tr>
      <w:tr w:rsidR="00A51A71" w:rsidRPr="000E0B6B">
        <w:trPr>
          <w:trHeight w:hRule="exact" w:val="397"/>
        </w:trPr>
        <w:tc>
          <w:tcPr>
            <w:tcW w:w="5338" w:type="dxa"/>
          </w:tcPr>
          <w:p w:rsidR="00A51A71" w:rsidRPr="000E0B6B" w:rsidRDefault="00A51A71" w:rsidP="00717F90">
            <w:r w:rsidRPr="000E0B6B">
              <w:t>Tanrı her şeyin yaratıcısıdır.</w:t>
            </w:r>
          </w:p>
        </w:tc>
        <w:tc>
          <w:tcPr>
            <w:tcW w:w="2150" w:type="dxa"/>
          </w:tcPr>
          <w:p w:rsidR="00A51A71" w:rsidRPr="000E0B6B" w:rsidRDefault="00A51A71" w:rsidP="00717F90"/>
        </w:tc>
        <w:tc>
          <w:tcPr>
            <w:tcW w:w="2491" w:type="dxa"/>
          </w:tcPr>
          <w:p w:rsidR="00A51A71" w:rsidRPr="000E0B6B" w:rsidRDefault="00A51A71" w:rsidP="00717F90"/>
        </w:tc>
      </w:tr>
      <w:tr w:rsidR="00A51A71" w:rsidRPr="000E0B6B">
        <w:trPr>
          <w:trHeight w:hRule="exact" w:val="397"/>
        </w:trPr>
        <w:tc>
          <w:tcPr>
            <w:tcW w:w="5338" w:type="dxa"/>
          </w:tcPr>
          <w:p w:rsidR="00A51A71" w:rsidRPr="000E0B6B" w:rsidRDefault="00A51A71" w:rsidP="00717F90">
            <w:r w:rsidRPr="000E0B6B">
              <w:t>Bisikletimin bozulan zincirini değiştirdim</w:t>
            </w:r>
          </w:p>
        </w:tc>
        <w:tc>
          <w:tcPr>
            <w:tcW w:w="2150" w:type="dxa"/>
          </w:tcPr>
          <w:p w:rsidR="00A51A71" w:rsidRPr="000E0B6B" w:rsidRDefault="00A51A71" w:rsidP="00717F90"/>
        </w:tc>
        <w:tc>
          <w:tcPr>
            <w:tcW w:w="2491" w:type="dxa"/>
          </w:tcPr>
          <w:p w:rsidR="00A51A71" w:rsidRPr="000E0B6B" w:rsidRDefault="00A51A71" w:rsidP="00717F90"/>
        </w:tc>
      </w:tr>
      <w:tr w:rsidR="00A51A71" w:rsidRPr="000E0B6B">
        <w:trPr>
          <w:trHeight w:hRule="exact" w:val="397"/>
        </w:trPr>
        <w:tc>
          <w:tcPr>
            <w:tcW w:w="5338" w:type="dxa"/>
          </w:tcPr>
          <w:p w:rsidR="00A51A71" w:rsidRPr="000E0B6B" w:rsidRDefault="00A51A71" w:rsidP="00717F90">
            <w:r w:rsidRPr="000E0B6B">
              <w:t>Dalından kopan elmanın yere düşmesinin nedeni yerçekimidir.</w:t>
            </w:r>
          </w:p>
        </w:tc>
        <w:tc>
          <w:tcPr>
            <w:tcW w:w="2150" w:type="dxa"/>
          </w:tcPr>
          <w:p w:rsidR="00A51A71" w:rsidRPr="000E0B6B" w:rsidRDefault="00A51A71" w:rsidP="00717F90"/>
        </w:tc>
        <w:tc>
          <w:tcPr>
            <w:tcW w:w="2491" w:type="dxa"/>
          </w:tcPr>
          <w:p w:rsidR="00A51A71" w:rsidRPr="000E0B6B" w:rsidRDefault="00A51A71" w:rsidP="00717F90"/>
        </w:tc>
      </w:tr>
      <w:tr w:rsidR="00A51A71" w:rsidRPr="000E0B6B">
        <w:trPr>
          <w:trHeight w:hRule="exact" w:val="397"/>
        </w:trPr>
        <w:tc>
          <w:tcPr>
            <w:tcW w:w="5338" w:type="dxa"/>
          </w:tcPr>
          <w:p w:rsidR="00A51A71" w:rsidRPr="000E0B6B" w:rsidRDefault="00A51A71" w:rsidP="00717F90">
            <w:r w:rsidRPr="000E0B6B">
              <w:t>Düşünüyorum o halde varım</w:t>
            </w:r>
          </w:p>
        </w:tc>
        <w:tc>
          <w:tcPr>
            <w:tcW w:w="2150" w:type="dxa"/>
          </w:tcPr>
          <w:p w:rsidR="00A51A71" w:rsidRPr="000E0B6B" w:rsidRDefault="00A51A71" w:rsidP="00717F90"/>
        </w:tc>
        <w:tc>
          <w:tcPr>
            <w:tcW w:w="2491" w:type="dxa"/>
          </w:tcPr>
          <w:p w:rsidR="00A51A71" w:rsidRPr="000E0B6B" w:rsidRDefault="00A51A71" w:rsidP="00717F90"/>
        </w:tc>
      </w:tr>
      <w:tr w:rsidR="00A51A71" w:rsidRPr="000E0B6B">
        <w:trPr>
          <w:trHeight w:hRule="exact" w:val="397"/>
        </w:trPr>
        <w:tc>
          <w:tcPr>
            <w:tcW w:w="5338" w:type="dxa"/>
          </w:tcPr>
          <w:p w:rsidR="00A51A71" w:rsidRPr="000E0B6B" w:rsidRDefault="00A51A71" w:rsidP="00717F90">
            <w:r w:rsidRPr="000E0B6B">
              <w:t>Lodos var. Yağmur yağabilir.</w:t>
            </w:r>
          </w:p>
        </w:tc>
        <w:tc>
          <w:tcPr>
            <w:tcW w:w="2150" w:type="dxa"/>
          </w:tcPr>
          <w:p w:rsidR="00A51A71" w:rsidRPr="000E0B6B" w:rsidRDefault="00A51A71" w:rsidP="00717F90"/>
        </w:tc>
        <w:tc>
          <w:tcPr>
            <w:tcW w:w="2491" w:type="dxa"/>
          </w:tcPr>
          <w:p w:rsidR="00A51A71" w:rsidRPr="000E0B6B" w:rsidRDefault="00A51A71" w:rsidP="00717F90"/>
        </w:tc>
      </w:tr>
    </w:tbl>
    <w:p w:rsidR="00A51A71" w:rsidRDefault="00A51A71" w:rsidP="00C031A7">
      <w:r>
        <w:t>7</w:t>
      </w:r>
      <w:r w:rsidRPr="00A07318">
        <w:t>.Aşağıdaki çoktan seçmeli soruları cevaplayınız.</w:t>
      </w:r>
      <w:r>
        <w:t>(4*5=20 puan)</w:t>
      </w:r>
    </w:p>
    <w:p w:rsidR="00A51A71" w:rsidRPr="00A07318" w:rsidRDefault="00A51A71" w:rsidP="00C031A7">
      <w:r>
        <w:t>A)</w:t>
      </w:r>
      <w:r w:rsidRPr="00133295">
        <w:t xml:space="preserve">Aşağıdakilerden hangisi filozoflar için söylendiğinde yanlış olur? </w:t>
      </w:r>
    </w:p>
    <w:p w:rsidR="00A51A71" w:rsidRPr="00A07318" w:rsidRDefault="00A51A71" w:rsidP="00C031A7">
      <w:pPr>
        <w:numPr>
          <w:ilvl w:val="0"/>
          <w:numId w:val="1"/>
        </w:numPr>
      </w:pPr>
      <w:r w:rsidRPr="00A07318">
        <w:t>Filozof hikmet sahibi insanlardır.</w:t>
      </w:r>
      <w:r w:rsidRPr="00A07318">
        <w:tab/>
      </w:r>
      <w:r w:rsidRPr="00A07318">
        <w:tab/>
        <w:t>c)  Filozoflar hikmete ulaşmaya çalışırlar.</w:t>
      </w:r>
    </w:p>
    <w:p w:rsidR="00A51A71" w:rsidRPr="00A07318" w:rsidRDefault="00A51A71" w:rsidP="00C031A7">
      <w:pPr>
        <w:numPr>
          <w:ilvl w:val="0"/>
          <w:numId w:val="1"/>
        </w:numPr>
      </w:pPr>
      <w:r w:rsidRPr="00A07318">
        <w:t>Filozoflar hikmeti seven kişilerdir.</w:t>
      </w:r>
      <w:r w:rsidRPr="00A07318">
        <w:tab/>
      </w:r>
      <w:r w:rsidRPr="00A07318">
        <w:tab/>
        <w:t>d)  Filozoflar hâkim oldukları iddiasındadır.</w:t>
      </w:r>
    </w:p>
    <w:p w:rsidR="00A51A71" w:rsidRPr="00A07318" w:rsidRDefault="00A51A71" w:rsidP="00A07318">
      <w:pPr>
        <w:ind w:left="2880"/>
      </w:pPr>
      <w:r w:rsidRPr="00A07318">
        <w:t>e) Filozoflar bilgi arayışındadırlar.</w:t>
      </w:r>
    </w:p>
    <w:p w:rsidR="00A51A71" w:rsidRPr="00A07318" w:rsidRDefault="00A51A71" w:rsidP="00C031A7">
      <w:r>
        <w:t xml:space="preserve">B)  </w:t>
      </w:r>
      <w:r w:rsidRPr="00A07318">
        <w:t>Aşağıdakilerden hangi bilgi oluşumundaki aktlardan biri değildir?</w:t>
      </w:r>
    </w:p>
    <w:p w:rsidR="00A51A71" w:rsidRPr="00A07318" w:rsidRDefault="00A51A71" w:rsidP="00C031A7">
      <w:r w:rsidRPr="00A07318">
        <w:t xml:space="preserve">            a) Düşünme aktı            b) Anlama aktı            c) Açıklama aktı            d)Düşünme aktı            e)Ezberleme aktı</w:t>
      </w:r>
    </w:p>
    <w:p w:rsidR="00A51A71" w:rsidRPr="00133295" w:rsidRDefault="00A51A71" w:rsidP="00C031A7">
      <w:r>
        <w:t xml:space="preserve">C)  </w:t>
      </w:r>
      <w:r w:rsidRPr="00133295">
        <w:t>Felsefe yaşamımızdaki sorunları değerlendirmemize yardımcı olur.</w:t>
      </w:r>
    </w:p>
    <w:p w:rsidR="00A51A71" w:rsidRPr="00133295" w:rsidRDefault="00A51A71" w:rsidP="00C031A7">
      <w:r w:rsidRPr="00133295">
        <w:t xml:space="preserve">            Felsefe yaşamdaki olayları daha iyi kavramamızı sağlar.</w:t>
      </w:r>
    </w:p>
    <w:p w:rsidR="00A51A71" w:rsidRPr="00133295" w:rsidRDefault="00A51A71" w:rsidP="00C031A7">
      <w:r w:rsidRPr="00133295">
        <w:t xml:space="preserve">            Felsefe yaşamdaki önemli ve önemsiz şeyleri fark etmemizde yardımcı olur.</w:t>
      </w:r>
    </w:p>
    <w:p w:rsidR="00A51A71" w:rsidRPr="00133295" w:rsidRDefault="00A51A71" w:rsidP="00C031A7">
      <w:r w:rsidRPr="00133295">
        <w:t>Yukarıda felsefenin insana hangi açıdan yararlı olduğu vurgulanmaktadır?</w:t>
      </w:r>
    </w:p>
    <w:p w:rsidR="00A51A71" w:rsidRPr="00133295" w:rsidRDefault="00A51A71" w:rsidP="00133295">
      <w:pPr>
        <w:ind w:left="660"/>
      </w:pPr>
      <w:r>
        <w:t>a)</w:t>
      </w:r>
      <w:r w:rsidRPr="00133295">
        <w:t>Doğrulara ulaşma</w:t>
      </w:r>
      <w:r>
        <w:tab/>
      </w:r>
      <w:r>
        <w:tab/>
        <w:t xml:space="preserve">b) </w:t>
      </w:r>
      <w:r w:rsidRPr="00133295">
        <w:t>Hayatı anlamlandırma</w:t>
      </w:r>
      <w:r>
        <w:tab/>
        <w:t>c)</w:t>
      </w:r>
      <w:r w:rsidRPr="00133295">
        <w:t>Geleceği görme</w:t>
      </w:r>
      <w:r>
        <w:tab/>
      </w:r>
      <w:r>
        <w:tab/>
      </w:r>
      <w:r>
        <w:tab/>
      </w:r>
      <w:r>
        <w:tab/>
        <w:t xml:space="preserve">             d)</w:t>
      </w:r>
      <w:r w:rsidRPr="00133295">
        <w:t>Geçmişi yorumlama</w:t>
      </w:r>
      <w:r>
        <w:tab/>
      </w:r>
      <w:r>
        <w:tab/>
        <w:t>e)</w:t>
      </w:r>
      <w:r w:rsidRPr="00133295">
        <w:t xml:space="preserve">Pratikte yarar sağlama </w:t>
      </w:r>
    </w:p>
    <w:p w:rsidR="00A51A71" w:rsidRPr="00133295" w:rsidRDefault="00A51A71" w:rsidP="00C031A7">
      <w:r>
        <w:t xml:space="preserve">D) </w:t>
      </w:r>
      <w:r w:rsidRPr="00133295">
        <w:t>Aşağıdakilerden hangisi bilgi felsefesinin ele aldığı bir problem değildir?(5 puan)</w:t>
      </w:r>
    </w:p>
    <w:p w:rsidR="00A51A71" w:rsidRPr="00133295" w:rsidRDefault="00A51A71" w:rsidP="00C031A7">
      <w:r w:rsidRPr="00133295">
        <w:t xml:space="preserve">          a) Doğru bilgi mümkün mü?          b) Bilginin kaynağı nedir)          c) İnsan zihninin işlevleri nelerdir?</w:t>
      </w:r>
    </w:p>
    <w:p w:rsidR="00A51A71" w:rsidRDefault="00A51A71" w:rsidP="00C031A7">
      <w:r>
        <w:tab/>
      </w:r>
      <w:r>
        <w:tab/>
      </w:r>
      <w:r>
        <w:tab/>
      </w:r>
      <w:r w:rsidRPr="00133295">
        <w:t xml:space="preserve">       d) Bilgi nedir?          e) Doğru bilginin ölçütleri nelerdir?</w:t>
      </w:r>
    </w:p>
    <w:p w:rsidR="00A51A71" w:rsidRDefault="00A51A71" w:rsidP="00C031A7">
      <w:hyperlink r:id="rId5" w:history="1">
        <w:r>
          <w:rPr>
            <w:rStyle w:val="Hyperlink"/>
          </w:rPr>
          <w:t>www.sorubak.com</w:t>
        </w:r>
      </w:hyperlink>
    </w:p>
    <w:p w:rsidR="00A51A71" w:rsidRDefault="00A51A71" w:rsidP="00C031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Başarılar Dilerim</w:t>
      </w:r>
    </w:p>
    <w:p w:rsidR="00A51A71" w:rsidRDefault="00A51A71" w:rsidP="00C031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Cüneyt Baykuş</w:t>
      </w:r>
    </w:p>
    <w:p w:rsidR="00A51A71" w:rsidRPr="00133295" w:rsidRDefault="00A51A71" w:rsidP="00C031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Fel.Grb.Öğrt.</w:t>
      </w:r>
      <w:r>
        <w:tab/>
      </w:r>
      <w:r>
        <w:tab/>
      </w:r>
    </w:p>
    <w:p w:rsidR="00A51A71" w:rsidRPr="00133295" w:rsidRDefault="00A51A71" w:rsidP="00F81EBB"/>
    <w:sectPr w:rsidR="00A51A71" w:rsidRPr="00133295" w:rsidSect="00A073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1C55"/>
    <w:multiLevelType w:val="hybridMultilevel"/>
    <w:tmpl w:val="60E6E5B2"/>
    <w:lvl w:ilvl="0" w:tplc="CEA65DA8">
      <w:start w:val="1"/>
      <w:numFmt w:val="lowerLetter"/>
      <w:lvlText w:val="%1)"/>
      <w:lvlJc w:val="left"/>
      <w:pPr>
        <w:ind w:left="1020" w:hanging="360"/>
      </w:pPr>
    </w:lvl>
    <w:lvl w:ilvl="1" w:tplc="041F0019">
      <w:start w:val="1"/>
      <w:numFmt w:val="lowerLetter"/>
      <w:lvlText w:val="%2."/>
      <w:lvlJc w:val="left"/>
      <w:pPr>
        <w:ind w:left="1740" w:hanging="360"/>
      </w:pPr>
    </w:lvl>
    <w:lvl w:ilvl="2" w:tplc="041F001B">
      <w:start w:val="1"/>
      <w:numFmt w:val="lowerRoman"/>
      <w:lvlText w:val="%3."/>
      <w:lvlJc w:val="right"/>
      <w:pPr>
        <w:ind w:left="2460" w:hanging="180"/>
      </w:pPr>
    </w:lvl>
    <w:lvl w:ilvl="3" w:tplc="041F000F">
      <w:start w:val="1"/>
      <w:numFmt w:val="decimal"/>
      <w:lvlText w:val="%4."/>
      <w:lvlJc w:val="left"/>
      <w:pPr>
        <w:ind w:left="3180" w:hanging="360"/>
      </w:pPr>
    </w:lvl>
    <w:lvl w:ilvl="4" w:tplc="041F0019">
      <w:start w:val="1"/>
      <w:numFmt w:val="lowerLetter"/>
      <w:lvlText w:val="%5."/>
      <w:lvlJc w:val="left"/>
      <w:pPr>
        <w:ind w:left="3900" w:hanging="360"/>
      </w:pPr>
    </w:lvl>
    <w:lvl w:ilvl="5" w:tplc="041F001B">
      <w:start w:val="1"/>
      <w:numFmt w:val="lowerRoman"/>
      <w:lvlText w:val="%6."/>
      <w:lvlJc w:val="right"/>
      <w:pPr>
        <w:ind w:left="4620" w:hanging="180"/>
      </w:pPr>
    </w:lvl>
    <w:lvl w:ilvl="6" w:tplc="041F000F">
      <w:start w:val="1"/>
      <w:numFmt w:val="decimal"/>
      <w:lvlText w:val="%7."/>
      <w:lvlJc w:val="left"/>
      <w:pPr>
        <w:ind w:left="5340" w:hanging="360"/>
      </w:pPr>
    </w:lvl>
    <w:lvl w:ilvl="7" w:tplc="041F0019">
      <w:start w:val="1"/>
      <w:numFmt w:val="lowerLetter"/>
      <w:lvlText w:val="%8."/>
      <w:lvlJc w:val="left"/>
      <w:pPr>
        <w:ind w:left="6060" w:hanging="360"/>
      </w:pPr>
    </w:lvl>
    <w:lvl w:ilvl="8" w:tplc="041F001B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8724F18"/>
    <w:multiLevelType w:val="hybridMultilevel"/>
    <w:tmpl w:val="222663AA"/>
    <w:lvl w:ilvl="0" w:tplc="068EE9C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11680"/>
    <w:multiLevelType w:val="hybridMultilevel"/>
    <w:tmpl w:val="1A9885AC"/>
    <w:lvl w:ilvl="0" w:tplc="5950C6D2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EBB"/>
    <w:rsid w:val="000E0B6B"/>
    <w:rsid w:val="001024A5"/>
    <w:rsid w:val="00133295"/>
    <w:rsid w:val="00137F9D"/>
    <w:rsid w:val="00400BDA"/>
    <w:rsid w:val="004D04B6"/>
    <w:rsid w:val="005E4FA7"/>
    <w:rsid w:val="0062569A"/>
    <w:rsid w:val="00717F90"/>
    <w:rsid w:val="00742B65"/>
    <w:rsid w:val="00922C88"/>
    <w:rsid w:val="00A07318"/>
    <w:rsid w:val="00A51A71"/>
    <w:rsid w:val="00B04A42"/>
    <w:rsid w:val="00B65C6A"/>
    <w:rsid w:val="00C031A7"/>
    <w:rsid w:val="00F81EBB"/>
    <w:rsid w:val="00FD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EB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1EB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22C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5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463</Words>
  <Characters>2641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>sorubak.com</cp:keywords>
  <dc:description/>
  <cp:lastModifiedBy>edanur</cp:lastModifiedBy>
  <cp:revision>12</cp:revision>
  <cp:lastPrinted>2015-11-23T19:21:00Z</cp:lastPrinted>
  <dcterms:created xsi:type="dcterms:W3CDTF">2015-11-19T19:42:00Z</dcterms:created>
  <dcterms:modified xsi:type="dcterms:W3CDTF">2016-10-25T19:14:00Z</dcterms:modified>
</cp:coreProperties>
</file>