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5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73"/>
        <w:gridCol w:w="4770"/>
        <w:gridCol w:w="1645"/>
      </w:tblGrid>
      <w:tr w:rsidR="001D6F5C" w:rsidRPr="00B44F4A">
        <w:tc>
          <w:tcPr>
            <w:tcW w:w="2943" w:type="dxa"/>
          </w:tcPr>
          <w:p w:rsidR="001D6F5C" w:rsidRPr="00B44F4A" w:rsidRDefault="001D6F5C" w:rsidP="00B44F4A">
            <w:pPr>
              <w:spacing w:after="0" w:line="240" w:lineRule="auto"/>
            </w:pPr>
            <w:r w:rsidRPr="00B44F4A">
              <w:t>Adı    .……………………… Soyadı:…………………………….</w:t>
            </w:r>
          </w:p>
        </w:tc>
        <w:tc>
          <w:tcPr>
            <w:tcW w:w="5670" w:type="dxa"/>
            <w:vMerge w:val="restart"/>
          </w:tcPr>
          <w:p w:rsidR="001D6F5C" w:rsidRPr="00B44F4A" w:rsidRDefault="001D6F5C" w:rsidP="00B44F4A">
            <w:pPr>
              <w:spacing w:after="0" w:line="240" w:lineRule="auto"/>
              <w:jc w:val="center"/>
            </w:pPr>
            <w:r w:rsidRPr="00B44F4A">
              <w:t>ŞEHİT EMİN ÇELİK ANADOLU LİSESİ</w:t>
            </w:r>
          </w:p>
          <w:p w:rsidR="001D6F5C" w:rsidRPr="00B44F4A" w:rsidRDefault="001D6F5C" w:rsidP="00B44F4A">
            <w:pPr>
              <w:spacing w:after="0" w:line="240" w:lineRule="auto"/>
              <w:jc w:val="center"/>
            </w:pPr>
            <w:r w:rsidRPr="00B44F4A">
              <w:t>2016-2017 EĞİTİM ÖĞRETİM YILI 2. DÖNEM</w:t>
            </w:r>
          </w:p>
          <w:p w:rsidR="001D6F5C" w:rsidRPr="00B44F4A" w:rsidRDefault="001D6F5C" w:rsidP="00B44F4A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44F4A">
              <w:t>DİN KÜLTÜRÜ VE AHLAK BİLGİSİ DERSİ 1. YAZILI SINAV  SORULARI</w:t>
            </w:r>
          </w:p>
        </w:tc>
        <w:tc>
          <w:tcPr>
            <w:tcW w:w="1993" w:type="dxa"/>
            <w:vMerge w:val="restart"/>
          </w:tcPr>
          <w:p w:rsidR="001D6F5C" w:rsidRPr="00B44F4A" w:rsidRDefault="001D6F5C" w:rsidP="00B44F4A">
            <w:pPr>
              <w:spacing w:after="0" w:line="240" w:lineRule="auto"/>
            </w:pPr>
          </w:p>
        </w:tc>
      </w:tr>
      <w:tr w:rsidR="001D6F5C" w:rsidRPr="00B44F4A">
        <w:tc>
          <w:tcPr>
            <w:tcW w:w="2943" w:type="dxa"/>
          </w:tcPr>
          <w:p w:rsidR="001D6F5C" w:rsidRPr="00B44F4A" w:rsidRDefault="001D6F5C" w:rsidP="00B44F4A">
            <w:pPr>
              <w:spacing w:after="0" w:line="240" w:lineRule="auto"/>
            </w:pPr>
          </w:p>
          <w:p w:rsidR="001D6F5C" w:rsidRPr="00B44F4A" w:rsidRDefault="001D6F5C" w:rsidP="00B44F4A">
            <w:pPr>
              <w:spacing w:after="0" w:line="240" w:lineRule="auto"/>
            </w:pPr>
            <w:r w:rsidRPr="00B44F4A">
              <w:t>Sınıf:…………….No:………….</w:t>
            </w:r>
          </w:p>
        </w:tc>
        <w:tc>
          <w:tcPr>
            <w:tcW w:w="0" w:type="auto"/>
            <w:vMerge/>
            <w:vAlign w:val="center"/>
          </w:tcPr>
          <w:p w:rsidR="001D6F5C" w:rsidRPr="00B44F4A" w:rsidRDefault="001D6F5C" w:rsidP="00B44F4A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D6F5C" w:rsidRPr="00B44F4A" w:rsidRDefault="001D6F5C" w:rsidP="00B44F4A">
            <w:pPr>
              <w:spacing w:after="0" w:line="240" w:lineRule="auto"/>
            </w:pPr>
          </w:p>
        </w:tc>
      </w:tr>
    </w:tbl>
    <w:p w:rsidR="001D6F5C" w:rsidRDefault="001D6F5C">
      <w:r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26" type="#_x0000_t64" style="position:absolute;margin-left:409.15pt;margin-top:41.65pt;width:103.5pt;height:146.25pt;z-index:251658240;visibility:visible;mso-position-horizontal-relative:text;mso-position-vertical-relative:text;v-text-anchor:middle" adj="2700,11332" fillcolor="window" strokecolor="#f79646" strokeweight="2pt">
            <v:textbox>
              <w:txbxContent>
                <w:p w:rsidR="001D6F5C" w:rsidRDefault="001D6F5C" w:rsidP="00D26DF3">
                  <w:pPr>
                    <w:jc w:val="center"/>
                  </w:pPr>
                  <w:r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Muhakkak ki Allah Bütün Yaptıklarınızı G</w:t>
                  </w:r>
                  <w:r w:rsidRPr="00D26DF3">
                    <w:rPr>
                      <w:b/>
                      <w:bCs/>
                      <w:i/>
                      <w:iCs/>
                      <w:sz w:val="24"/>
                      <w:szCs w:val="24"/>
                    </w:rPr>
                    <w:t>örür</w:t>
                  </w:r>
                  <w:r>
                    <w:t>.</w:t>
                  </w:r>
                </w:p>
              </w:txbxContent>
            </v:textbox>
          </v:shape>
        </w:pict>
      </w:r>
      <w:r>
        <w:t>AAAAAAAAAAAAAAAAAAAAAAAAAAAAAAAAAAAAAAAAAAAAAAAAAAAAAAAAAAAAAAAAAAAAAAA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Kutsal Kitabımız Kur’an-ı Kerim’e göre örnek bir insanda bulunması gereken ahlaki özelliklerden 5 tanesini yazınız.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İslam düşüncesinde yorum farklılıklarının sebeplerinden  insanın  kişilik yapısından kaynaklanan sebebi açıklayınız.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Haricilik mezhebinin  iman- ibadet ilişkisi konusundaki görüşünü yazınız.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 xml:space="preserve">Mutezile mezhebinin  Beş temel ilkesinden </w:t>
      </w:r>
      <w:r w:rsidRPr="00D66B5D">
        <w:rPr>
          <w:b/>
          <w:bCs/>
          <w:i/>
          <w:iCs/>
        </w:rPr>
        <w:t>El-menziletübeyne’l-menzileteyn</w:t>
      </w:r>
      <w:r>
        <w:t xml:space="preserve">  nedir açıklayınız.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İtikadi  yorumlardanEhl-i Sünnet olarak anılan iki mezhebi yazınız.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El-Muvatta  adlı hem hadis hem de fıkıh alanında önemli bir kaynak olan eser hangi mezhep imamına aittir. Yazınız.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İslam düşüncesinde yorumları birleştiren unsurları yazınız.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Fıkhi konularda Caferilik  mezhebinden olanlar  İtikatta hangi mezhebi taklit ederler.yazınız.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Aile toplum ilişkisini açıklayınız.</w:t>
      </w:r>
    </w:p>
    <w:p w:rsidR="001D6F5C" w:rsidRDefault="001D6F5C" w:rsidP="001B458B">
      <w:pPr>
        <w:pStyle w:val="ListParagraph"/>
        <w:numPr>
          <w:ilvl w:val="0"/>
          <w:numId w:val="1"/>
        </w:numPr>
      </w:pPr>
      <w:r>
        <w:t>Kelime-i tevhid ve anlamını yazınız.</w:t>
      </w:r>
    </w:p>
    <w:p w:rsidR="001D6F5C" w:rsidRDefault="001D6F5C" w:rsidP="00E10F50">
      <w:pPr>
        <w:pStyle w:val="ListParagrap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12"/>
        <w:gridCol w:w="820"/>
        <w:gridCol w:w="820"/>
        <w:gridCol w:w="821"/>
        <w:gridCol w:w="831"/>
        <w:gridCol w:w="822"/>
        <w:gridCol w:w="991"/>
        <w:gridCol w:w="822"/>
        <w:gridCol w:w="822"/>
        <w:gridCol w:w="440"/>
        <w:gridCol w:w="887"/>
      </w:tblGrid>
      <w:tr w:rsidR="001D6F5C" w:rsidRPr="00B44F4A">
        <w:trPr>
          <w:trHeight w:val="364"/>
          <w:jc w:val="center"/>
        </w:trPr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1</w:t>
            </w:r>
          </w:p>
        </w:tc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2</w:t>
            </w:r>
          </w:p>
        </w:tc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3</w:t>
            </w:r>
          </w:p>
        </w:tc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4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5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6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7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8</w:t>
            </w:r>
          </w:p>
        </w:tc>
        <w:tc>
          <w:tcPr>
            <w:tcW w:w="858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  <w:jc w:val="center"/>
            </w:pPr>
            <w:r w:rsidRPr="00B44F4A">
              <w:t>9</w:t>
            </w:r>
          </w:p>
        </w:tc>
        <w:tc>
          <w:tcPr>
            <w:tcW w:w="255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603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Toplam</w:t>
            </w:r>
          </w:p>
        </w:tc>
      </w:tr>
      <w:tr w:rsidR="001D6F5C" w:rsidRPr="00B44F4A">
        <w:trPr>
          <w:jc w:val="center"/>
        </w:trPr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2+2+2+2+2</w:t>
            </w:r>
          </w:p>
        </w:tc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856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5+5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3+3+2+2</w:t>
            </w:r>
          </w:p>
        </w:tc>
        <w:tc>
          <w:tcPr>
            <w:tcW w:w="857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858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255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</w:t>
            </w:r>
          </w:p>
        </w:tc>
        <w:tc>
          <w:tcPr>
            <w:tcW w:w="603" w:type="dxa"/>
          </w:tcPr>
          <w:p w:rsidR="001D6F5C" w:rsidRPr="00B44F4A" w:rsidRDefault="001D6F5C" w:rsidP="00B44F4A">
            <w:pPr>
              <w:pStyle w:val="ListParagraph"/>
              <w:spacing w:after="0" w:line="240" w:lineRule="auto"/>
              <w:ind w:left="0"/>
            </w:pPr>
            <w:r w:rsidRPr="00B44F4A">
              <w:t>100</w:t>
            </w:r>
          </w:p>
        </w:tc>
      </w:tr>
    </w:tbl>
    <w:p w:rsidR="001D6F5C" w:rsidRDefault="001D6F5C" w:rsidP="00E10F50">
      <w:pPr>
        <w:pStyle w:val="ListParagraph"/>
      </w:pPr>
    </w:p>
    <w:p w:rsidR="001D6F5C" w:rsidRDefault="001D6F5C" w:rsidP="00E10F50">
      <w:pPr>
        <w:pStyle w:val="ListParagraph"/>
        <w:tabs>
          <w:tab w:val="left" w:pos="7020"/>
        </w:tabs>
        <w:rPr>
          <w:b/>
          <w:bCs/>
          <w:i/>
          <w:iCs/>
          <w:sz w:val="24"/>
          <w:szCs w:val="24"/>
        </w:rPr>
      </w:pPr>
      <w:r>
        <w:t xml:space="preserve">Süre 35 Dakikadır.   </w:t>
      </w:r>
      <w:r w:rsidRPr="00E10F50">
        <w:rPr>
          <w:b/>
          <w:bCs/>
          <w:i/>
          <w:iCs/>
          <w:sz w:val="24"/>
          <w:szCs w:val="24"/>
        </w:rPr>
        <w:t xml:space="preserve"> Başarılar</w:t>
      </w:r>
      <w:r>
        <w:rPr>
          <w:b/>
          <w:bCs/>
          <w:i/>
          <w:iCs/>
          <w:sz w:val="24"/>
          <w:szCs w:val="24"/>
        </w:rPr>
        <w:tab/>
      </w:r>
      <w:bookmarkStart w:id="0" w:name="_GoBack"/>
      <w:bookmarkEnd w:id="0"/>
    </w:p>
    <w:p w:rsidR="001D6F5C" w:rsidRDefault="001D6F5C" w:rsidP="00E10F50">
      <w:pPr>
        <w:pStyle w:val="ListParagraph"/>
        <w:tabs>
          <w:tab w:val="left" w:pos="7020"/>
        </w:tabs>
      </w:pPr>
      <w:r>
        <w:tab/>
        <w:t>Din K.ve AhlBil.Öğrt.</w:t>
      </w:r>
    </w:p>
    <w:sectPr w:rsidR="001D6F5C" w:rsidSect="00C54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6E5B59"/>
    <w:multiLevelType w:val="hybridMultilevel"/>
    <w:tmpl w:val="BD7CE54A"/>
    <w:lvl w:ilvl="0" w:tplc="81C00E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458B"/>
    <w:rsid w:val="001B458B"/>
    <w:rsid w:val="001D6F5C"/>
    <w:rsid w:val="008553DF"/>
    <w:rsid w:val="00910788"/>
    <w:rsid w:val="00964AB4"/>
    <w:rsid w:val="00B44F4A"/>
    <w:rsid w:val="00BC4FB8"/>
    <w:rsid w:val="00C54D27"/>
    <w:rsid w:val="00CE69D8"/>
    <w:rsid w:val="00D26DF3"/>
    <w:rsid w:val="00D66B5D"/>
    <w:rsid w:val="00E10F50"/>
    <w:rsid w:val="00F77A57"/>
    <w:rsid w:val="00F93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5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B458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B458B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84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181</Words>
  <Characters>1036</Characters>
  <Application>Microsoft Office Outlook</Application>
  <DocSecurity>0</DocSecurity>
  <Lines>0</Lines>
  <Paragraphs>0</Paragraphs>
  <ScaleCrop>false</ScaleCrop>
  <Company>Progressive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Adı    </dc:title>
  <dc:subject/>
  <dc:creator>ASUS</dc:creator>
  <cp:keywords/>
  <dc:description/>
  <cp:lastModifiedBy>edanur</cp:lastModifiedBy>
  <cp:revision>2</cp:revision>
  <dcterms:created xsi:type="dcterms:W3CDTF">2017-04-03T15:18:00Z</dcterms:created>
  <dcterms:modified xsi:type="dcterms:W3CDTF">2017-04-03T15:18:00Z</dcterms:modified>
</cp:coreProperties>
</file>