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35" w:rsidRDefault="00430835" w:rsidP="00142AC0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430835" w:rsidRDefault="00430835" w:rsidP="00483457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2016-2017  EĞİTİM ÖĞRETİM YILI …… ANADOLU İHL 11. SINIFLAR</w:t>
      </w:r>
    </w:p>
    <w:p w:rsidR="00430835" w:rsidRPr="00A20CE8" w:rsidRDefault="00430835" w:rsidP="008F6B39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1. DÖNEM 1. YAZILI YOKLAMA SORULARIDIR</w:t>
      </w:r>
    </w:p>
    <w:p w:rsidR="00430835" w:rsidRDefault="00430835" w:rsidP="00142AC0">
      <w:pPr>
        <w:spacing w:after="0"/>
      </w:pPr>
      <w:r>
        <w:t>ADI:</w:t>
      </w:r>
    </w:p>
    <w:p w:rsidR="00430835" w:rsidRDefault="00430835" w:rsidP="00142AC0">
      <w:pPr>
        <w:spacing w:after="0"/>
      </w:pPr>
      <w:r>
        <w:t>SOYADI:</w:t>
      </w:r>
    </w:p>
    <w:p w:rsidR="00430835" w:rsidRDefault="00430835" w:rsidP="00142AC0">
      <w:pPr>
        <w:spacing w:after="0"/>
      </w:pPr>
      <w:r>
        <w:t>SINIFI:</w:t>
      </w:r>
    </w:p>
    <w:p w:rsidR="00430835" w:rsidRDefault="00430835" w:rsidP="00483457">
      <w:pPr>
        <w:spacing w:after="0"/>
      </w:pPr>
      <w:r>
        <w:t>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30835" w:rsidRPr="00EA2C92" w:rsidRDefault="00430835" w:rsidP="00EA2C92">
      <w:pPr>
        <w:jc w:val="center"/>
        <w:rPr>
          <w:sz w:val="40"/>
          <w:szCs w:val="40"/>
          <w:u w:val="single"/>
        </w:rPr>
      </w:pPr>
      <w:r w:rsidRPr="00EA2C92">
        <w:rPr>
          <w:sz w:val="40"/>
          <w:szCs w:val="40"/>
          <w:u w:val="single"/>
        </w:rPr>
        <w:t>A</w:t>
      </w:r>
    </w:p>
    <w:p w:rsidR="00430835" w:rsidRPr="00905554" w:rsidRDefault="00430835" w:rsidP="009D1F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905554">
        <w:rPr>
          <w:rFonts w:ascii="Times New Roman" w:hAnsi="Times New Roman" w:cs="Times New Roman"/>
          <w:b/>
          <w:bCs/>
          <w:sz w:val="20"/>
          <w:szCs w:val="20"/>
        </w:rPr>
        <w:t>Aşağıdaki kelimelerin Türkçesini yazınız?</w:t>
      </w:r>
      <w:r w:rsidRPr="006B2BC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905554">
        <w:rPr>
          <w:rFonts w:ascii="Times New Roman" w:hAnsi="Times New Roman" w:cs="Times New Roman"/>
          <w:b/>
          <w:bCs/>
          <w:sz w:val="20"/>
          <w:szCs w:val="20"/>
        </w:rPr>
        <w:t>(10 p</w:t>
      </w:r>
      <w:r>
        <w:rPr>
          <w:rFonts w:ascii="Times New Roman" w:hAnsi="Times New Roman" w:cs="Times New Roman"/>
          <w:b/>
          <w:bCs/>
          <w:sz w:val="20"/>
          <w:szCs w:val="20"/>
        </w:rPr>
        <w:t>uan</w:t>
      </w:r>
      <w:r w:rsidRPr="00905554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</w:p>
    <w:tbl>
      <w:tblPr>
        <w:tblpPr w:leftFromText="141" w:rightFromText="141" w:vertAnchor="text" w:horzAnchor="margin" w:tblpXSpec="center" w:tblpY="45"/>
        <w:tblW w:w="8620" w:type="dxa"/>
        <w:tblLook w:val="00A0"/>
      </w:tblPr>
      <w:tblGrid>
        <w:gridCol w:w="1519"/>
        <w:gridCol w:w="1770"/>
        <w:gridCol w:w="1791"/>
        <w:gridCol w:w="1546"/>
        <w:gridCol w:w="1994"/>
      </w:tblGrid>
      <w:tr w:rsidR="00430835" w:rsidRPr="00EB5317">
        <w:trPr>
          <w:trHeight w:val="614"/>
        </w:trPr>
        <w:tc>
          <w:tcPr>
            <w:tcW w:w="1519" w:type="dxa"/>
            <w:vAlign w:val="bottom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B5317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9" o:spid="_x0000_i1025" type="#_x0000_t75" style="width:31.5pt;height:24pt;visibility:visible">
                  <v:imagedata r:id="rId5" o:title="" cropbottom="-1394f"/>
                  <o:lock v:ext="edit" aspectratio="f"/>
                </v:shape>
              </w:pict>
            </w:r>
          </w:p>
        </w:tc>
        <w:tc>
          <w:tcPr>
            <w:tcW w:w="1770" w:type="dxa"/>
            <w:vAlign w:val="bottom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B5317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pict>
                <v:shape id="Resim 4" o:spid="_x0000_i1026" type="#_x0000_t75" style="width:28.5pt;height:25.5pt;visibility:visible">
                  <v:imagedata r:id="rId6" o:title="" cropbottom="-1313f" cropright="-341f"/>
                  <o:lock v:ext="edit" aspectratio="f"/>
                </v:shape>
              </w:pict>
            </w:r>
          </w:p>
        </w:tc>
        <w:tc>
          <w:tcPr>
            <w:tcW w:w="1791" w:type="dxa"/>
            <w:vAlign w:val="bottom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B5317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pict>
                <v:shape id="Resim 3" o:spid="_x0000_i1027" type="#_x0000_t75" style="width:73.5pt;height:22.5pt;visibility:visible">
                  <v:imagedata r:id="rId7" o:title="" cropbottom="-727f"/>
                  <o:lock v:ext="edit" aspectratio="f"/>
                </v:shape>
              </w:pict>
            </w:r>
          </w:p>
        </w:tc>
        <w:tc>
          <w:tcPr>
            <w:tcW w:w="1546" w:type="dxa"/>
            <w:vAlign w:val="bottom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B5317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pict>
                <v:shape id="Resim 2" o:spid="_x0000_i1028" type="#_x0000_t75" style="width:27.75pt;height:26.25pt;visibility:visible">
                  <v:imagedata r:id="rId8" o:title="" cropbottom="-759f" cropright="-353f"/>
                  <o:lock v:ext="edit" aspectratio="f"/>
                </v:shape>
              </w:pict>
            </w:r>
          </w:p>
        </w:tc>
        <w:tc>
          <w:tcPr>
            <w:tcW w:w="1994" w:type="dxa"/>
            <w:vAlign w:val="bottom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B5317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pict>
                <v:shape id="Resim 1" o:spid="_x0000_i1029" type="#_x0000_t75" style="width:84.75pt;height:22.5pt;visibility:visible">
                  <v:imagedata r:id="rId9" o:title="" cropbottom="-1744f"/>
                  <o:lock v:ext="edit" aspectratio="f"/>
                </v:shape>
              </w:pict>
            </w:r>
          </w:p>
        </w:tc>
      </w:tr>
      <w:tr w:rsidR="00430835" w:rsidRPr="00EB5317">
        <w:trPr>
          <w:trHeight w:val="614"/>
        </w:trPr>
        <w:tc>
          <w:tcPr>
            <w:tcW w:w="1519" w:type="dxa"/>
            <w:vAlign w:val="bottom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B5317">
              <w:rPr>
                <w:rFonts w:ascii="Times New Roman" w:hAnsi="Times New Roman" w:cs="Times New Roman"/>
                <w:sz w:val="36"/>
                <w:szCs w:val="36"/>
              </w:rPr>
              <w:t>............</w:t>
            </w:r>
          </w:p>
        </w:tc>
        <w:tc>
          <w:tcPr>
            <w:tcW w:w="1770" w:type="dxa"/>
            <w:vAlign w:val="bottom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sz w:val="36"/>
                <w:szCs w:val="36"/>
              </w:rPr>
              <w:t>............</w:t>
            </w:r>
          </w:p>
        </w:tc>
        <w:tc>
          <w:tcPr>
            <w:tcW w:w="1791" w:type="dxa"/>
            <w:vAlign w:val="bottom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sz w:val="36"/>
                <w:szCs w:val="36"/>
              </w:rPr>
              <w:t>............</w:t>
            </w:r>
          </w:p>
        </w:tc>
        <w:tc>
          <w:tcPr>
            <w:tcW w:w="1546" w:type="dxa"/>
            <w:vAlign w:val="bottom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sz w:val="36"/>
                <w:szCs w:val="36"/>
              </w:rPr>
              <w:t>............</w:t>
            </w:r>
          </w:p>
        </w:tc>
        <w:tc>
          <w:tcPr>
            <w:tcW w:w="1994" w:type="dxa"/>
            <w:vAlign w:val="bottom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sz w:val="36"/>
                <w:szCs w:val="36"/>
              </w:rPr>
              <w:t>............</w:t>
            </w:r>
          </w:p>
        </w:tc>
      </w:tr>
    </w:tbl>
    <w:p w:rsidR="00430835" w:rsidRPr="0045143D" w:rsidRDefault="00430835" w:rsidP="0045143D">
      <w:pPr>
        <w:pStyle w:val="ListParagraph"/>
        <w:ind w:left="360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6B2BC8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</w:p>
    <w:p w:rsidR="00430835" w:rsidRPr="00A6658D" w:rsidRDefault="00430835" w:rsidP="009D1F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18"/>
          <w:szCs w:val="18"/>
        </w:rPr>
      </w:pPr>
      <w:r w:rsidRPr="00A20CE8">
        <w:rPr>
          <w:rFonts w:ascii="Times New Roman" w:hAnsi="Times New Roman" w:cs="Times New Roman"/>
          <w:b/>
          <w:bCs/>
          <w:sz w:val="18"/>
          <w:szCs w:val="18"/>
        </w:rPr>
        <w:t xml:space="preserve">Aşağıda </w:t>
      </w:r>
      <w:r w:rsidRPr="00905554">
        <w:rPr>
          <w:rFonts w:ascii="Times New Roman" w:hAnsi="Times New Roman" w:cs="Times New Roman"/>
          <w:b/>
          <w:bCs/>
          <w:sz w:val="20"/>
          <w:szCs w:val="20"/>
        </w:rPr>
        <w:t>müfret olarak verilen cümlelerin tesniyelerini yazınız. (10 p</w:t>
      </w:r>
      <w:r>
        <w:rPr>
          <w:rFonts w:ascii="Times New Roman" w:hAnsi="Times New Roman" w:cs="Times New Roman"/>
          <w:b/>
          <w:bCs/>
          <w:sz w:val="20"/>
          <w:szCs w:val="20"/>
        </w:rPr>
        <w:t>uan</w:t>
      </w:r>
      <w:r w:rsidRPr="00905554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A6658D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      </w:t>
      </w:r>
      <w:r w:rsidRPr="00A6658D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ab/>
        <w:t xml:space="preserve">                                                                                             </w:t>
      </w:r>
      <w:r>
        <w:rPr>
          <w:noProof/>
          <w:lang w:eastAsia="tr-TR"/>
        </w:rPr>
        <w:t xml:space="preserve">                        </w:t>
      </w:r>
    </w:p>
    <w:tbl>
      <w:tblPr>
        <w:tblpPr w:leftFromText="141" w:rightFromText="141" w:vertAnchor="text" w:horzAnchor="margin" w:tblpXSpec="center" w:tblpY="153"/>
        <w:tblW w:w="0" w:type="auto"/>
        <w:tblLook w:val="0000"/>
      </w:tblPr>
      <w:tblGrid>
        <w:gridCol w:w="4541"/>
        <w:gridCol w:w="364"/>
        <w:gridCol w:w="4116"/>
      </w:tblGrid>
      <w:tr w:rsidR="00430835" w:rsidRPr="00EB5317">
        <w:trPr>
          <w:trHeight w:val="420"/>
        </w:trPr>
        <w:tc>
          <w:tcPr>
            <w:tcW w:w="4541" w:type="dxa"/>
            <w:vAlign w:val="center"/>
          </w:tcPr>
          <w:p w:rsidR="00430835" w:rsidRPr="00EB5317" w:rsidRDefault="00430835" w:rsidP="00EB5317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53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364" w:type="dxa"/>
            <w:vAlign w:val="center"/>
          </w:tcPr>
          <w:p w:rsidR="00430835" w:rsidRPr="00EB5317" w:rsidRDefault="00430835" w:rsidP="00EB531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5317">
              <w:rPr>
                <w:rFonts w:ascii="Times New Roman" w:hAnsi="Times New Roman" w:cs="Times New Roman"/>
                <w:sz w:val="28"/>
                <w:szCs w:val="28"/>
              </w:rPr>
              <w:t>١</w:t>
            </w:r>
          </w:p>
        </w:tc>
        <w:tc>
          <w:tcPr>
            <w:tcW w:w="4116" w:type="dxa"/>
          </w:tcPr>
          <w:p w:rsidR="00430835" w:rsidRPr="00EB5317" w:rsidRDefault="00430835" w:rsidP="00EB5317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531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tr-TR"/>
              </w:rPr>
              <w:pict>
                <v:shape id="_x0000_i1030" type="#_x0000_t75" style="width:164.25pt;height:25.5pt;visibility:visible">
                  <v:imagedata r:id="rId10" o:title="" cropbottom="-1313f"/>
                  <o:lock v:ext="edit" aspectratio="f"/>
                </v:shape>
              </w:pict>
            </w:r>
          </w:p>
        </w:tc>
      </w:tr>
      <w:tr w:rsidR="00430835" w:rsidRPr="00EB5317">
        <w:trPr>
          <w:trHeight w:val="146"/>
        </w:trPr>
        <w:tc>
          <w:tcPr>
            <w:tcW w:w="4541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right"/>
            </w:pPr>
            <w:r w:rsidRPr="00EB53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364" w:type="dxa"/>
            <w:vAlign w:val="center"/>
          </w:tcPr>
          <w:p w:rsidR="00430835" w:rsidRPr="00EB5317" w:rsidRDefault="00430835" w:rsidP="00EB531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5317">
              <w:rPr>
                <w:rFonts w:ascii="Times New Roman" w:hAnsi="Times New Roman" w:cs="Times New Roman"/>
                <w:sz w:val="28"/>
                <w:szCs w:val="28"/>
              </w:rPr>
              <w:t>٢</w:t>
            </w:r>
          </w:p>
        </w:tc>
        <w:tc>
          <w:tcPr>
            <w:tcW w:w="4116" w:type="dxa"/>
          </w:tcPr>
          <w:p w:rsidR="00430835" w:rsidRPr="00EB5317" w:rsidRDefault="00430835" w:rsidP="00EB5317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531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tr-TR"/>
              </w:rPr>
              <w:pict>
                <v:shape id="_x0000_i1031" type="#_x0000_t75" style="width:164.25pt;height:29.25pt;visibility:visible">
                  <v:imagedata r:id="rId11" o:title="" cropbottom="-441f"/>
                  <o:lock v:ext="edit" aspectratio="f"/>
                </v:shape>
              </w:pict>
            </w:r>
          </w:p>
        </w:tc>
      </w:tr>
    </w:tbl>
    <w:p w:rsidR="00430835" w:rsidRPr="00CE45E0" w:rsidRDefault="00430835" w:rsidP="00CE45E0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430835" w:rsidRPr="0045143D" w:rsidRDefault="00430835" w:rsidP="009D1F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905554">
        <w:rPr>
          <w:rFonts w:ascii="Times New Roman" w:hAnsi="Times New Roman" w:cs="Times New Roman"/>
          <w:b/>
          <w:bCs/>
          <w:sz w:val="20"/>
          <w:szCs w:val="20"/>
        </w:rPr>
        <w:t>Mübteda ve ha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ber uyumu açısından yanlış </w:t>
      </w:r>
      <w:r w:rsidRPr="00905554">
        <w:rPr>
          <w:rFonts w:ascii="Times New Roman" w:hAnsi="Times New Roman" w:cs="Times New Roman"/>
          <w:b/>
          <w:bCs/>
          <w:sz w:val="20"/>
          <w:szCs w:val="20"/>
        </w:rPr>
        <w:t>cümleleri işaretleyiniz. (10 p</w:t>
      </w:r>
      <w:r>
        <w:rPr>
          <w:rFonts w:ascii="Times New Roman" w:hAnsi="Times New Roman" w:cs="Times New Roman"/>
          <w:b/>
          <w:bCs/>
          <w:sz w:val="20"/>
          <w:szCs w:val="20"/>
        </w:rPr>
        <w:t>uan</w:t>
      </w:r>
      <w:r w:rsidRPr="00905554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CE45E0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  </w:t>
      </w:r>
    </w:p>
    <w:p w:rsidR="00430835" w:rsidRDefault="00430835" w:rsidP="009414EC">
      <w:pPr>
        <w:pStyle w:val="ListParagraph"/>
        <w:ind w:left="36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EB5317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pict>
          <v:shape id="_x0000_i1032" type="#_x0000_t75" style="width:335.25pt;height:62.25pt;visibility:visible">
            <v:imagedata r:id="rId12" o:title="" cropbottom="-210f" cropright="-29f"/>
            <o:lock v:ext="edit" aspectratio="f"/>
          </v:shape>
        </w:pict>
      </w:r>
    </w:p>
    <w:p w:rsidR="00430835" w:rsidRPr="001D3F16" w:rsidRDefault="00430835" w:rsidP="009414EC">
      <w:pPr>
        <w:pStyle w:val="ListParagraph"/>
        <w:ind w:left="36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430835" w:rsidRPr="00905554" w:rsidRDefault="00430835" w:rsidP="009D1F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905554">
        <w:rPr>
          <w:rFonts w:ascii="Times New Roman" w:hAnsi="Times New Roman" w:cs="Times New Roman"/>
          <w:b/>
          <w:bCs/>
          <w:sz w:val="20"/>
          <w:szCs w:val="20"/>
        </w:rPr>
        <w:t>Aşağıdaki cümleleri tercüme ediniz.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(15</w:t>
      </w:r>
      <w:r w:rsidRPr="00905554">
        <w:rPr>
          <w:rFonts w:ascii="Times New Roman" w:hAnsi="Times New Roman" w:cs="Times New Roman"/>
          <w:b/>
          <w:bCs/>
          <w:sz w:val="20"/>
          <w:szCs w:val="20"/>
        </w:rPr>
        <w:t xml:space="preserve"> p</w:t>
      </w:r>
      <w:r>
        <w:rPr>
          <w:rFonts w:ascii="Times New Roman" w:hAnsi="Times New Roman" w:cs="Times New Roman"/>
          <w:b/>
          <w:bCs/>
          <w:sz w:val="20"/>
          <w:szCs w:val="20"/>
        </w:rPr>
        <w:t>uan</w:t>
      </w:r>
      <w:r w:rsidRPr="00905554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430835" w:rsidRDefault="00430835" w:rsidP="00CE45E0">
      <w:pPr>
        <w:pStyle w:val="ListParagraph"/>
        <w:ind w:left="360"/>
        <w:jc w:val="right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 w:rsidRPr="00EB5317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pict>
          <v:shape id="_x0000_i1033" type="#_x0000_t75" style="width:240pt;height:85.5pt;visibility:visible">
            <v:imagedata r:id="rId13" o:title="" cropbottom="-270f" cropright="-41f"/>
            <o:lock v:ext="edit" aspectratio="f"/>
          </v:shape>
        </w:pict>
      </w:r>
    </w:p>
    <w:p w:rsidR="00430835" w:rsidRDefault="00430835" w:rsidP="00CE45E0">
      <w:pPr>
        <w:pStyle w:val="ListParagraph"/>
        <w:ind w:left="360"/>
        <w:jc w:val="right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430835" w:rsidRDefault="00430835" w:rsidP="00CE45E0">
      <w:pPr>
        <w:pStyle w:val="ListParagraph"/>
        <w:ind w:left="360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EB5317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pict>
          <v:shape id="Resim 6" o:spid="_x0000_i1034" type="#_x0000_t75" style="width:233.25pt;height:1in;visibility:visible">
            <v:imagedata r:id="rId14" o:title="" cropbottom="-539f" cropright="-42f"/>
            <o:lock v:ext="edit" aspectratio="f"/>
          </v:shape>
        </w:pict>
      </w:r>
    </w:p>
    <w:p w:rsidR="00430835" w:rsidRDefault="00430835" w:rsidP="00CE45E0">
      <w:pPr>
        <w:pStyle w:val="ListParagraph"/>
        <w:ind w:left="360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430835" w:rsidRDefault="00430835" w:rsidP="009D1F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Aşağıdaki soruları üstteki metne göre cevaplayınız.</w:t>
      </w:r>
      <w:r w:rsidRPr="00CE45E0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905554">
        <w:rPr>
          <w:rFonts w:ascii="Times New Roman" w:hAnsi="Times New Roman" w:cs="Times New Roman"/>
          <w:b/>
          <w:bCs/>
          <w:sz w:val="20"/>
          <w:szCs w:val="20"/>
        </w:rPr>
        <w:t>(10 p</w:t>
      </w:r>
      <w:r>
        <w:rPr>
          <w:rFonts w:ascii="Times New Roman" w:hAnsi="Times New Roman" w:cs="Times New Roman"/>
          <w:b/>
          <w:bCs/>
          <w:sz w:val="20"/>
          <w:szCs w:val="20"/>
        </w:rPr>
        <w:t>uan</w:t>
      </w:r>
      <w:r w:rsidRPr="00905554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430835" w:rsidRDefault="00430835" w:rsidP="00C85440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EB5317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pict>
          <v:shape id="Resim 12" o:spid="_x0000_i1035" type="#_x0000_t75" style="width:240pt;height:22.5pt;visibility:visible">
            <v:imagedata r:id="rId15" o:title="" cropbottom="-1483f"/>
            <o:lock v:ext="edit" aspectratio="f"/>
          </v:shape>
        </w:pict>
      </w:r>
    </w:p>
    <w:p w:rsidR="00430835" w:rsidRDefault="00430835" w:rsidP="00A77756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EB5317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pict>
          <v:shape id="Resim 11" o:spid="_x0000_i1036" type="#_x0000_t75" style="width:237pt;height:24pt;visibility:visible">
            <v:imagedata r:id="rId16" o:title="" cropbottom="-1255f"/>
            <o:lock v:ext="edit" aspectratio="f"/>
          </v:shape>
        </w:pict>
      </w:r>
    </w:p>
    <w:p w:rsidR="00430835" w:rsidRPr="0045143D" w:rsidRDefault="00430835" w:rsidP="009D1F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Aşağıda verilen cümlelerdeki mübteda ve haber olan kelimeleri  belirtiniz.(10</w:t>
      </w:r>
      <w:r w:rsidRPr="009D1F1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puan)</w:t>
      </w:r>
    </w:p>
    <w:p w:rsidR="00430835" w:rsidRDefault="00430835" w:rsidP="001F5B3B">
      <w:pPr>
        <w:jc w:val="right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EB5317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_x0000_i1037" type="#_x0000_t75" style="width:127.5pt;height:29.25pt;visibility:visible">
            <v:imagedata r:id="rId17" o:title="" cropbottom="-441f"/>
            <o:lock v:ext="edit" aspectratio="f"/>
          </v:shape>
        </w:pic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  <w:r w:rsidRPr="00EB5317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_x0000_i1038" type="#_x0000_t75" style="width:21pt;height:18.75pt;visibility:visible">
            <v:imagedata r:id="rId18" o:title="" cropbottom="-1024f"/>
            <o:lock v:ext="edit" aspectratio="f"/>
          </v:shape>
        </w:pic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                                </w:t>
      </w:r>
      <w:r w:rsidRPr="00EB5317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_x0000_i1039" type="#_x0000_t75" style="width:122.25pt;height:27pt;visibility:visible">
            <v:imagedata r:id="rId19" o:title="" cropbottom="-1365f"/>
            <o:lock v:ext="edit" aspectratio="f"/>
          </v:shape>
        </w:pic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</w:t>
      </w:r>
      <w:r w:rsidRPr="00EB5317">
        <w:rPr>
          <w:rFonts w:ascii="Times New Roman" w:hAnsi="Times New Roman" w:cs="Times New Roman"/>
          <w:noProof/>
          <w:sz w:val="18"/>
          <w:szCs w:val="18"/>
          <w:vertAlign w:val="superscript"/>
          <w:lang w:eastAsia="tr-TR"/>
        </w:rPr>
        <w:pict>
          <v:shape id="_x0000_i1040" type="#_x0000_t75" style="width:20.25pt;height:21.75pt;visibility:visible">
            <v:imagedata r:id="rId20" o:title="" cropbottom="-1864f" cropright="-325f"/>
            <o:lock v:ext="edit" aspectratio="f"/>
          </v:shape>
        </w:pic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         </w:t>
      </w:r>
    </w:p>
    <w:p w:rsidR="00430835" w:rsidRDefault="00430835" w:rsidP="0045143D">
      <w:pPr>
        <w:jc w:val="right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430835" w:rsidRDefault="00430835" w:rsidP="0045143D">
      <w:pPr>
        <w:rPr>
          <w:rFonts w:ascii="Times New Roman" w:hAnsi="Times New Roman" w:cs="Times New Roman"/>
          <w:b/>
          <w:bCs/>
          <w:sz w:val="18"/>
          <w:szCs w:val="18"/>
        </w:rPr>
      </w:pPr>
    </w:p>
    <w:p w:rsidR="00430835" w:rsidRDefault="00430835" w:rsidP="00A77756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430835" w:rsidRDefault="00430835" w:rsidP="00383A99">
      <w:pPr>
        <w:pStyle w:val="ListParagraph"/>
        <w:ind w:left="360"/>
        <w:rPr>
          <w:rFonts w:ascii="Times New Roman" w:hAnsi="Times New Roman" w:cs="Times New Roman"/>
          <w:b/>
          <w:bCs/>
          <w:sz w:val="18"/>
          <w:szCs w:val="18"/>
        </w:rPr>
      </w:pPr>
    </w:p>
    <w:p w:rsidR="00430835" w:rsidRPr="00383A99" w:rsidRDefault="00430835" w:rsidP="00383A99">
      <w:pPr>
        <w:pStyle w:val="ListParagraph"/>
        <w:ind w:left="360"/>
        <w:rPr>
          <w:rFonts w:ascii="Times New Roman" w:hAnsi="Times New Roman" w:cs="Times New Roman"/>
          <w:b/>
          <w:bCs/>
          <w:sz w:val="18"/>
          <w:szCs w:val="18"/>
        </w:rPr>
      </w:pPr>
    </w:p>
    <w:p w:rsidR="00430835" w:rsidRDefault="00430835" w:rsidP="00383A99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                                                                                              </w:t>
      </w:r>
    </w:p>
    <w:p w:rsidR="00430835" w:rsidRPr="00383A99" w:rsidRDefault="00430835" w:rsidP="00383A99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427.7pt;margin-top:2.2pt;width:25.5pt;height:21pt;z-index:251654144" adj="-17068,29777">
            <v:textbox>
              <w:txbxContent>
                <w:p w:rsidR="00430835" w:rsidRPr="00884937" w:rsidRDefault="00430835" w:rsidP="0030553C">
                  <w:pPr>
                    <w:rPr>
                      <w:sz w:val="28"/>
                      <w:szCs w:val="28"/>
                    </w:rPr>
                  </w:pPr>
                  <w:r w:rsidRPr="00884937">
                    <w:rPr>
                      <w:rFonts w:ascii="Arial" w:hAnsi="Arial" w:cs="Arial"/>
                      <w:sz w:val="28"/>
                      <w:szCs w:val="28"/>
                    </w:rPr>
                    <w:t>٥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7" style="position:absolute;left:0;text-align:left;margin-left:363.95pt;margin-top:1.05pt;width:55.3pt;height:24.75pt;z-index:251659264" strokecolor="white">
            <v:textbox>
              <w:txbxContent>
                <w:p w:rsidR="00430835" w:rsidRDefault="00430835" w:rsidP="005851AD">
                  <w:r>
                    <w:t>kaldırıyor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left:0;text-align:left;margin-left:283.15pt;margin-top:1.05pt;width:55.3pt;height:24.75pt;z-index:251660288" strokecolor="white">
            <v:textbox>
              <w:txbxContent>
                <w:p w:rsidR="00430835" w:rsidRDefault="00430835" w:rsidP="005851AD">
                  <w:r>
                    <w:t>ağlıyor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left:0;text-align:left;margin-left:193.9pt;margin-top:1.8pt;width:55.3pt;height:24.75pt;z-index:251661312" strokecolor="white">
            <v:textbox>
              <w:txbxContent>
                <w:p w:rsidR="00430835" w:rsidRDefault="00430835" w:rsidP="005851AD">
                  <w:r>
                    <w:t>yürüyor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left:0;text-align:left;margin-left:99.95pt;margin-top:2.2pt;width:55.3pt;height:24.75pt;z-index:251662336" strokecolor="white">
            <v:textbox>
              <w:txbxContent>
                <w:p w:rsidR="00430835" w:rsidRDefault="00430835" w:rsidP="005851AD">
                  <w:r>
                    <w:t>kokluyor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left:0;text-align:left;margin-left:8.65pt;margin-top:1.8pt;width:55.3pt;height:24.75pt;z-index:251658240" strokecolor="white">
            <v:textbox>
              <w:txbxContent>
                <w:p w:rsidR="00430835" w:rsidRDefault="00430835">
                  <w:r>
                    <w:t>gülüyor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2" type="#_x0000_t63" style="position:absolute;left:0;text-align:left;margin-left:338.45pt;margin-top:5.95pt;width:25.5pt;height:21pt;z-index:251655168">
            <v:textbox style="mso-next-textbox:#_x0000_s1032">
              <w:txbxContent>
                <w:p w:rsidR="00430835" w:rsidRPr="00884937" w:rsidRDefault="00430835" w:rsidP="00AF4677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884937">
                    <w:rPr>
                      <w:rFonts w:ascii="Arial" w:hAnsi="Arial" w:cs="Arial"/>
                      <w:sz w:val="24"/>
                      <w:szCs w:val="24"/>
                    </w:rPr>
                    <w:t>٤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63" style="position:absolute;left:0;text-align:left;margin-left:249.2pt;margin-top:5.95pt;width:25.5pt;height:21pt;z-index:251656192" adj="1355">
            <v:textbox style="mso-next-textbox:#_x0000_s1033">
              <w:txbxContent>
                <w:p w:rsidR="00430835" w:rsidRPr="00AF4677" w:rsidRDefault="00430835" w:rsidP="00AF4677">
                  <w:r>
                    <w:rPr>
                      <w:rFonts w:ascii="Arial" w:hAnsi="Arial" w:cs="Arial"/>
                    </w:rPr>
                    <w:t>٣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63" style="position:absolute;left:0;text-align:left;margin-left:157.7pt;margin-top:5.95pt;width:25.5pt;height:21pt;z-index:251657216">
            <v:textbox style="mso-next-textbox:#_x0000_s1034">
              <w:txbxContent>
                <w:p w:rsidR="00430835" w:rsidRDefault="00430835" w:rsidP="00AF4677">
                  <w:pPr>
                    <w:jc w:val="right"/>
                  </w:pPr>
                  <w:r>
                    <w:rPr>
                      <w:rFonts w:ascii="Arial" w:hAnsi="Arial" w:cs="Arial"/>
                    </w:rPr>
                    <w:t>٢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63" style="position:absolute;left:0;text-align:left;margin-left:63.95pt;margin-top:5.95pt;width:25.5pt;height:21pt;z-index:251653120">
            <v:textbox style="mso-next-textbox:#_x0000_s1035">
              <w:txbxContent>
                <w:p w:rsidR="00430835" w:rsidRDefault="00430835" w:rsidP="0030553C">
                  <w:pPr>
                    <w:jc w:val="right"/>
                  </w:pPr>
                  <w:r>
                    <w:rPr>
                      <w:rFonts w:ascii="Arial" w:hAnsi="Arial" w:cs="Arial"/>
                    </w:rPr>
                    <w:t>١</w:t>
                  </w:r>
                </w:p>
              </w:txbxContent>
            </v:textbox>
          </v:shape>
        </w:pict>
      </w:r>
    </w:p>
    <w:p w:rsidR="00430835" w:rsidRPr="00884937" w:rsidRDefault="00430835" w:rsidP="00884937">
      <w:pPr>
        <w:pStyle w:val="ListParagraph"/>
        <w:ind w:left="360"/>
        <w:rPr>
          <w:rFonts w:ascii="Times New Roman" w:hAnsi="Times New Roman" w:cs="Times New Roman"/>
          <w:sz w:val="18"/>
          <w:szCs w:val="18"/>
        </w:rPr>
      </w:pPr>
    </w:p>
    <w:p w:rsidR="00430835" w:rsidRPr="00884937" w:rsidRDefault="00430835" w:rsidP="00884937">
      <w:pPr>
        <w:pStyle w:val="ListParagraph"/>
        <w:ind w:left="360"/>
        <w:rPr>
          <w:rFonts w:ascii="Times New Roman" w:hAnsi="Times New Roman" w:cs="Times New Roman"/>
          <w:sz w:val="18"/>
          <w:szCs w:val="18"/>
        </w:rPr>
      </w:pPr>
      <w:r w:rsidRPr="006B2F12">
        <w:rPr>
          <w:noProof/>
          <w:lang w:eastAsia="tr-TR"/>
        </w:rPr>
        <w:pict>
          <v:shape id="_x0000_i1041" type="#_x0000_t75" style="width:70.5pt;height:67.5pt;visibility:visible">
            <v:imagedata r:id="rId21" o:title=""/>
          </v:shape>
        </w:pict>
      </w:r>
      <w:r w:rsidRPr="00884937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</w:t>
      </w:r>
      <w:r w:rsidRPr="006B2F12">
        <w:rPr>
          <w:noProof/>
          <w:lang w:eastAsia="tr-TR"/>
        </w:rPr>
        <w:pict>
          <v:shape id="_x0000_i1042" type="#_x0000_t75" style="width:69.75pt;height:68.25pt;visibility:visible">
            <v:imagedata r:id="rId22" o:title=""/>
          </v:shape>
        </w:pict>
      </w:r>
      <w:r w:rsidRPr="00884937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</w:t>
      </w:r>
      <w:r w:rsidRPr="006B2F12">
        <w:rPr>
          <w:noProof/>
          <w:lang w:eastAsia="tr-TR"/>
        </w:rPr>
        <w:pict>
          <v:shape id="_x0000_i1043" type="#_x0000_t75" style="width:80.25pt;height:66.75pt;visibility:visible">
            <v:imagedata r:id="rId23" o:title=""/>
          </v:shape>
        </w:pict>
      </w:r>
      <w:r w:rsidRPr="00884937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</w:t>
      </w:r>
      <w:r w:rsidRPr="006B2F12">
        <w:rPr>
          <w:noProof/>
          <w:lang w:eastAsia="tr-TR"/>
        </w:rPr>
        <w:pict>
          <v:shape id="_x0000_i1044" type="#_x0000_t75" style="width:77.25pt;height:70.5pt;visibility:visible">
            <v:imagedata r:id="rId24" o:title=""/>
          </v:shape>
        </w:pict>
      </w:r>
      <w:r w:rsidRPr="00884937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</w:t>
      </w:r>
      <w:r w:rsidRPr="006B2F12">
        <w:rPr>
          <w:noProof/>
          <w:lang w:eastAsia="tr-TR"/>
        </w:rPr>
        <w:pict>
          <v:shape id="Resim 5" o:spid="_x0000_i1045" type="#_x0000_t75" style="width:75.75pt;height:1in;visibility:visible">
            <v:imagedata r:id="rId25" o:title=""/>
          </v:shape>
        </w:pict>
      </w:r>
    </w:p>
    <w:p w:rsidR="00430835" w:rsidRPr="00884937" w:rsidRDefault="00430835" w:rsidP="009D1F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Aşağıdaki kelimelerle yukarıdaki resimleri uygun olanları ile eşleştiriniz.</w:t>
      </w:r>
      <w:r w:rsidRPr="00F52E91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84937">
        <w:rPr>
          <w:rFonts w:ascii="Times New Roman" w:hAnsi="Times New Roman" w:cs="Times New Roman"/>
          <w:b/>
          <w:bCs/>
          <w:sz w:val="18"/>
          <w:szCs w:val="18"/>
        </w:rPr>
        <w:t>(10</w:t>
      </w:r>
      <w:r w:rsidRPr="009D1F1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puan</w:t>
      </w:r>
      <w:r w:rsidRPr="00884937">
        <w:rPr>
          <w:rFonts w:ascii="Times New Roman" w:hAnsi="Times New Roman" w:cs="Times New Roman"/>
          <w:b/>
          <w:bCs/>
          <w:sz w:val="18"/>
          <w:szCs w:val="18"/>
        </w:rPr>
        <w:t>)</w:t>
      </w:r>
    </w:p>
    <w:tbl>
      <w:tblPr>
        <w:tblW w:w="8689" w:type="dxa"/>
        <w:tblInd w:w="-106" w:type="dxa"/>
        <w:tblLook w:val="00A0"/>
      </w:tblPr>
      <w:tblGrid>
        <w:gridCol w:w="1855"/>
        <w:gridCol w:w="1771"/>
        <w:gridCol w:w="1771"/>
        <w:gridCol w:w="1646"/>
        <w:gridCol w:w="1646"/>
      </w:tblGrid>
      <w:tr w:rsidR="00430835" w:rsidRPr="00EB5317">
        <w:trPr>
          <w:trHeight w:val="80"/>
        </w:trPr>
        <w:tc>
          <w:tcPr>
            <w:tcW w:w="1855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Arial" w:hAnsi="Arial" w:cs="Arial"/>
              </w:rPr>
              <w:t>...</w:t>
            </w:r>
          </w:p>
        </w:tc>
        <w:tc>
          <w:tcPr>
            <w:tcW w:w="1771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Arial" w:hAnsi="Arial" w:cs="Arial"/>
              </w:rPr>
              <w:t>...</w:t>
            </w:r>
          </w:p>
        </w:tc>
        <w:tc>
          <w:tcPr>
            <w:tcW w:w="1771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Arial" w:hAnsi="Arial" w:cs="Arial"/>
              </w:rPr>
              <w:t>...</w:t>
            </w:r>
          </w:p>
        </w:tc>
        <w:tc>
          <w:tcPr>
            <w:tcW w:w="1646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Arial" w:hAnsi="Arial" w:cs="Arial"/>
              </w:rPr>
              <w:t>...</w:t>
            </w:r>
          </w:p>
        </w:tc>
        <w:tc>
          <w:tcPr>
            <w:tcW w:w="1646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Arial" w:hAnsi="Arial" w:cs="Arial"/>
              </w:rPr>
              <w:t>...</w:t>
            </w:r>
          </w:p>
        </w:tc>
      </w:tr>
      <w:tr w:rsidR="00430835" w:rsidRPr="00EB5317">
        <w:trPr>
          <w:trHeight w:val="768"/>
        </w:trPr>
        <w:tc>
          <w:tcPr>
            <w:tcW w:w="1855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EB5317">
              <w:rPr>
                <w:noProof/>
                <w:sz w:val="32"/>
                <w:szCs w:val="32"/>
                <w:lang w:eastAsia="tr-TR"/>
              </w:rPr>
              <w:pict>
                <v:shape id="_x0000_i1046" type="#_x0000_t75" style="width:33.75pt;height:25.5pt;visibility:visible">
                  <v:imagedata r:id="rId26" o:title="" cropbottom="-1030f"/>
                  <o:lock v:ext="edit" aspectratio="f"/>
                </v:shape>
              </w:pict>
            </w:r>
          </w:p>
        </w:tc>
        <w:tc>
          <w:tcPr>
            <w:tcW w:w="1771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EB5317">
              <w:rPr>
                <w:noProof/>
                <w:sz w:val="32"/>
                <w:szCs w:val="32"/>
                <w:lang w:eastAsia="tr-TR"/>
              </w:rPr>
              <w:pict>
                <v:shape id="Resim 8" o:spid="_x0000_i1047" type="#_x0000_t75" style="width:35.25pt;height:22.5pt;visibility:visible">
                  <v:imagedata r:id="rId27" o:title="" cropbottom="-890f"/>
                  <o:lock v:ext="edit" aspectratio="f"/>
                </v:shape>
              </w:pict>
            </w:r>
          </w:p>
        </w:tc>
        <w:tc>
          <w:tcPr>
            <w:tcW w:w="1771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EB5317">
              <w:rPr>
                <w:noProof/>
                <w:sz w:val="32"/>
                <w:szCs w:val="32"/>
                <w:lang w:eastAsia="tr-TR"/>
              </w:rPr>
              <w:pict>
                <v:shape id="Resim 7" o:spid="_x0000_i1048" type="#_x0000_t75" style="width:33.75pt;height:20.25pt;visibility:visible">
                  <v:imagedata r:id="rId28" o:title="" cropbottom="-1164f"/>
                  <o:lock v:ext="edit" aspectratio="f"/>
                </v:shape>
              </w:pict>
            </w:r>
          </w:p>
        </w:tc>
        <w:tc>
          <w:tcPr>
            <w:tcW w:w="1646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EB5317">
              <w:rPr>
                <w:noProof/>
                <w:sz w:val="32"/>
                <w:szCs w:val="32"/>
                <w:lang w:eastAsia="tr-TR"/>
              </w:rPr>
              <w:pict>
                <v:shape id="_x0000_i1049" type="#_x0000_t75" style="width:24.75pt;height:21.75pt;visibility:visible">
                  <v:imagedata r:id="rId29" o:title="" cropbottom="-1864f"/>
                  <o:lock v:ext="edit" aspectratio="f"/>
                </v:shape>
              </w:pict>
            </w:r>
          </w:p>
        </w:tc>
        <w:tc>
          <w:tcPr>
            <w:tcW w:w="1646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EB5317">
              <w:rPr>
                <w:noProof/>
                <w:sz w:val="32"/>
                <w:szCs w:val="32"/>
                <w:lang w:eastAsia="tr-TR"/>
              </w:rPr>
              <w:pict>
                <v:shape id="_x0000_i1050" type="#_x0000_t75" style="width:37.5pt;height:17.25pt;visibility:visible">
                  <v:imagedata r:id="rId30" o:title="" cropbottom="-1560f"/>
                  <o:lock v:ext="edit" aspectratio="f"/>
                </v:shape>
              </w:pict>
            </w:r>
          </w:p>
        </w:tc>
      </w:tr>
    </w:tbl>
    <w:p w:rsidR="00430835" w:rsidRDefault="00430835" w:rsidP="00F52E91">
      <w:pPr>
        <w:pStyle w:val="ListParagraph"/>
        <w:ind w:left="360"/>
        <w:rPr>
          <w:rFonts w:ascii="Times New Roman" w:hAnsi="Times New Roman" w:cs="Times New Roman"/>
          <w:b/>
          <w:bCs/>
          <w:sz w:val="20"/>
          <w:szCs w:val="20"/>
        </w:rPr>
      </w:pPr>
    </w:p>
    <w:p w:rsidR="00430835" w:rsidRDefault="00430835" w:rsidP="00F52E91">
      <w:pPr>
        <w:pStyle w:val="ListParagraph"/>
        <w:ind w:left="360"/>
        <w:rPr>
          <w:rFonts w:ascii="Times New Roman" w:hAnsi="Times New Roman" w:cs="Times New Roman"/>
          <w:b/>
          <w:bCs/>
          <w:sz w:val="20"/>
          <w:szCs w:val="20"/>
        </w:rPr>
      </w:pPr>
    </w:p>
    <w:p w:rsidR="00430835" w:rsidRPr="00905554" w:rsidRDefault="00430835" w:rsidP="009D1F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905554">
        <w:rPr>
          <w:rFonts w:ascii="Times New Roman" w:hAnsi="Times New Roman" w:cs="Times New Roman"/>
          <w:b/>
          <w:bCs/>
          <w:sz w:val="20"/>
          <w:szCs w:val="20"/>
        </w:rPr>
        <w:t>Aşağıdaki cümlelerde bulunan haberin çeşidini ilgili bölümüne işaretleyiniz.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(15</w:t>
      </w:r>
      <w:r w:rsidRPr="0090555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puan</w:t>
      </w:r>
      <w:r w:rsidRPr="00905554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430835" w:rsidRDefault="00430835" w:rsidP="004F1ACF">
      <w:pPr>
        <w:pStyle w:val="ListParagraph"/>
        <w:ind w:left="360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right" w:tblpY="-30"/>
        <w:tblW w:w="7122" w:type="dxa"/>
        <w:tblLayout w:type="fixed"/>
        <w:tblLook w:val="00A0"/>
      </w:tblPr>
      <w:tblGrid>
        <w:gridCol w:w="1191"/>
        <w:gridCol w:w="1242"/>
        <w:gridCol w:w="1241"/>
        <w:gridCol w:w="802"/>
        <w:gridCol w:w="2646"/>
      </w:tblGrid>
      <w:tr w:rsidR="00430835" w:rsidRPr="00EB5317">
        <w:trPr>
          <w:trHeight w:val="576"/>
        </w:trPr>
        <w:tc>
          <w:tcPr>
            <w:tcW w:w="1191" w:type="dxa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53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Müfred</w:t>
            </w:r>
          </w:p>
        </w:tc>
        <w:tc>
          <w:tcPr>
            <w:tcW w:w="1242" w:type="dxa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53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İsim cümlesi</w:t>
            </w:r>
          </w:p>
        </w:tc>
        <w:tc>
          <w:tcPr>
            <w:tcW w:w="1241" w:type="dxa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53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Fiil cümlesi</w:t>
            </w:r>
          </w:p>
        </w:tc>
        <w:tc>
          <w:tcPr>
            <w:tcW w:w="802" w:type="dxa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53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Şibih cümle</w:t>
            </w:r>
          </w:p>
        </w:tc>
        <w:tc>
          <w:tcPr>
            <w:tcW w:w="2646" w:type="dxa"/>
          </w:tcPr>
          <w:p w:rsidR="00430835" w:rsidRPr="00EB5317" w:rsidRDefault="00430835" w:rsidP="00EB5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30835" w:rsidRPr="00EB5317">
        <w:trPr>
          <w:trHeight w:val="383"/>
        </w:trPr>
        <w:tc>
          <w:tcPr>
            <w:tcW w:w="1191" w:type="dxa"/>
          </w:tcPr>
          <w:p w:rsidR="00430835" w:rsidRPr="00EB5317" w:rsidRDefault="00430835" w:rsidP="00EB5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242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241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802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646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5317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 id="Resim 13" o:spid="_x0000_i1051" type="#_x0000_t75" style="width:122.25pt;height:21pt;visibility:visible">
                  <v:imagedata r:id="rId31" o:title="" cropbottom="-952f"/>
                  <o:lock v:ext="edit" aspectratio="f"/>
                </v:shape>
              </w:pict>
            </w:r>
          </w:p>
        </w:tc>
      </w:tr>
      <w:tr w:rsidR="00430835" w:rsidRPr="00EB5317">
        <w:trPr>
          <w:trHeight w:val="403"/>
        </w:trPr>
        <w:tc>
          <w:tcPr>
            <w:tcW w:w="1191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242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241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802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646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5317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 id="_x0000_i1052" type="#_x0000_t75" style="width:113.25pt;height:18.75pt;visibility:visible">
                  <v:imagedata r:id="rId32" o:title="" cropbottom="-1616f" cropright="-87f"/>
                  <o:lock v:ext="edit" aspectratio="f"/>
                </v:shape>
              </w:pict>
            </w:r>
          </w:p>
        </w:tc>
      </w:tr>
      <w:tr w:rsidR="00430835" w:rsidRPr="00EB5317">
        <w:trPr>
          <w:trHeight w:val="362"/>
        </w:trPr>
        <w:tc>
          <w:tcPr>
            <w:tcW w:w="1191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242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241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802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646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5317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 id="_x0000_i1053" type="#_x0000_t75" style="width:129pt;height:24pt;visibility:visible">
                  <v:imagedata r:id="rId33" o:title="" cropbottom="-1255f"/>
                  <o:lock v:ext="edit" aspectratio="f"/>
                </v:shape>
              </w:pict>
            </w:r>
          </w:p>
        </w:tc>
      </w:tr>
      <w:tr w:rsidR="00430835" w:rsidRPr="00EB5317">
        <w:trPr>
          <w:trHeight w:val="383"/>
        </w:trPr>
        <w:tc>
          <w:tcPr>
            <w:tcW w:w="1191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242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241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802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646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5317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 id="_x0000_i1054" type="#_x0000_t75" style="width:102.75pt;height:18pt;visibility:visible">
                  <v:imagedata r:id="rId34" o:title="" cropbottom="-2215f"/>
                  <o:lock v:ext="edit" aspectratio="f"/>
                </v:shape>
              </w:pict>
            </w:r>
          </w:p>
        </w:tc>
      </w:tr>
      <w:tr w:rsidR="00430835" w:rsidRPr="00EB5317">
        <w:trPr>
          <w:trHeight w:val="383"/>
        </w:trPr>
        <w:tc>
          <w:tcPr>
            <w:tcW w:w="1191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242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241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802" w:type="dxa"/>
          </w:tcPr>
          <w:p w:rsidR="00430835" w:rsidRPr="00EB5317" w:rsidRDefault="00430835" w:rsidP="00EB5317">
            <w:pPr>
              <w:spacing w:after="0" w:line="240" w:lineRule="auto"/>
              <w:jc w:val="center"/>
            </w:pPr>
            <w:r w:rsidRPr="00EB5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646" w:type="dxa"/>
            <w:vAlign w:val="center"/>
          </w:tcPr>
          <w:p w:rsidR="00430835" w:rsidRPr="00EB5317" w:rsidRDefault="00430835" w:rsidP="00EB53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B5317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 id="_x0000_i1055" type="#_x0000_t75" style="width:120pt;height:22.5pt;visibility:visible">
                  <v:imagedata r:id="rId35" o:title="" cropbottom="-1744f" cropright="-82f"/>
                  <o:lock v:ext="edit" aspectratio="f"/>
                </v:shape>
              </w:pict>
            </w:r>
          </w:p>
        </w:tc>
      </w:tr>
    </w:tbl>
    <w:p w:rsidR="00430835" w:rsidRDefault="00430835" w:rsidP="00383A99">
      <w:pPr>
        <w:pStyle w:val="ListParagraph"/>
        <w:ind w:left="360"/>
        <w:rPr>
          <w:rFonts w:ascii="Times New Roman" w:hAnsi="Times New Roman" w:cs="Times New Roman"/>
          <w:b/>
          <w:bCs/>
          <w:sz w:val="18"/>
          <w:szCs w:val="18"/>
        </w:rPr>
      </w:pPr>
      <w:r w:rsidRPr="006B2F12">
        <w:rPr>
          <w:noProof/>
          <w:lang w:eastAsia="tr-TR"/>
        </w:rPr>
        <w:pict>
          <v:shape id="Resim 25" o:spid="_x0000_i1056" type="#_x0000_t75" style="width:84pt;height:120.75pt;visibility:visible">
            <v:imagedata r:id="rId36" o:title=""/>
          </v:shape>
        </w:pict>
      </w:r>
    </w:p>
    <w:tbl>
      <w:tblPr>
        <w:tblpPr w:leftFromText="141" w:rightFromText="141" w:vertAnchor="text" w:horzAnchor="margin" w:tblpY="731"/>
        <w:tblW w:w="0" w:type="auto"/>
        <w:tblLook w:val="00A0"/>
      </w:tblPr>
      <w:tblGrid>
        <w:gridCol w:w="4889"/>
        <w:gridCol w:w="4889"/>
      </w:tblGrid>
      <w:tr w:rsidR="00430835" w:rsidRPr="00EB5317">
        <w:tc>
          <w:tcPr>
            <w:tcW w:w="4889" w:type="dxa"/>
          </w:tcPr>
          <w:p w:rsidR="00430835" w:rsidRPr="00EB5317" w:rsidRDefault="00430835" w:rsidP="00EB5317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</w:p>
        </w:tc>
        <w:tc>
          <w:tcPr>
            <w:tcW w:w="4889" w:type="dxa"/>
          </w:tcPr>
          <w:p w:rsidR="00430835" w:rsidRPr="00EB5317" w:rsidRDefault="00430835" w:rsidP="00EB5317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</w:p>
        </w:tc>
      </w:tr>
    </w:tbl>
    <w:p w:rsidR="00430835" w:rsidRDefault="00430835" w:rsidP="00670307">
      <w:pPr>
        <w:pStyle w:val="ListParagraph"/>
        <w:ind w:left="360"/>
        <w:rPr>
          <w:rFonts w:ascii="Times New Roman" w:hAnsi="Times New Roman" w:cs="Times New Roman"/>
          <w:b/>
          <w:bCs/>
          <w:sz w:val="20"/>
          <w:szCs w:val="20"/>
        </w:rPr>
      </w:pPr>
    </w:p>
    <w:p w:rsidR="00430835" w:rsidRDefault="00430835" w:rsidP="00670307">
      <w:pPr>
        <w:pStyle w:val="ListParagraph"/>
        <w:ind w:left="360"/>
        <w:rPr>
          <w:rFonts w:ascii="Times New Roman" w:hAnsi="Times New Roman" w:cs="Times New Roman"/>
          <w:b/>
          <w:bCs/>
          <w:sz w:val="20"/>
          <w:szCs w:val="20"/>
        </w:rPr>
      </w:pPr>
    </w:p>
    <w:p w:rsidR="00430835" w:rsidRPr="00A77756" w:rsidRDefault="00430835" w:rsidP="009D1F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905554">
        <w:rPr>
          <w:rFonts w:ascii="Times New Roman" w:hAnsi="Times New Roman" w:cs="Times New Roman"/>
          <w:b/>
          <w:bCs/>
          <w:sz w:val="20"/>
          <w:szCs w:val="20"/>
        </w:rPr>
        <w:t xml:space="preserve">Aşağıdaki boşlukları yanda verilen uygun olan kelimelerle doldurunuz(10 </w:t>
      </w:r>
      <w:r>
        <w:rPr>
          <w:rFonts w:ascii="Times New Roman" w:hAnsi="Times New Roman" w:cs="Times New Roman"/>
          <w:b/>
          <w:bCs/>
          <w:sz w:val="20"/>
          <w:szCs w:val="20"/>
        </w:rPr>
        <w:t>puan</w:t>
      </w:r>
      <w:r w:rsidRPr="00905554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430835" w:rsidRDefault="00430835" w:rsidP="00FA7FC1">
      <w:pPr>
        <w:jc w:val="right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       </w:t>
      </w:r>
    </w:p>
    <w:p w:rsidR="00430835" w:rsidRDefault="00430835" w:rsidP="00FA7FC1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          </w:t>
      </w:r>
      <w:r w:rsidRPr="00EB5317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Resim 22" o:spid="_x0000_i1057" type="#_x0000_t75" style="width:435pt;height:123pt;visibility:visible">
            <v:imagedata r:id="rId37" o:title="" cropbottom="-294f" cropright="-23f"/>
            <o:lock v:ext="edit" aspectratio="f"/>
          </v:shape>
        </w:pict>
      </w:r>
    </w:p>
    <w:p w:rsidR="00430835" w:rsidRDefault="00430835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:rsidR="00430835" w:rsidRDefault="00430835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:rsidR="00430835" w:rsidRDefault="00430835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Rıdvan POLATOĞLU                               Rafet KIRMIZIGÜL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430835" w:rsidRDefault="00430835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:rsidR="00430835" w:rsidRPr="00FA7FC1" w:rsidRDefault="00430835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 xml:space="preserve">    Hikmet USAL     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Okul Müdürü</w:t>
      </w:r>
    </w:p>
    <w:sectPr w:rsidR="00430835" w:rsidRPr="00FA7FC1" w:rsidSect="00142AC0">
      <w:pgSz w:w="11906" w:h="16838"/>
      <w:pgMar w:top="142" w:right="141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33D06"/>
    <w:multiLevelType w:val="hybridMultilevel"/>
    <w:tmpl w:val="95988B6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096221"/>
    <w:multiLevelType w:val="hybridMultilevel"/>
    <w:tmpl w:val="A316F13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135FA2"/>
    <w:multiLevelType w:val="hybridMultilevel"/>
    <w:tmpl w:val="DC84657C"/>
    <w:lvl w:ilvl="0" w:tplc="6AB64970">
      <w:start w:val="1"/>
      <w:numFmt w:val="arabicAlpha"/>
      <w:lvlText w:val="%1-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495"/>
    <w:rsid w:val="00005675"/>
    <w:rsid w:val="000146DC"/>
    <w:rsid w:val="000161CB"/>
    <w:rsid w:val="00065DB7"/>
    <w:rsid w:val="00081E34"/>
    <w:rsid w:val="00093418"/>
    <w:rsid w:val="00097823"/>
    <w:rsid w:val="000A3AF9"/>
    <w:rsid w:val="000A3F4B"/>
    <w:rsid w:val="000B1C54"/>
    <w:rsid w:val="000D6BA4"/>
    <w:rsid w:val="000F1D21"/>
    <w:rsid w:val="000F4415"/>
    <w:rsid w:val="000F6496"/>
    <w:rsid w:val="00142AC0"/>
    <w:rsid w:val="0015178C"/>
    <w:rsid w:val="00160CB3"/>
    <w:rsid w:val="00161C47"/>
    <w:rsid w:val="00161D2F"/>
    <w:rsid w:val="00163F1F"/>
    <w:rsid w:val="00174154"/>
    <w:rsid w:val="001748B4"/>
    <w:rsid w:val="00176EEA"/>
    <w:rsid w:val="00186E72"/>
    <w:rsid w:val="00187280"/>
    <w:rsid w:val="0018739C"/>
    <w:rsid w:val="00197B09"/>
    <w:rsid w:val="001B3889"/>
    <w:rsid w:val="001D3F16"/>
    <w:rsid w:val="001D4E71"/>
    <w:rsid w:val="001E17BF"/>
    <w:rsid w:val="001E7213"/>
    <w:rsid w:val="001F04F1"/>
    <w:rsid w:val="001F5B3B"/>
    <w:rsid w:val="00211A29"/>
    <w:rsid w:val="002257DF"/>
    <w:rsid w:val="00235D6D"/>
    <w:rsid w:val="00236057"/>
    <w:rsid w:val="002422BF"/>
    <w:rsid w:val="00255812"/>
    <w:rsid w:val="002611AD"/>
    <w:rsid w:val="00286135"/>
    <w:rsid w:val="002A4B34"/>
    <w:rsid w:val="002B3484"/>
    <w:rsid w:val="002C3C65"/>
    <w:rsid w:val="002C55AE"/>
    <w:rsid w:val="002D27D8"/>
    <w:rsid w:val="002D4FB6"/>
    <w:rsid w:val="002E0836"/>
    <w:rsid w:val="002F05F6"/>
    <w:rsid w:val="002F497F"/>
    <w:rsid w:val="0030553C"/>
    <w:rsid w:val="00321B48"/>
    <w:rsid w:val="0032766B"/>
    <w:rsid w:val="00330E7B"/>
    <w:rsid w:val="00331968"/>
    <w:rsid w:val="00334307"/>
    <w:rsid w:val="00337566"/>
    <w:rsid w:val="00344442"/>
    <w:rsid w:val="003743FA"/>
    <w:rsid w:val="00375045"/>
    <w:rsid w:val="003773BF"/>
    <w:rsid w:val="00383A99"/>
    <w:rsid w:val="00391284"/>
    <w:rsid w:val="003A1082"/>
    <w:rsid w:val="003A437B"/>
    <w:rsid w:val="003A6909"/>
    <w:rsid w:val="003B67D0"/>
    <w:rsid w:val="003D0B91"/>
    <w:rsid w:val="003D110C"/>
    <w:rsid w:val="003D53C4"/>
    <w:rsid w:val="003E23FE"/>
    <w:rsid w:val="003E4A95"/>
    <w:rsid w:val="003F73FC"/>
    <w:rsid w:val="00427B77"/>
    <w:rsid w:val="00430835"/>
    <w:rsid w:val="0045143D"/>
    <w:rsid w:val="00451D74"/>
    <w:rsid w:val="00472BC6"/>
    <w:rsid w:val="0048226C"/>
    <w:rsid w:val="00483457"/>
    <w:rsid w:val="004902F9"/>
    <w:rsid w:val="0049058C"/>
    <w:rsid w:val="004A06FE"/>
    <w:rsid w:val="004C7794"/>
    <w:rsid w:val="004D0077"/>
    <w:rsid w:val="004D72FC"/>
    <w:rsid w:val="004F1ACF"/>
    <w:rsid w:val="004F671C"/>
    <w:rsid w:val="004F715E"/>
    <w:rsid w:val="00505516"/>
    <w:rsid w:val="00512DA4"/>
    <w:rsid w:val="005279B2"/>
    <w:rsid w:val="005471BE"/>
    <w:rsid w:val="005504FA"/>
    <w:rsid w:val="00564CBF"/>
    <w:rsid w:val="00567666"/>
    <w:rsid w:val="00577167"/>
    <w:rsid w:val="005851AD"/>
    <w:rsid w:val="005A11B2"/>
    <w:rsid w:val="005A176D"/>
    <w:rsid w:val="005C6C30"/>
    <w:rsid w:val="005D4659"/>
    <w:rsid w:val="005D565D"/>
    <w:rsid w:val="005E3001"/>
    <w:rsid w:val="005E74E7"/>
    <w:rsid w:val="00615110"/>
    <w:rsid w:val="00636D15"/>
    <w:rsid w:val="006446F0"/>
    <w:rsid w:val="00647D1F"/>
    <w:rsid w:val="00652A95"/>
    <w:rsid w:val="00656964"/>
    <w:rsid w:val="006653BD"/>
    <w:rsid w:val="006667B1"/>
    <w:rsid w:val="00670307"/>
    <w:rsid w:val="00671094"/>
    <w:rsid w:val="00686168"/>
    <w:rsid w:val="006867FD"/>
    <w:rsid w:val="0069129C"/>
    <w:rsid w:val="006B2BC8"/>
    <w:rsid w:val="006B2F12"/>
    <w:rsid w:val="006C2577"/>
    <w:rsid w:val="006C4D3A"/>
    <w:rsid w:val="006D0B97"/>
    <w:rsid w:val="007004E4"/>
    <w:rsid w:val="00713CFC"/>
    <w:rsid w:val="007352A7"/>
    <w:rsid w:val="00736699"/>
    <w:rsid w:val="00756E17"/>
    <w:rsid w:val="007A597C"/>
    <w:rsid w:val="007B762C"/>
    <w:rsid w:val="007D4C0E"/>
    <w:rsid w:val="007E48F0"/>
    <w:rsid w:val="007F06B8"/>
    <w:rsid w:val="00826D30"/>
    <w:rsid w:val="0083426F"/>
    <w:rsid w:val="0084749C"/>
    <w:rsid w:val="00850CB1"/>
    <w:rsid w:val="00884937"/>
    <w:rsid w:val="00885CAB"/>
    <w:rsid w:val="008C1237"/>
    <w:rsid w:val="008D1875"/>
    <w:rsid w:val="008D5805"/>
    <w:rsid w:val="008E1DC7"/>
    <w:rsid w:val="008E28D7"/>
    <w:rsid w:val="008F4FF6"/>
    <w:rsid w:val="008F6B39"/>
    <w:rsid w:val="008F749B"/>
    <w:rsid w:val="00905554"/>
    <w:rsid w:val="00926C18"/>
    <w:rsid w:val="00931BA1"/>
    <w:rsid w:val="00936ED6"/>
    <w:rsid w:val="009414EC"/>
    <w:rsid w:val="00947CFC"/>
    <w:rsid w:val="0095224F"/>
    <w:rsid w:val="00970814"/>
    <w:rsid w:val="00973A4C"/>
    <w:rsid w:val="00973C8B"/>
    <w:rsid w:val="00975030"/>
    <w:rsid w:val="009814D5"/>
    <w:rsid w:val="009A51E0"/>
    <w:rsid w:val="009A5653"/>
    <w:rsid w:val="009B2221"/>
    <w:rsid w:val="009D1F16"/>
    <w:rsid w:val="009E0203"/>
    <w:rsid w:val="009F435F"/>
    <w:rsid w:val="00A13E8E"/>
    <w:rsid w:val="00A149FF"/>
    <w:rsid w:val="00A20CE8"/>
    <w:rsid w:val="00A253CF"/>
    <w:rsid w:val="00A31847"/>
    <w:rsid w:val="00A37756"/>
    <w:rsid w:val="00A47677"/>
    <w:rsid w:val="00A53EA4"/>
    <w:rsid w:val="00A56004"/>
    <w:rsid w:val="00A6658D"/>
    <w:rsid w:val="00A67607"/>
    <w:rsid w:val="00A72FFD"/>
    <w:rsid w:val="00A77756"/>
    <w:rsid w:val="00A83141"/>
    <w:rsid w:val="00A92BAD"/>
    <w:rsid w:val="00AA519A"/>
    <w:rsid w:val="00AB236B"/>
    <w:rsid w:val="00AB66F9"/>
    <w:rsid w:val="00AC43DE"/>
    <w:rsid w:val="00AD46BB"/>
    <w:rsid w:val="00AF4677"/>
    <w:rsid w:val="00B1303D"/>
    <w:rsid w:val="00B179EB"/>
    <w:rsid w:val="00B51FF9"/>
    <w:rsid w:val="00B550B5"/>
    <w:rsid w:val="00B6512B"/>
    <w:rsid w:val="00B676EC"/>
    <w:rsid w:val="00BA030B"/>
    <w:rsid w:val="00BA36D4"/>
    <w:rsid w:val="00BB148F"/>
    <w:rsid w:val="00BD16DB"/>
    <w:rsid w:val="00BD4E21"/>
    <w:rsid w:val="00BE2F6E"/>
    <w:rsid w:val="00BF5CBF"/>
    <w:rsid w:val="00C137E8"/>
    <w:rsid w:val="00C24B9B"/>
    <w:rsid w:val="00C260E3"/>
    <w:rsid w:val="00C2798D"/>
    <w:rsid w:val="00C33787"/>
    <w:rsid w:val="00C53962"/>
    <w:rsid w:val="00C80C94"/>
    <w:rsid w:val="00C81642"/>
    <w:rsid w:val="00C85440"/>
    <w:rsid w:val="00C96077"/>
    <w:rsid w:val="00CA2569"/>
    <w:rsid w:val="00CA7C15"/>
    <w:rsid w:val="00CB6767"/>
    <w:rsid w:val="00CC32D4"/>
    <w:rsid w:val="00CC6816"/>
    <w:rsid w:val="00CE45E0"/>
    <w:rsid w:val="00CF0F8A"/>
    <w:rsid w:val="00CF6403"/>
    <w:rsid w:val="00D02D96"/>
    <w:rsid w:val="00D06A07"/>
    <w:rsid w:val="00D20BF7"/>
    <w:rsid w:val="00D22507"/>
    <w:rsid w:val="00D478BE"/>
    <w:rsid w:val="00D83B0B"/>
    <w:rsid w:val="00D840A3"/>
    <w:rsid w:val="00D85BB2"/>
    <w:rsid w:val="00D907C6"/>
    <w:rsid w:val="00DA3378"/>
    <w:rsid w:val="00DA7495"/>
    <w:rsid w:val="00DB2F0D"/>
    <w:rsid w:val="00DB6575"/>
    <w:rsid w:val="00DE215B"/>
    <w:rsid w:val="00DF2FB9"/>
    <w:rsid w:val="00E0270A"/>
    <w:rsid w:val="00E06EF2"/>
    <w:rsid w:val="00E47112"/>
    <w:rsid w:val="00E60019"/>
    <w:rsid w:val="00E851AB"/>
    <w:rsid w:val="00E85BC2"/>
    <w:rsid w:val="00E9564E"/>
    <w:rsid w:val="00EA2C92"/>
    <w:rsid w:val="00EA4EBD"/>
    <w:rsid w:val="00EB5317"/>
    <w:rsid w:val="00EC0BFB"/>
    <w:rsid w:val="00EC3FAB"/>
    <w:rsid w:val="00ED1BCC"/>
    <w:rsid w:val="00EE29F1"/>
    <w:rsid w:val="00EF0185"/>
    <w:rsid w:val="00F14AC6"/>
    <w:rsid w:val="00F3539A"/>
    <w:rsid w:val="00F36C8E"/>
    <w:rsid w:val="00F52E91"/>
    <w:rsid w:val="00F565EC"/>
    <w:rsid w:val="00F57714"/>
    <w:rsid w:val="00F7489D"/>
    <w:rsid w:val="00F848DF"/>
    <w:rsid w:val="00FA7FC1"/>
    <w:rsid w:val="00FB6B14"/>
    <w:rsid w:val="00FC74E7"/>
    <w:rsid w:val="00FE7663"/>
    <w:rsid w:val="00FF1CF0"/>
    <w:rsid w:val="00FF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49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A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749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A749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C74E7"/>
    <w:pPr>
      <w:ind w:left="720"/>
    </w:pPr>
  </w:style>
  <w:style w:type="paragraph" w:styleId="NoSpacing">
    <w:name w:val="No Spacing"/>
    <w:uiPriority w:val="99"/>
    <w:qFormat/>
    <w:rsid w:val="000F649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emf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emf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emf"/><Relationship Id="rId28" Type="http://schemas.openxmlformats.org/officeDocument/2006/relationships/image" Target="media/image24.png"/><Relationship Id="rId36" Type="http://schemas.openxmlformats.org/officeDocument/2006/relationships/image" Target="media/image32.emf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emf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3</Pages>
  <Words>227</Words>
  <Characters>1299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elalmer</dc:creator>
  <cp:keywords>sorubak.com</cp:keywords>
  <dc:description/>
  <cp:lastModifiedBy>edanur</cp:lastModifiedBy>
  <cp:revision>29</cp:revision>
  <cp:lastPrinted>2015-11-11T06:43:00Z</cp:lastPrinted>
  <dcterms:created xsi:type="dcterms:W3CDTF">2015-11-09T05:15:00Z</dcterms:created>
  <dcterms:modified xsi:type="dcterms:W3CDTF">2016-11-13T18:41:00Z</dcterms:modified>
</cp:coreProperties>
</file>