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B98" w:rsidRPr="00736BD4" w:rsidRDefault="009F0B98" w:rsidP="00736BD4">
      <w:pPr>
        <w:pStyle w:val="NoSpacing"/>
        <w:jc w:val="center"/>
        <w:rPr>
          <w:b/>
          <w:bCs/>
        </w:rPr>
      </w:pPr>
      <w:r>
        <w:rPr>
          <w:b/>
          <w:bCs/>
        </w:rPr>
        <w:t xml:space="preserve">2016-2017 </w:t>
      </w:r>
      <w:r w:rsidRPr="00736BD4">
        <w:rPr>
          <w:b/>
          <w:bCs/>
        </w:rPr>
        <w:t xml:space="preserve"> EĞİTİM</w:t>
      </w:r>
      <w:r>
        <w:rPr>
          <w:b/>
          <w:bCs/>
        </w:rPr>
        <w:t xml:space="preserve"> ÖĞRETİM YILI ANAFARTALAR M.T.A.</w:t>
      </w:r>
      <w:r w:rsidRPr="00736BD4">
        <w:rPr>
          <w:b/>
          <w:bCs/>
        </w:rPr>
        <w:t>LİSESİ</w:t>
      </w:r>
    </w:p>
    <w:p w:rsidR="009F0B98" w:rsidRPr="00736BD4" w:rsidRDefault="009F0B98" w:rsidP="00736BD4">
      <w:pPr>
        <w:pStyle w:val="NoSpacing"/>
        <w:jc w:val="center"/>
        <w:rPr>
          <w:b/>
          <w:bCs/>
        </w:rPr>
      </w:pPr>
      <w:r w:rsidRPr="00736BD4">
        <w:rPr>
          <w:b/>
          <w:bCs/>
        </w:rPr>
        <w:t>TARİH 10 DERSİ 1. DÖNEM 1. YAZILI SINAVI</w:t>
      </w:r>
    </w:p>
    <w:p w:rsidR="009F0B98" w:rsidRDefault="009F0B98" w:rsidP="00736BD4">
      <w:pPr>
        <w:pStyle w:val="NoSpacing"/>
        <w:rPr>
          <w:rFonts w:cs="Times New Roman"/>
        </w:rPr>
      </w:pPr>
      <w:r>
        <w:t>ADI-SOYADI:                                                        SINIFI:                         NO: 25/11/2016</w:t>
      </w:r>
    </w:p>
    <w:p w:rsidR="009F0B98" w:rsidRPr="00736BD4" w:rsidRDefault="009F0B98" w:rsidP="00736BD4">
      <w:pPr>
        <w:pStyle w:val="NoSpacing"/>
        <w:jc w:val="center"/>
        <w:rPr>
          <w:rFonts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</w:t>
      </w:r>
      <w:r w:rsidRPr="00736BD4">
        <w:rPr>
          <w:b/>
          <w:bCs/>
          <w:sz w:val="28"/>
          <w:szCs w:val="28"/>
        </w:rPr>
        <w:t>A GURUBU</w:t>
      </w:r>
      <w:r>
        <w:rPr>
          <w:b/>
          <w:bCs/>
          <w:sz w:val="28"/>
          <w:szCs w:val="28"/>
        </w:rPr>
        <w:t>-</w:t>
      </w:r>
    </w:p>
    <w:p w:rsidR="009F0B98" w:rsidRPr="00736BD4" w:rsidRDefault="009F0B98" w:rsidP="00736BD4">
      <w:pPr>
        <w:pStyle w:val="NoSpacing"/>
        <w:rPr>
          <w:rFonts w:cs="Times New Roman"/>
          <w:b/>
          <w:bCs/>
        </w:rPr>
      </w:pPr>
      <w:r w:rsidRPr="00736BD4">
        <w:rPr>
          <w:b/>
          <w:bCs/>
        </w:rPr>
        <w:t>A-Aşağıda boş bırakılan yerleri doldurunuz.</w:t>
      </w:r>
      <w:r>
        <w:rPr>
          <w:b/>
          <w:bCs/>
        </w:rPr>
        <w:t>(15 PUAN)</w:t>
      </w:r>
    </w:p>
    <w:p w:rsidR="009F0B98" w:rsidRPr="00133EDF" w:rsidRDefault="009F0B98" w:rsidP="00736BD4">
      <w:pPr>
        <w:pStyle w:val="NoSpacing"/>
      </w:pPr>
      <w:r>
        <w:t>1</w:t>
      </w:r>
      <w:r w:rsidRPr="00133EDF">
        <w:t>) I.Mehmet (Çelebi) döneminde ilk dini nitelikli isyan olan …………………………………………………….isyanı çıkmıştır.</w:t>
      </w:r>
    </w:p>
    <w:p w:rsidR="009F0B98" w:rsidRPr="00133EDF" w:rsidRDefault="009F0B98" w:rsidP="00736BD4">
      <w:pPr>
        <w:pStyle w:val="NoSpacing"/>
      </w:pPr>
      <w:r>
        <w:t>2</w:t>
      </w:r>
      <w:r w:rsidRPr="00133EDF">
        <w:t>)Orhan Bey döneminde ……………………………………..Beyliği’nin alınması Osmanlı egemenliğine alınması Anadolu Türk birliğini sağlama yolunda atılan ilk adımdır.</w:t>
      </w:r>
    </w:p>
    <w:p w:rsidR="009F0B98" w:rsidRPr="00133EDF" w:rsidRDefault="009F0B98" w:rsidP="00736BD4">
      <w:pPr>
        <w:pStyle w:val="NoSpacing"/>
      </w:pPr>
      <w:r>
        <w:t>3)Yıldırım Beyazıt İstanbul kuşatması sırasında ………………………… Hisarı’nı yaptırmıştır.</w:t>
      </w:r>
      <w:r w:rsidRPr="00133EDF">
        <w:t>.</w:t>
      </w:r>
    </w:p>
    <w:p w:rsidR="009F0B98" w:rsidRPr="00133EDF" w:rsidRDefault="009F0B98" w:rsidP="00736BD4">
      <w:pPr>
        <w:pStyle w:val="NoSpacing"/>
      </w:pPr>
      <w:r>
        <w:t>4)……………………………………Osmanlı Devleti’nin ilk padişahıdır</w:t>
      </w:r>
      <w:r w:rsidRPr="00133EDF">
        <w:t>.</w:t>
      </w:r>
    </w:p>
    <w:p w:rsidR="009F0B98" w:rsidRPr="00133EDF" w:rsidRDefault="009F0B98" w:rsidP="00736BD4">
      <w:pPr>
        <w:pStyle w:val="NoSpacing"/>
      </w:pPr>
      <w:r>
        <w:t>5)…………………………………… Savaşı haçlılarla yapılan ilk savaştır</w:t>
      </w:r>
      <w:r w:rsidRPr="00133EDF">
        <w:t>.</w:t>
      </w:r>
    </w:p>
    <w:p w:rsidR="009F0B98" w:rsidRPr="00736BD4" w:rsidRDefault="009F0B98" w:rsidP="00736BD4">
      <w:pPr>
        <w:pStyle w:val="NoSpacing"/>
        <w:rPr>
          <w:rFonts w:cs="Times New Roman"/>
          <w:b/>
          <w:bCs/>
        </w:rPr>
      </w:pPr>
      <w:r w:rsidRPr="00736BD4">
        <w:rPr>
          <w:b/>
          <w:bCs/>
        </w:rPr>
        <w:t>B-Aşağıdaki soruları doğru ve yanlış olarak değerlendiriniz.</w:t>
      </w:r>
      <w:r>
        <w:rPr>
          <w:b/>
          <w:bCs/>
        </w:rPr>
        <w:t>(10 PUAN)</w:t>
      </w:r>
    </w:p>
    <w:p w:rsidR="009F0B98" w:rsidRPr="00133EDF" w:rsidRDefault="009F0B98" w:rsidP="00736BD4">
      <w:pPr>
        <w:pStyle w:val="NoSpacing"/>
      </w:pPr>
      <w:r>
        <w:t xml:space="preserve">6)Niğbolu Savaşı </w:t>
      </w:r>
      <w:r w:rsidRPr="00133EDF">
        <w:t xml:space="preserve"> haçlılarla Osmanlıların yaptığı ilk savaştır.(     )</w:t>
      </w:r>
    </w:p>
    <w:p w:rsidR="009F0B98" w:rsidRPr="00133EDF" w:rsidRDefault="009F0B98" w:rsidP="00736BD4">
      <w:pPr>
        <w:pStyle w:val="NoSpacing"/>
      </w:pPr>
      <w:r>
        <w:t>7</w:t>
      </w:r>
      <w:r w:rsidRPr="00133EDF">
        <w:t>)Osmanl</w:t>
      </w:r>
      <w:r>
        <w:t>ı Devleti’nin ilk başkenti  Edirne’dir.</w:t>
      </w:r>
      <w:r w:rsidRPr="00133EDF">
        <w:t>(     )</w:t>
      </w:r>
    </w:p>
    <w:p w:rsidR="009F0B98" w:rsidRPr="00133EDF" w:rsidRDefault="009F0B98" w:rsidP="00736BD4">
      <w:pPr>
        <w:pStyle w:val="NoSpacing"/>
      </w:pPr>
      <w:r>
        <w:t>8)Karesi Beyliğinin alınması ile Osmanlı donanma sahibi olmuştur</w:t>
      </w:r>
      <w:r w:rsidRPr="00133EDF">
        <w:t>.(     )</w:t>
      </w:r>
    </w:p>
    <w:p w:rsidR="009F0B98" w:rsidRPr="00133EDF" w:rsidRDefault="009F0B98" w:rsidP="00736BD4">
      <w:pPr>
        <w:pStyle w:val="NoSpacing"/>
      </w:pPr>
      <w:r>
        <w:t>9</w:t>
      </w:r>
      <w:r w:rsidRPr="00133EDF">
        <w:t>)I.Murat  döneminde başlatılan iskan politikası ile Balkanların Türkleşmesi hızlanmıştır.(     )</w:t>
      </w:r>
    </w:p>
    <w:p w:rsidR="009F0B98" w:rsidRPr="00133EDF" w:rsidRDefault="009F0B98" w:rsidP="00736BD4">
      <w:pPr>
        <w:pStyle w:val="NoSpacing"/>
      </w:pPr>
      <w:r>
        <w:t>10</w:t>
      </w:r>
      <w:r w:rsidRPr="00133EDF">
        <w:t>)Timur’la yapılan Ankara Savaşı Osmanlı Devleti’nin Balkanlardaki toprak kaybını hızlandırmıştır.(     )</w:t>
      </w:r>
    </w:p>
    <w:p w:rsidR="009F0B98" w:rsidRPr="00736BD4" w:rsidRDefault="009F0B98" w:rsidP="00736BD4">
      <w:pPr>
        <w:pStyle w:val="NoSpacing"/>
        <w:rPr>
          <w:rFonts w:cs="Times New Roman"/>
          <w:b/>
          <w:bCs/>
        </w:rPr>
      </w:pPr>
      <w:r w:rsidRPr="00736BD4">
        <w:rPr>
          <w:b/>
          <w:bCs/>
        </w:rPr>
        <w:t>C-Aşağıda verilen eşleştirmeleri yapınız.</w:t>
      </w:r>
      <w:r>
        <w:rPr>
          <w:b/>
          <w:bCs/>
        </w:rPr>
        <w:t>(10 PUAN)</w:t>
      </w:r>
    </w:p>
    <w:p w:rsidR="009F0B98" w:rsidRPr="00133EDF" w:rsidRDefault="009F0B98" w:rsidP="00736BD4">
      <w:pPr>
        <w:pStyle w:val="NoSpacing"/>
        <w:rPr>
          <w:rFonts w:cs="Times New Roman"/>
        </w:rPr>
      </w:pPr>
      <w:r>
        <w:t>11</w:t>
      </w:r>
      <w:r w:rsidRPr="00133EDF">
        <w:t>)İskan</w:t>
      </w:r>
      <w:r>
        <w:t xml:space="preserve">                       A)Fetret devrinde mücadeleyi kazanan padişah</w:t>
      </w:r>
    </w:p>
    <w:p w:rsidR="009F0B98" w:rsidRPr="00133EDF" w:rsidRDefault="009F0B98" w:rsidP="00736BD4">
      <w:pPr>
        <w:pStyle w:val="NoSpacing"/>
      </w:pPr>
      <w:r>
        <w:t>12</w:t>
      </w:r>
      <w:r w:rsidRPr="00133EDF">
        <w:t>)Sazlıdere Savaşı                           B)I. Murat’ın şehit düştüğü savaş</w:t>
      </w:r>
    </w:p>
    <w:p w:rsidR="009F0B98" w:rsidRPr="00133EDF" w:rsidRDefault="009F0B98" w:rsidP="00736BD4">
      <w:pPr>
        <w:pStyle w:val="NoSpacing"/>
      </w:pPr>
      <w:r>
        <w:t>13</w:t>
      </w:r>
      <w:r w:rsidRPr="00133EDF">
        <w:t>)I. Kosova Savaşı                           C)Bizans’ın Balkanlarla bağlantısının kesilmesine neden olan savaş</w:t>
      </w:r>
    </w:p>
    <w:p w:rsidR="009F0B98" w:rsidRPr="00133EDF" w:rsidRDefault="009F0B98" w:rsidP="00736BD4">
      <w:pPr>
        <w:pStyle w:val="NoSpacing"/>
      </w:pPr>
      <w:r>
        <w:t>14</w:t>
      </w:r>
      <w:r w:rsidRPr="00133EDF">
        <w:t>)I. Beyazıd                                     D)Fethedilen gayrimüslim topraklarına Türklerin yerleştirilmesi.</w:t>
      </w:r>
    </w:p>
    <w:p w:rsidR="009F0B98" w:rsidRPr="00133EDF" w:rsidRDefault="009F0B98" w:rsidP="00736BD4">
      <w:pPr>
        <w:pStyle w:val="NoSpacing"/>
      </w:pPr>
      <w:r>
        <w:t xml:space="preserve">15) Çelebi Mehmet               </w:t>
      </w:r>
      <w:r w:rsidRPr="00133EDF">
        <w:t xml:space="preserve">           E)Anadolu’da Türk birliğini büyük ölçüde sağlayan Osmanlı padişahı</w:t>
      </w:r>
    </w:p>
    <w:p w:rsidR="009F0B98" w:rsidRPr="00736BD4" w:rsidRDefault="009F0B98" w:rsidP="00736BD4">
      <w:pPr>
        <w:pStyle w:val="NoSpacing"/>
        <w:rPr>
          <w:rFonts w:cs="Times New Roman"/>
          <w:b/>
          <w:bCs/>
        </w:rPr>
      </w:pPr>
      <w:r w:rsidRPr="00736BD4">
        <w:rPr>
          <w:b/>
          <w:bCs/>
        </w:rPr>
        <w:t>D-Aşağıdaki testleri cevaplandırınız</w:t>
      </w:r>
      <w:r>
        <w:rPr>
          <w:b/>
          <w:bCs/>
        </w:rPr>
        <w:t>(15 PUAN)</w:t>
      </w:r>
    </w:p>
    <w:p w:rsidR="009F0B98" w:rsidRPr="00133EDF" w:rsidRDefault="009F0B98" w:rsidP="00736BD4">
      <w:pPr>
        <w:pStyle w:val="NoSpacing"/>
      </w:pPr>
      <w:r>
        <w:t>16-Orhan Gazi döneminde feth</w:t>
      </w:r>
      <w:r w:rsidRPr="00133EDF">
        <w:t>edilen bölgeleri Türkleştirme ve İslamlaştırma, egemenliği  sürekli kılma düşüncesi aşağıdakilerden hangisinin doğmasına neden olmuş</w:t>
      </w:r>
      <w:r>
        <w:t>t</w:t>
      </w:r>
      <w:r w:rsidRPr="00133EDF">
        <w:t>ur?</w:t>
      </w:r>
    </w:p>
    <w:p w:rsidR="009F0B98" w:rsidRDefault="009F0B98" w:rsidP="00736BD4">
      <w:pPr>
        <w:pStyle w:val="NoSpacing"/>
        <w:rPr>
          <w:rFonts w:cs="Times New Roman"/>
        </w:rPr>
      </w:pPr>
      <w:r w:rsidRPr="00133EDF">
        <w:t>A)İskan politikası  B)Müsadere sistemi  C)Denge politikası  D)İkta sistemi   E)Pençik sistemi</w:t>
      </w:r>
    </w:p>
    <w:p w:rsidR="009F0B98" w:rsidRDefault="009F0B98" w:rsidP="00736BD4">
      <w:pPr>
        <w:pStyle w:val="NoSpacing"/>
      </w:pPr>
      <w:r>
        <w:t>17-Aşağıdakilerden hangisi Osmanlı Devleti’nin kurulduğu dönemde Yakın Doğu ve Avrupa’da egemenlik süren    devletlerden  biri değildir?</w:t>
      </w:r>
    </w:p>
    <w:p w:rsidR="009F0B98" w:rsidRDefault="009F0B98" w:rsidP="00736BD4">
      <w:pPr>
        <w:pStyle w:val="NoSpacing"/>
      </w:pPr>
      <w:r>
        <w:t>A)MemlükDevleti  B)Bizans Devleti  C)Pontus Rum  Devleti  D)İlhanlı Devleti   E)Altınorda Devleti</w:t>
      </w:r>
    </w:p>
    <w:p w:rsidR="009F0B98" w:rsidRDefault="009F0B98" w:rsidP="00736BD4">
      <w:pPr>
        <w:pStyle w:val="NoSpacing"/>
      </w:pPr>
      <w:r>
        <w:t>18-Aşağıdaki padişahlardan hangisi Sultan-ı İklim-i Rum ünvanı almıştır?</w:t>
      </w:r>
    </w:p>
    <w:p w:rsidR="009F0B98" w:rsidRDefault="009F0B98" w:rsidP="00736BD4">
      <w:pPr>
        <w:pStyle w:val="NoSpacing"/>
      </w:pPr>
      <w:r>
        <w:t>A)Orhan Gazi   B)I. Beyazıt    C)I. Mehmet    D)Osman Bey    E)I. Murat</w:t>
      </w:r>
    </w:p>
    <w:p w:rsidR="009F0B98" w:rsidRDefault="009F0B98" w:rsidP="00736BD4">
      <w:pPr>
        <w:pStyle w:val="NoSpacing"/>
      </w:pPr>
      <w:r>
        <w:t>19-Osmanlı Devleti aşağıdaki beyliklerden hangisinden para karşılığında toprak almıştır?</w:t>
      </w:r>
    </w:p>
    <w:p w:rsidR="009F0B98" w:rsidRDefault="009F0B98" w:rsidP="00736BD4">
      <w:pPr>
        <w:pStyle w:val="NoSpacing"/>
      </w:pPr>
      <w:r>
        <w:t>A)Germiyanoğulları   B)Karamanoğulları   C)Candaroğulları    D)Hamitoğulları    E)Karesioğulları</w:t>
      </w:r>
    </w:p>
    <w:p w:rsidR="009F0B98" w:rsidRDefault="009F0B98" w:rsidP="00736BD4">
      <w:pPr>
        <w:pStyle w:val="NoSpacing"/>
      </w:pPr>
      <w:r>
        <w:t>20-Aşağıda verilen şehzadelerden hangisi Fetret Dönemi mücadelesine girmemiştir?</w:t>
      </w:r>
    </w:p>
    <w:p w:rsidR="009F0B98" w:rsidRPr="00736BD4" w:rsidRDefault="009F0B98" w:rsidP="00736BD4">
      <w:pPr>
        <w:pStyle w:val="NoSpacing"/>
        <w:rPr>
          <w:rFonts w:cs="Times New Roman"/>
        </w:rPr>
      </w:pPr>
      <w:r>
        <w:t>A)Musa Çelebi     C)İsa Çelebi     C)Mustafa Çelebi     D)Mehmet Çelebi    E)Süleyman Çelebi</w:t>
      </w:r>
    </w:p>
    <w:p w:rsidR="009F0B98" w:rsidRPr="00736BD4" w:rsidRDefault="009F0B98" w:rsidP="00736BD4">
      <w:pPr>
        <w:pStyle w:val="NoSpacing"/>
        <w:rPr>
          <w:rFonts w:cs="Times New Roman"/>
          <w:b/>
          <w:bCs/>
        </w:rPr>
      </w:pPr>
      <w:r w:rsidRPr="00736BD4">
        <w:rPr>
          <w:b/>
          <w:bCs/>
        </w:rPr>
        <w:t>E-Aşağıdaki soruları cevaplandırınız.</w:t>
      </w:r>
      <w:r>
        <w:rPr>
          <w:b/>
          <w:bCs/>
        </w:rPr>
        <w:t>(50 PUAN)</w:t>
      </w:r>
    </w:p>
    <w:p w:rsidR="009F0B98" w:rsidRDefault="009F0B98" w:rsidP="00736BD4">
      <w:pPr>
        <w:pStyle w:val="NoSpacing"/>
      </w:pPr>
      <w:r>
        <w:t>21-Osmanlı devletinin evlilik  yolu ile kimden hangi toprakları aldığını yazınız?</w:t>
      </w:r>
    </w:p>
    <w:p w:rsidR="009F0B98" w:rsidRDefault="009F0B98" w:rsidP="00736BD4">
      <w:pPr>
        <w:pStyle w:val="NoSpacing"/>
      </w:pPr>
      <w:r>
        <w:t>22-Ankara Savaşı’nın sonuçlarını yazınız?</w:t>
      </w:r>
    </w:p>
    <w:p w:rsidR="009F0B98" w:rsidRDefault="009F0B98" w:rsidP="00736BD4">
      <w:pPr>
        <w:pStyle w:val="NoSpacing"/>
      </w:pPr>
      <w:r>
        <w:t>23-Kayıların Anadolu’ya geldikten sonra yerleştikleri bölgelerin adlarını yazınız?</w:t>
      </w:r>
    </w:p>
    <w:p w:rsidR="009F0B98" w:rsidRDefault="009F0B98" w:rsidP="00736BD4">
      <w:pPr>
        <w:pStyle w:val="NoSpacing"/>
      </w:pPr>
      <w:r>
        <w:t>24-Çelebi Mehmet döneminde çıkan isyanların adlarını yazınız?</w:t>
      </w:r>
    </w:p>
    <w:p w:rsidR="009F0B98" w:rsidRDefault="009F0B98" w:rsidP="00736BD4">
      <w:pPr>
        <w:pStyle w:val="NoSpacing"/>
      </w:pPr>
      <w:r>
        <w:t xml:space="preserve">25-Niğbolu Savaşı’nın Osmanlı Devleti’nin İslam dünyasında itibarını arttıran </w:t>
      </w:r>
      <w:bookmarkStart w:id="0" w:name="_GoBack"/>
      <w:bookmarkEnd w:id="0"/>
      <w:r>
        <w:t>sonucunu yazınız?</w:t>
      </w:r>
    </w:p>
    <w:p w:rsidR="009F0B98" w:rsidRDefault="009F0B98" w:rsidP="00736BD4">
      <w:pPr>
        <w:pStyle w:val="NoSpacing"/>
      </w:pPr>
    </w:p>
    <w:p w:rsidR="009F0B98" w:rsidRPr="002D68BF" w:rsidRDefault="009F0B98" w:rsidP="00FD2449">
      <w:pPr>
        <w:pStyle w:val="NoSpacing"/>
        <w:jc w:val="center"/>
        <w:rPr>
          <w:b/>
          <w:bCs/>
        </w:rPr>
      </w:pPr>
      <w:r w:rsidRPr="002D68BF">
        <w:rPr>
          <w:b/>
          <w:bCs/>
        </w:rPr>
        <w:t>BAŞARILAR</w:t>
      </w:r>
    </w:p>
    <w:p w:rsidR="009F0B98" w:rsidRPr="002D68BF" w:rsidRDefault="009F0B98" w:rsidP="00FD2449">
      <w:pPr>
        <w:pStyle w:val="NoSpacing"/>
        <w:rPr>
          <w:b/>
          <w:bCs/>
        </w:rPr>
      </w:pPr>
      <w:r w:rsidRPr="002D68BF">
        <w:rPr>
          <w:b/>
          <w:bCs/>
        </w:rPr>
        <w:t>Tamer DURU                                                                                                                 Meral DEDE</w:t>
      </w:r>
    </w:p>
    <w:p w:rsidR="009F0B98" w:rsidRPr="002D68BF" w:rsidRDefault="009F0B98" w:rsidP="00FD2449">
      <w:pPr>
        <w:pStyle w:val="NoSpacing"/>
        <w:rPr>
          <w:b/>
          <w:bCs/>
        </w:rPr>
      </w:pPr>
      <w:r w:rsidRPr="002D68BF">
        <w:rPr>
          <w:b/>
          <w:bCs/>
        </w:rPr>
        <w:t>Tarih Öğretmeni                                                                                                  Tarih Öğretmeni</w:t>
      </w:r>
    </w:p>
    <w:p w:rsidR="009F0B98" w:rsidRPr="00B15589" w:rsidRDefault="009F0B98" w:rsidP="00736BD4">
      <w:pPr>
        <w:pStyle w:val="NoSpacing"/>
        <w:rPr>
          <w:rFonts w:cs="Times New Roman"/>
        </w:rPr>
      </w:pPr>
    </w:p>
    <w:sectPr w:rsidR="009F0B98" w:rsidRPr="00B15589" w:rsidSect="00133EDF">
      <w:pgSz w:w="11906" w:h="16838"/>
      <w:pgMar w:top="709" w:right="70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8050F"/>
    <w:multiLevelType w:val="hybridMultilevel"/>
    <w:tmpl w:val="7154250C"/>
    <w:lvl w:ilvl="0" w:tplc="34D08F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5589"/>
    <w:rsid w:val="00133EDF"/>
    <w:rsid w:val="002D68BF"/>
    <w:rsid w:val="00394308"/>
    <w:rsid w:val="004B5C29"/>
    <w:rsid w:val="00736BD4"/>
    <w:rsid w:val="00925C43"/>
    <w:rsid w:val="00986BDC"/>
    <w:rsid w:val="009E5312"/>
    <w:rsid w:val="009F0B98"/>
    <w:rsid w:val="00A3456C"/>
    <w:rsid w:val="00A5335D"/>
    <w:rsid w:val="00B15589"/>
    <w:rsid w:val="00B24750"/>
    <w:rsid w:val="00B3475E"/>
    <w:rsid w:val="00BA5B25"/>
    <w:rsid w:val="00BE759C"/>
    <w:rsid w:val="00D13DDB"/>
    <w:rsid w:val="00DF5F75"/>
    <w:rsid w:val="00E61403"/>
    <w:rsid w:val="00F22552"/>
    <w:rsid w:val="00F33739"/>
    <w:rsid w:val="00F637B7"/>
    <w:rsid w:val="00FD2449"/>
    <w:rsid w:val="00FF3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S Mincho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750"/>
    <w:pPr>
      <w:spacing w:after="200" w:line="276" w:lineRule="auto"/>
    </w:pPr>
    <w:rPr>
      <w:rFonts w:cs="Calibri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15589"/>
    <w:pPr>
      <w:ind w:left="720"/>
    </w:pPr>
  </w:style>
  <w:style w:type="paragraph" w:styleId="NoSpacing">
    <w:name w:val="No Spacing"/>
    <w:uiPriority w:val="99"/>
    <w:qFormat/>
    <w:rsid w:val="00133EDF"/>
    <w:rPr>
      <w:rFonts w:cs="Calibri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517</Words>
  <Characters>2951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YİĞİT-YAĞIZ</dc:creator>
  <cp:keywords>sorubak.com</cp:keywords>
  <dc:description/>
  <cp:lastModifiedBy>edanur</cp:lastModifiedBy>
  <cp:revision>8</cp:revision>
  <dcterms:created xsi:type="dcterms:W3CDTF">2015-11-09T20:31:00Z</dcterms:created>
  <dcterms:modified xsi:type="dcterms:W3CDTF">2016-11-08T18:50:00Z</dcterms:modified>
  <cp:category>sorubak.com</cp:category>
</cp:coreProperties>
</file>