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A0" w:rsidRDefault="007046A0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 – Soyad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</w:p>
    <w:p w:rsidR="007046A0" w:rsidRDefault="007046A0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Sınıf – No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</w:p>
    <w:p w:rsidR="007046A0" w:rsidRDefault="007046A0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7046A0" w:rsidRDefault="007046A0" w:rsidP="008C1DF7">
      <w:pPr>
        <w:pStyle w:val="BodyTex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NECİP SARIBEKİR MESLEKİ VE TEKNİK ANADOLU LİSESİ </w:t>
      </w:r>
    </w:p>
    <w:p w:rsidR="007046A0" w:rsidRDefault="007046A0" w:rsidP="008C1DF7">
      <w:pPr>
        <w:pStyle w:val="BodyTex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2016-2017  EĞİTİM - ÖĞRETİM YILI 10. SINIF TARİH DERSİ 1. DÖNEM 1. SINAVI </w:t>
      </w:r>
    </w:p>
    <w:p w:rsidR="007046A0" w:rsidRDefault="007046A0" w:rsidP="008C1DF7">
      <w:pPr>
        <w:pStyle w:val="Body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7046A0" w:rsidRPr="00A95F85" w:rsidRDefault="007046A0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5F85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 verilen boşlukları doldurunuz. (15x5 = 75 p.)</w:t>
      </w:r>
    </w:p>
    <w:p w:rsidR="007046A0" w:rsidRPr="00B01223" w:rsidRDefault="007046A0" w:rsidP="00B01223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devletini Oğuz Türklerinin Bozok koluna bağlı ....................................... boyu kurdu.</w:t>
      </w:r>
    </w:p>
    <w:p w:rsidR="007046A0" w:rsidRPr="0066702F" w:rsidRDefault="007046A0" w:rsidP="00B01223">
      <w:pPr>
        <w:pStyle w:val="BodyText"/>
        <w:ind w:left="72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7046A0" w:rsidRDefault="007046A0" w:rsidP="00B01223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Osmanlı – Bizans savaşı ...................................................... savaşıdır.</w:t>
      </w:r>
    </w:p>
    <w:p w:rsidR="007046A0" w:rsidRDefault="007046A0" w:rsidP="00B01223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B01223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Osmanlılara katılan ilk beylik .................................................... beyliğidir.</w:t>
      </w:r>
    </w:p>
    <w:p w:rsidR="007046A0" w:rsidRDefault="007046A0" w:rsidP="00B01223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 kalesi, Osmanlı’nın Balkanlar’da elde ettiği ilk topraktır.</w:t>
      </w:r>
    </w:p>
    <w:p w:rsidR="007046A0" w:rsidRPr="0066702F" w:rsidRDefault="007046A0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Pr="0066702F" w:rsidRDefault="007046A0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Sazlıdere savaşının ardından ............................................... fethedilerek başkent yapılmıştır.</w:t>
      </w:r>
    </w:p>
    <w:p w:rsidR="007046A0" w:rsidRPr="0066702F" w:rsidRDefault="007046A0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7046A0" w:rsidRPr="0066702F" w:rsidRDefault="007046A0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Osmanlı – Haçlı savaşı .................................................... savaşıdır.</w:t>
      </w:r>
    </w:p>
    <w:p w:rsidR="007046A0" w:rsidRPr="0066702F" w:rsidRDefault="007046A0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7046A0" w:rsidRPr="0066702F" w:rsidRDefault="007046A0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Ankara savaşından sonra Yıldırım Bayezit’in oğulları arasındaki 11 yıllık taht kavgası dönemine ............................................................ denir.</w:t>
      </w:r>
    </w:p>
    <w:p w:rsidR="007046A0" w:rsidRPr="0066702F" w:rsidRDefault="007046A0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7046A0" w:rsidRPr="008C1DF7" w:rsidRDefault="007046A0" w:rsidP="008C1DF7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Murat’ın tahtı küçük yaştaki oğlu Mehmet’e bırakması ............................................ savaşına neden olmuştur.</w:t>
      </w:r>
    </w:p>
    <w:p w:rsidR="007046A0" w:rsidRDefault="007046A0" w:rsidP="008C1DF7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C1DF7">
        <w:rPr>
          <w:rFonts w:ascii="Times New Roman" w:hAnsi="Times New Roman" w:cs="Times New Roman"/>
          <w:sz w:val="24"/>
          <w:szCs w:val="24"/>
        </w:rPr>
        <w:t>........................................... döneminde</w:t>
      </w:r>
      <w:r>
        <w:rPr>
          <w:rFonts w:ascii="Times New Roman" w:hAnsi="Times New Roman" w:cs="Times New Roman"/>
          <w:sz w:val="24"/>
          <w:szCs w:val="24"/>
        </w:rPr>
        <w:t>, “Ülke padişah ve oğullarınındır” anlayışı getirilmiştir.</w:t>
      </w:r>
    </w:p>
    <w:p w:rsidR="007046A0" w:rsidRPr="008C1DF7" w:rsidRDefault="007046A0" w:rsidP="008C1DF7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Pr="008C1DF7" w:rsidRDefault="007046A0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askeri teşkilatında Yeniçerilerin silahlarını tamir eden ocak ......................................... , bekarlardan seçilerek Ordunun en önünde savaşan birlik ise ................................................ olmuştur.</w:t>
      </w:r>
    </w:p>
    <w:p w:rsidR="007046A0" w:rsidRPr="0066702F" w:rsidRDefault="007046A0" w:rsidP="0066702F">
      <w:pPr>
        <w:pStyle w:val="BodyText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7046A0" w:rsidRPr="00B01223" w:rsidRDefault="007046A0" w:rsidP="00B01223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.............................................Osmanlıların en büyük idari birimidir ve bu birimi .................................... yönetirdi.</w:t>
      </w:r>
    </w:p>
    <w:p w:rsidR="007046A0" w:rsidRPr="00B01223" w:rsidRDefault="007046A0" w:rsidP="00B01223">
      <w:pPr>
        <w:pStyle w:val="BodyText"/>
        <w:ind w:left="72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7046A0" w:rsidRDefault="007046A0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toprak sisteminde gelirleri doğrudan devlet hazinesine aktarılan topraklara ..........................., padişahların kızlarına, annelerine ayrılan topraklara ................................................ denirdi.</w:t>
      </w:r>
    </w:p>
    <w:p w:rsidR="007046A0" w:rsidRDefault="007046A0" w:rsidP="00A95F85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A95F85">
      <w:pPr>
        <w:pStyle w:val="BodyText"/>
        <w:ind w:firstLine="360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5F85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 verilen eşleştirmeleri yapınız.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(15 p.)</w:t>
      </w:r>
    </w:p>
    <w:p w:rsidR="007046A0" w:rsidRPr="00A95F85" w:rsidRDefault="007046A0" w:rsidP="00A95F85">
      <w:pPr>
        <w:pStyle w:val="BodyText"/>
        <w:ind w:firstLine="360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046A0" w:rsidRPr="00A95F85" w:rsidRDefault="007046A0" w:rsidP="00A95F85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  ) I. Murat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a. İlk deniz savaşı</w:t>
      </w:r>
    </w:p>
    <w:p w:rsidR="007046A0" w:rsidRDefault="007046A0" w:rsidP="00A95F85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Yıldırım Bayezit</w:t>
      </w:r>
      <w:r>
        <w:rPr>
          <w:rFonts w:ascii="Times New Roman" w:hAnsi="Times New Roman" w:cs="Times New Roman"/>
          <w:sz w:val="24"/>
          <w:szCs w:val="24"/>
        </w:rPr>
        <w:tab/>
        <w:t>b. Şehzade Mustafa isyanı</w:t>
      </w:r>
    </w:p>
    <w:p w:rsidR="007046A0" w:rsidRDefault="007046A0" w:rsidP="00A95F85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Orhan Bey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İlk İstanbul kuşatması</w:t>
      </w:r>
    </w:p>
    <w:p w:rsidR="007046A0" w:rsidRDefault="007046A0" w:rsidP="00A95F85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Çelebi Mehmet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Bursa’nın fethi</w:t>
      </w:r>
    </w:p>
    <w:p w:rsidR="007046A0" w:rsidRDefault="007046A0" w:rsidP="00A95F85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II. Murat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e. Koyunhisar savaşı</w:t>
      </w:r>
    </w:p>
    <w:p w:rsidR="007046A0" w:rsidRDefault="007046A0" w:rsidP="00A95F85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f. I. Kosova savaşı</w:t>
      </w:r>
    </w:p>
    <w:p w:rsidR="007046A0" w:rsidRDefault="007046A0" w:rsidP="00A95F85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66702F">
      <w:pPr>
        <w:pStyle w:val="BodyText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Kapıkulu piyadelerini yazınız. </w:t>
      </w:r>
      <w:r w:rsidRPr="00A95F85">
        <w:rPr>
          <w:rFonts w:ascii="Times New Roman" w:hAnsi="Times New Roman" w:cs="Times New Roman"/>
          <w:b/>
          <w:bCs/>
          <w:sz w:val="24"/>
          <w:szCs w:val="24"/>
        </w:rPr>
        <w:t>(10 p.)</w:t>
      </w:r>
    </w:p>
    <w:p w:rsidR="007046A0" w:rsidRDefault="007046A0" w:rsidP="0066702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0429FE">
      <w:pPr>
        <w:pStyle w:val="BodyText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Pr="0066702F" w:rsidRDefault="007046A0" w:rsidP="0066702F">
      <w:pPr>
        <w:pStyle w:val="BodyText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7046A0" w:rsidRDefault="007046A0" w:rsidP="0066702F">
      <w:pPr>
        <w:pStyle w:val="BodyText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Hatice KONYALIOĞULLARI</w:t>
      </w:r>
    </w:p>
    <w:p w:rsidR="007046A0" w:rsidRPr="00A95F85" w:rsidRDefault="007046A0" w:rsidP="00A95F85">
      <w:pPr>
        <w:pStyle w:val="BodyText"/>
        <w:ind w:left="7440" w:firstLine="348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Tarih Öğretmeni</w:t>
      </w:r>
      <w:bookmarkStart w:id="0" w:name="_GoBack"/>
      <w:bookmarkEnd w:id="0"/>
    </w:p>
    <w:sectPr w:rsidR="007046A0" w:rsidRPr="00A95F85" w:rsidSect="0025557A">
      <w:pgSz w:w="11906" w:h="16838"/>
      <w:pgMar w:top="709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C0099"/>
    <w:multiLevelType w:val="hybridMultilevel"/>
    <w:tmpl w:val="EC9EFFF0"/>
    <w:lvl w:ilvl="0" w:tplc="2514F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2F"/>
    <w:rsid w:val="000429FE"/>
    <w:rsid w:val="00113F50"/>
    <w:rsid w:val="0017398E"/>
    <w:rsid w:val="00186BB0"/>
    <w:rsid w:val="0025557A"/>
    <w:rsid w:val="004F3510"/>
    <w:rsid w:val="0059273E"/>
    <w:rsid w:val="0066702F"/>
    <w:rsid w:val="007046A0"/>
    <w:rsid w:val="00765F99"/>
    <w:rsid w:val="008646F5"/>
    <w:rsid w:val="008C1DF7"/>
    <w:rsid w:val="00A60BE7"/>
    <w:rsid w:val="00A85A24"/>
    <w:rsid w:val="00A95F85"/>
    <w:rsid w:val="00B01223"/>
    <w:rsid w:val="00D77995"/>
    <w:rsid w:val="00DD135B"/>
    <w:rsid w:val="00F50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98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6702F"/>
    <w:pPr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702F"/>
    <w:rPr>
      <w:rFonts w:ascii="Arial" w:hAnsi="Arial" w:cs="Arial"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66702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26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330</Words>
  <Characters>1886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jackal09</dc:creator>
  <cp:keywords>sorubak.com</cp:keywords>
  <dc:description/>
  <cp:lastModifiedBy>edanur</cp:lastModifiedBy>
  <cp:revision>16</cp:revision>
  <dcterms:created xsi:type="dcterms:W3CDTF">2014-10-27T19:13:00Z</dcterms:created>
  <dcterms:modified xsi:type="dcterms:W3CDTF">2016-11-02T21:11:00Z</dcterms:modified>
</cp:coreProperties>
</file>