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440"/>
        <w:gridCol w:w="6514"/>
        <w:gridCol w:w="1658"/>
      </w:tblGrid>
      <w:tr w:rsidR="00EA67E8" w:rsidRPr="00AC7423">
        <w:tc>
          <w:tcPr>
            <w:tcW w:w="1368" w:type="dxa"/>
          </w:tcPr>
          <w:p w:rsidR="00EA67E8" w:rsidRPr="00AC7423" w:rsidRDefault="00EA67E8" w:rsidP="00504A12">
            <w:pPr>
              <w:spacing w:after="0" w:line="240" w:lineRule="auto"/>
              <w:jc w:val="center"/>
              <w:rPr>
                <w:sz w:val="16"/>
                <w:szCs w:val="16"/>
                <w:lang w:eastAsia="tr-TR"/>
              </w:rPr>
            </w:pPr>
          </w:p>
        </w:tc>
        <w:tc>
          <w:tcPr>
            <w:tcW w:w="7954" w:type="dxa"/>
            <w:gridSpan w:val="2"/>
            <w:vAlign w:val="center"/>
          </w:tcPr>
          <w:p w:rsidR="00EA67E8" w:rsidRPr="007F374E" w:rsidRDefault="00EA67E8" w:rsidP="00504A12">
            <w:pPr>
              <w:spacing w:before="120" w:after="0" w:line="360" w:lineRule="auto"/>
              <w:jc w:val="center"/>
              <w:rPr>
                <w:b/>
                <w:bCs/>
                <w:sz w:val="16"/>
                <w:szCs w:val="16"/>
                <w:lang w:eastAsia="tr-TR"/>
              </w:rPr>
            </w:pPr>
            <w:r w:rsidRPr="007F374E">
              <w:rPr>
                <w:b/>
                <w:bCs/>
                <w:sz w:val="16"/>
                <w:szCs w:val="16"/>
                <w:lang w:eastAsia="tr-TR"/>
              </w:rPr>
              <w:t>10.SINIF TARİH DERSİ 1.DÖNEM 1.YAZILISI</w:t>
            </w:r>
          </w:p>
          <w:p w:rsidR="00EA67E8" w:rsidRPr="00AC7423" w:rsidRDefault="00EA67E8" w:rsidP="00504A12">
            <w:pPr>
              <w:spacing w:before="120" w:after="0" w:line="360" w:lineRule="auto"/>
              <w:jc w:val="center"/>
              <w:rPr>
                <w:sz w:val="16"/>
                <w:szCs w:val="16"/>
                <w:lang w:eastAsia="tr-TR"/>
              </w:rPr>
            </w:pPr>
            <w:r w:rsidRPr="007F374E">
              <w:rPr>
                <w:b/>
                <w:bCs/>
                <w:sz w:val="16"/>
                <w:szCs w:val="16"/>
                <w:lang w:eastAsia="tr-TR"/>
              </w:rPr>
              <w:t>SORULARINA HAZIRLIK ÇALIŞMALARI</w:t>
            </w:r>
          </w:p>
        </w:tc>
        <w:tc>
          <w:tcPr>
            <w:tcW w:w="1658" w:type="dxa"/>
          </w:tcPr>
          <w:p w:rsidR="00EA67E8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</w:p>
          <w:p w:rsidR="00EA67E8" w:rsidRPr="00D05255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  <w:r>
              <w:rPr>
                <w:b/>
                <w:bCs/>
                <w:sz w:val="16"/>
                <w:szCs w:val="16"/>
                <w:lang w:eastAsia="tr-TR"/>
              </w:rPr>
              <w:t xml:space="preserve">          GRUP</w:t>
            </w:r>
          </w:p>
          <w:p w:rsidR="00EA67E8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</w:p>
          <w:p w:rsidR="00EA67E8" w:rsidRPr="00D05255" w:rsidRDefault="00EA67E8" w:rsidP="00504A12">
            <w:pPr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>
              <w:rPr>
                <w:b/>
                <w:bCs/>
                <w:sz w:val="24"/>
                <w:szCs w:val="24"/>
                <w:lang w:eastAsia="tr-TR"/>
              </w:rPr>
              <w:t>F G 9 H 2 T 2</w:t>
            </w:r>
          </w:p>
        </w:tc>
      </w:tr>
      <w:tr w:rsidR="00EA67E8" w:rsidRPr="00AC7423">
        <w:trPr>
          <w:trHeight w:val="397"/>
        </w:trPr>
        <w:tc>
          <w:tcPr>
            <w:tcW w:w="1368" w:type="dxa"/>
            <w:vAlign w:val="center"/>
          </w:tcPr>
          <w:p w:rsidR="00EA67E8" w:rsidRPr="00AC7423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40" w:type="dxa"/>
            <w:vAlign w:val="center"/>
          </w:tcPr>
          <w:p w:rsidR="00EA67E8" w:rsidRPr="00AC7423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6514" w:type="dxa"/>
            <w:vAlign w:val="center"/>
          </w:tcPr>
          <w:p w:rsidR="00EA67E8" w:rsidRPr="00AC7423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  <w:r>
              <w:rPr>
                <w:b/>
                <w:bCs/>
                <w:sz w:val="16"/>
                <w:szCs w:val="16"/>
                <w:lang w:eastAsia="tr-TR"/>
              </w:rPr>
              <w:t xml:space="preserve">2016-2017 </w:t>
            </w:r>
          </w:p>
        </w:tc>
        <w:tc>
          <w:tcPr>
            <w:tcW w:w="1658" w:type="dxa"/>
            <w:vAlign w:val="center"/>
          </w:tcPr>
          <w:p w:rsidR="00EA67E8" w:rsidRPr="00AC7423" w:rsidRDefault="00EA67E8" w:rsidP="00504A12">
            <w:pPr>
              <w:spacing w:after="0" w:line="240" w:lineRule="auto"/>
              <w:rPr>
                <w:b/>
                <w:bCs/>
                <w:sz w:val="16"/>
                <w:szCs w:val="16"/>
                <w:lang w:eastAsia="tr-TR"/>
              </w:rPr>
            </w:pPr>
          </w:p>
        </w:tc>
      </w:tr>
    </w:tbl>
    <w:p w:rsidR="00EA67E8" w:rsidRDefault="00EA67E8" w:rsidP="00A318D1">
      <w:pPr>
        <w:spacing w:after="60"/>
        <w:rPr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>
        <w:rPr>
          <w:sz w:val="16"/>
          <w:szCs w:val="16"/>
        </w:rPr>
        <w:t>*</w:t>
      </w:r>
      <w:r w:rsidRPr="000D660B">
        <w:rPr>
          <w:b/>
          <w:bCs/>
          <w:sz w:val="16"/>
          <w:szCs w:val="16"/>
        </w:rPr>
        <w:t>Germiyanoğulları ve Hamitoğulları hangi hükümdar zamanında nasıl alınmıştır yazınız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*Ankara savaşının sonuçlarını maddeler halinde yazınız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 devletinin kuruluş döneminde haçlılarla yaptığı savaşları maddeler halinde yazınız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 Osmanlı devletinde hükümdarlık unvanlarından 3 tanesini yazınız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*Bizanslayapılan ilk savaş hangisidir ? Hangi padişah döneminde gerçekleşmiştir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 devletinin denizcilik ve donanma alanında güç kazanması hangi olay ile gerçekleşmiştir?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Osmanlının kısa sürede büyüyüp güçlenmesini sağlayan unsurları maddeler halinde yazınız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 ordusunu oluşturan Kapıkulu askerleri  ve Eyalet askerlerinden 4’er tane yazınız ?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2510"/>
      </w:tblGrid>
      <w:tr w:rsidR="00EA67E8" w:rsidRPr="000D660B">
        <w:tc>
          <w:tcPr>
            <w:tcW w:w="2509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  <w:r w:rsidRPr="00AC5933">
              <w:rPr>
                <w:b/>
                <w:bCs/>
                <w:sz w:val="16"/>
                <w:szCs w:val="16"/>
              </w:rPr>
              <w:t xml:space="preserve"> Eyalet askerleri</w:t>
            </w:r>
          </w:p>
        </w:tc>
        <w:tc>
          <w:tcPr>
            <w:tcW w:w="2510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  <w:r w:rsidRPr="00AC5933">
              <w:rPr>
                <w:b/>
                <w:bCs/>
                <w:sz w:val="16"/>
                <w:szCs w:val="16"/>
              </w:rPr>
              <w:t>Kapıkulu askerleri</w:t>
            </w:r>
          </w:p>
        </w:tc>
      </w:tr>
      <w:tr w:rsidR="00EA67E8" w:rsidRPr="000D660B">
        <w:tc>
          <w:tcPr>
            <w:tcW w:w="2509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10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A67E8" w:rsidRPr="000D660B">
        <w:tc>
          <w:tcPr>
            <w:tcW w:w="2509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10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A67E8" w:rsidRPr="000D660B">
        <w:tc>
          <w:tcPr>
            <w:tcW w:w="2509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10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EA67E8" w:rsidRPr="000D660B">
        <w:tc>
          <w:tcPr>
            <w:tcW w:w="2509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10" w:type="dxa"/>
          </w:tcPr>
          <w:p w:rsidR="00EA67E8" w:rsidRPr="00AC5933" w:rsidRDefault="00EA67E8" w:rsidP="00AC5933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</w:tc>
      </w:tr>
    </w:tbl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 xml:space="preserve">* Osmanlı İmparatorluğu'nun ele geçirdiği özellikle Rumeli ve Balkanlardaki Hristiyan topraklardan genç ve yetenekli çocukların toplanarak </w:t>
      </w:r>
      <w:r w:rsidRPr="000D660B">
        <w:rPr>
          <w:b/>
          <w:bCs/>
          <w:sz w:val="16"/>
          <w:szCs w:val="16"/>
          <w:u w:val="single"/>
        </w:rPr>
        <w:t>Müslüman ailelere verilir daha sonrasında ise eğitilerek askeri gibi</w:t>
      </w:r>
      <w:r w:rsidRPr="000D660B">
        <w:rPr>
          <w:b/>
          <w:bCs/>
          <w:sz w:val="16"/>
          <w:szCs w:val="16"/>
        </w:rPr>
        <w:t xml:space="preserve"> üst düzey yerlere alınırdı. Osmanlıda uygulanan bu sisteme ne denir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 Aşağıda boş bırakılan yerlere uygun ifadeleri yazınız ?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İlk düzenli ordu…………………….…………………………….döneminde kuruldu.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 xml:space="preserve"> Osmanlı devletinde veraset sisteminde zamanla değişimler yaşanmıştır. Aşağıda verilen ifadelerde boş bırakılan yerleri uygun ifadelerle doldurunuz ?</w:t>
      </w:r>
    </w:p>
    <w:p w:rsidR="00EA67E8" w:rsidRPr="000D660B" w:rsidRDefault="00EA67E8" w:rsidP="00A318D1">
      <w:pPr>
        <w:spacing w:after="60"/>
        <w:rPr>
          <w:sz w:val="16"/>
          <w:szCs w:val="16"/>
        </w:rPr>
      </w:pPr>
      <w:r w:rsidRPr="000D660B">
        <w:rPr>
          <w:sz w:val="16"/>
          <w:szCs w:val="16"/>
        </w:rPr>
        <w:t>*1.Ahmet ülke………………………………………………………………………..demiştir.</w:t>
      </w:r>
    </w:p>
    <w:p w:rsidR="00EA67E8" w:rsidRPr="000D660B" w:rsidRDefault="00EA67E8" w:rsidP="00A318D1">
      <w:pPr>
        <w:spacing w:after="60"/>
        <w:rPr>
          <w:sz w:val="16"/>
          <w:szCs w:val="16"/>
        </w:rPr>
      </w:pPr>
      <w:r w:rsidRPr="000D660B">
        <w:rPr>
          <w:sz w:val="16"/>
          <w:szCs w:val="16"/>
        </w:rPr>
        <w:t>*1.Murat ülke…………………………………………………………………………demiştir.</w:t>
      </w:r>
    </w:p>
    <w:p w:rsidR="00EA67E8" w:rsidRPr="000D660B" w:rsidRDefault="00EA67E8" w:rsidP="00A318D1">
      <w:pPr>
        <w:spacing w:after="60"/>
        <w:rPr>
          <w:sz w:val="16"/>
          <w:szCs w:val="16"/>
        </w:rPr>
      </w:pPr>
      <w:r w:rsidRPr="000D660B">
        <w:rPr>
          <w:sz w:val="16"/>
          <w:szCs w:val="16"/>
        </w:rPr>
        <w:t>*Osman bey ülke ………………………………………….……………………….demiştir</w:t>
      </w:r>
    </w:p>
    <w:p w:rsidR="00EA67E8" w:rsidRPr="000D660B" w:rsidRDefault="00EA67E8" w:rsidP="00A318D1">
      <w:pPr>
        <w:spacing w:after="60"/>
        <w:rPr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Osmanlılarla Macarlar arasında 2.murat döneminde yapılan  anlaşma………………………………………………………………………...……..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 devletinde Padişah çocuklarına………………………………….denir.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Şeyh Bedrettin isyanı Osmanlı devletinde ilk ……………………………………………………………..………..isyandır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Savaş alanında ölen ilk padişah………………..…………………………………….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Savaş alanında esir düşen ilk Osmanlı padişahı………………………………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*Yıldırım Beyazıt……………………………………….…………………….ünvanını …………………………………………………..savaşından sonra almıştır.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* Osmanlılar Oğuzların ……………….…boyunun…………….koluna mensuptur.</w:t>
      </w: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60"/>
        <w:rPr>
          <w:b/>
          <w:bCs/>
          <w:sz w:val="16"/>
          <w:szCs w:val="16"/>
        </w:rPr>
      </w:pPr>
      <w:r w:rsidRPr="000D660B">
        <w:rPr>
          <w:b/>
          <w:bCs/>
          <w:sz w:val="16"/>
          <w:szCs w:val="16"/>
        </w:rPr>
        <w:t>Aşağıdaki ifadelere Doğru ise ( D)  Yanlış ise  ( Y ) yazınız ?</w:t>
      </w:r>
    </w:p>
    <w:p w:rsidR="00EA67E8" w:rsidRPr="000D660B" w:rsidRDefault="00EA67E8" w:rsidP="00A318D1">
      <w:pPr>
        <w:spacing w:after="0"/>
        <w:rPr>
          <w:b/>
          <w:bCs/>
          <w:sz w:val="16"/>
          <w:szCs w:val="16"/>
        </w:rPr>
      </w:pPr>
    </w:p>
    <w:p w:rsidR="00EA67E8" w:rsidRPr="000D660B" w:rsidRDefault="00EA67E8" w:rsidP="00A318D1">
      <w:pPr>
        <w:spacing w:after="0"/>
        <w:rPr>
          <w:sz w:val="16"/>
          <w:szCs w:val="16"/>
        </w:rPr>
      </w:pPr>
      <w:r w:rsidRPr="000D660B">
        <w:rPr>
          <w:sz w:val="16"/>
          <w:szCs w:val="16"/>
        </w:rPr>
        <w:t>* Çimpekalesi  Bizansla yapılan Çirmen savaşı ile alındı (      )</w:t>
      </w:r>
    </w:p>
    <w:p w:rsidR="00EA67E8" w:rsidRPr="000D660B" w:rsidRDefault="00EA67E8" w:rsidP="00A318D1">
      <w:pPr>
        <w:spacing w:after="0"/>
        <w:rPr>
          <w:sz w:val="16"/>
          <w:szCs w:val="16"/>
        </w:rPr>
      </w:pPr>
    </w:p>
    <w:p w:rsidR="00EA67E8" w:rsidRPr="000D660B" w:rsidRDefault="00EA67E8" w:rsidP="00A318D1">
      <w:pPr>
        <w:spacing w:after="0"/>
        <w:rPr>
          <w:sz w:val="16"/>
          <w:szCs w:val="16"/>
        </w:rPr>
      </w:pPr>
      <w:r w:rsidRPr="000D660B">
        <w:rPr>
          <w:sz w:val="16"/>
          <w:szCs w:val="16"/>
        </w:rPr>
        <w:t>* Çelebi Mehmet devletin 1.kurucusudur (     )</w:t>
      </w:r>
    </w:p>
    <w:p w:rsidR="00EA67E8" w:rsidRPr="000D660B" w:rsidRDefault="00EA67E8" w:rsidP="00A318D1">
      <w:pPr>
        <w:spacing w:after="0"/>
        <w:rPr>
          <w:sz w:val="16"/>
          <w:szCs w:val="16"/>
        </w:rPr>
      </w:pPr>
    </w:p>
    <w:p w:rsidR="00EA67E8" w:rsidRPr="000D660B" w:rsidRDefault="00EA67E8" w:rsidP="00A318D1">
      <w:pPr>
        <w:spacing w:after="0"/>
        <w:rPr>
          <w:sz w:val="16"/>
          <w:szCs w:val="16"/>
        </w:rPr>
      </w:pPr>
      <w:r w:rsidRPr="000D660B">
        <w:rPr>
          <w:sz w:val="16"/>
          <w:szCs w:val="16"/>
        </w:rPr>
        <w:t>* Osmanlılar Venediklilerle yapılan deniz savaşını Venedikliler        kaybetmiştir (       )</w:t>
      </w:r>
    </w:p>
    <w:p w:rsidR="00EA67E8" w:rsidRPr="000D660B" w:rsidRDefault="00EA67E8" w:rsidP="00A318D1">
      <w:pPr>
        <w:spacing w:after="0"/>
        <w:rPr>
          <w:sz w:val="16"/>
          <w:szCs w:val="16"/>
        </w:rPr>
      </w:pPr>
    </w:p>
    <w:p w:rsidR="00EA67E8" w:rsidRPr="000D660B" w:rsidRDefault="00EA67E8" w:rsidP="00A318D1">
      <w:pPr>
        <w:spacing w:after="0"/>
        <w:rPr>
          <w:sz w:val="16"/>
          <w:szCs w:val="16"/>
        </w:rPr>
      </w:pPr>
      <w:r w:rsidRPr="000D660B">
        <w:rPr>
          <w:sz w:val="16"/>
          <w:szCs w:val="16"/>
        </w:rPr>
        <w:t>* 2.Kosova savaşı ile Balkanlar kesin olarak Türk yurdu haline geldi (    )</w:t>
      </w:r>
    </w:p>
    <w:p w:rsidR="00EA67E8" w:rsidRPr="000D660B" w:rsidRDefault="00EA67E8" w:rsidP="00A318D1">
      <w:pPr>
        <w:spacing w:after="0"/>
        <w:rPr>
          <w:sz w:val="16"/>
          <w:szCs w:val="16"/>
        </w:rPr>
      </w:pPr>
    </w:p>
    <w:p w:rsidR="00EA67E8" w:rsidRPr="000D660B" w:rsidRDefault="00EA67E8" w:rsidP="00A318D1">
      <w:pPr>
        <w:spacing w:after="0"/>
        <w:rPr>
          <w:sz w:val="16"/>
          <w:szCs w:val="16"/>
        </w:rPr>
      </w:pPr>
      <w:r w:rsidRPr="000D660B">
        <w:rPr>
          <w:sz w:val="16"/>
          <w:szCs w:val="16"/>
        </w:rPr>
        <w:t>,* Fetret dönemi  Çelebi Mehmet ve çocukları arasında süren taht kavgalarıyla geçmiştir (        )</w:t>
      </w:r>
    </w:p>
    <w:p w:rsidR="00EA67E8" w:rsidRPr="000D660B" w:rsidRDefault="00EA67E8" w:rsidP="00A318D1">
      <w:pPr>
        <w:spacing w:after="0"/>
        <w:rPr>
          <w:sz w:val="16"/>
          <w:szCs w:val="16"/>
        </w:rPr>
      </w:pPr>
    </w:p>
    <w:p w:rsidR="00EA67E8" w:rsidRPr="000D660B" w:rsidRDefault="00EA67E8" w:rsidP="00A318D1">
      <w:pPr>
        <w:spacing w:after="0"/>
        <w:rPr>
          <w:sz w:val="16"/>
          <w:szCs w:val="16"/>
        </w:rPr>
      </w:pPr>
    </w:p>
    <w:p w:rsidR="00EA67E8" w:rsidRPr="000D660B" w:rsidRDefault="00EA67E8" w:rsidP="00A318D1">
      <w:pPr>
        <w:spacing w:after="0"/>
        <w:rPr>
          <w:b/>
          <w:bCs/>
          <w:sz w:val="16"/>
          <w:szCs w:val="16"/>
        </w:rPr>
      </w:pPr>
      <w:bookmarkStart w:id="0" w:name="_GoBack"/>
      <w:bookmarkEnd w:id="0"/>
    </w:p>
    <w:sectPr w:rsidR="00EA67E8" w:rsidRPr="000D660B" w:rsidSect="000C4AC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8D1"/>
    <w:rsid w:val="000C4AC5"/>
    <w:rsid w:val="000D660B"/>
    <w:rsid w:val="00103F92"/>
    <w:rsid w:val="00294667"/>
    <w:rsid w:val="00345873"/>
    <w:rsid w:val="00504A12"/>
    <w:rsid w:val="00595060"/>
    <w:rsid w:val="007F374E"/>
    <w:rsid w:val="00A318D1"/>
    <w:rsid w:val="00AC5933"/>
    <w:rsid w:val="00AC7423"/>
    <w:rsid w:val="00D05255"/>
    <w:rsid w:val="00EA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8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18D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382</Words>
  <Characters>2179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Samur Bilgisayar</dc:creator>
  <cp:keywords>sorubak.com</cp:keywords>
  <dc:description/>
  <cp:lastModifiedBy>edanur</cp:lastModifiedBy>
  <cp:revision>3</cp:revision>
  <dcterms:created xsi:type="dcterms:W3CDTF">2016-02-18T20:15:00Z</dcterms:created>
  <dcterms:modified xsi:type="dcterms:W3CDTF">2016-11-08T18:44:00Z</dcterms:modified>
  <cp:category>sorubak.com</cp:category>
</cp:coreProperties>
</file>