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4A" w:rsidRDefault="00794B4A" w:rsidP="00CA1032">
      <w:pPr>
        <w:spacing w:after="0" w:line="240" w:lineRule="auto"/>
        <w:jc w:val="center"/>
      </w:pPr>
      <w:r>
        <w:t>AKŞEHİR SELÇUKLU ANADOLU LİSESİ 2016-2017  ÖĞRETİM YILI I.DÖNEM TARİH 10. SINIF I. YAZILI SORULARIDIR.</w:t>
      </w:r>
    </w:p>
    <w:p w:rsidR="00794B4A" w:rsidRDefault="00794B4A" w:rsidP="00CA1032">
      <w:pPr>
        <w:pStyle w:val="ListParagraph"/>
        <w:numPr>
          <w:ilvl w:val="0"/>
          <w:numId w:val="3"/>
        </w:numPr>
        <w:spacing w:after="0" w:line="240" w:lineRule="auto"/>
      </w:pPr>
      <w:r>
        <w:t>Aşağıdaki ifadelerin boş kısmına doğruysa  (D), Yanlışsa (Y) yazınız. (10 PUAN)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1-Koyunhisar Savaşı Bizans’la yapılan ilk savaştır. (   )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2- -Anadoluda Türk siyasi birliğini ilk defa I.Muratsağlamıştır.(   )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3-Osmanlılarda ilk deniz savaşı Venediklilerle yapılmıştır. (   )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4-Osmanlılar’a ilk katılan beylik Germiyanoğulları beyliğidir. (   )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5-Ankara Savaşının bir nedeni de Anadolu Beylerinin Timur’a sığınmasıdır. (   )</w:t>
      </w:r>
    </w:p>
    <w:p w:rsidR="00794B4A" w:rsidRDefault="00794B4A" w:rsidP="00370964">
      <w:pPr>
        <w:pStyle w:val="ListParagraph"/>
        <w:spacing w:after="0" w:line="240" w:lineRule="auto"/>
        <w:ind w:left="786"/>
      </w:pPr>
    </w:p>
    <w:p w:rsidR="00794B4A" w:rsidRDefault="00794B4A" w:rsidP="00116C54">
      <w:pPr>
        <w:pStyle w:val="ListParagraph"/>
        <w:numPr>
          <w:ilvl w:val="0"/>
          <w:numId w:val="3"/>
        </w:numPr>
        <w:spacing w:after="0" w:line="240" w:lineRule="auto"/>
      </w:pPr>
      <w:r>
        <w:t>Aşağıdaki cümlelerde boş bırakılan yerleri doldurunuz. (15 PUAN)</w:t>
      </w:r>
    </w:p>
    <w:p w:rsidR="00794B4A" w:rsidRDefault="00794B4A" w:rsidP="00CA1032">
      <w:pPr>
        <w:spacing w:after="0" w:line="240" w:lineRule="auto"/>
        <w:ind w:firstLine="708"/>
      </w:pPr>
      <w:r>
        <w:t>1-I.Kosova Savaşında Sultan………………………………………………………………..şehit düşmüştür.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2-…………………………………………….. Osmanlı Devleti’nin ikinci kurucusu sayılır.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3-Osmanlılar’ın Rumeli de ilk yerleştiği yer…………………………………………………………..dir.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4-Edirne-Segedin Antlaşmasından sonra II. Murat tahtı oğlu …………………………………………………………….bırakmıştır.</w:t>
      </w:r>
    </w:p>
    <w:p w:rsidR="00794B4A" w:rsidRDefault="00794B4A" w:rsidP="00370964">
      <w:pPr>
        <w:pStyle w:val="ListParagraph"/>
        <w:spacing w:after="0" w:line="240" w:lineRule="auto"/>
        <w:ind w:left="786"/>
      </w:pPr>
      <w:r>
        <w:t>5-Haçlılar……………………………………………………………….savaşından sonra savunmaya çekilmiştir.</w:t>
      </w:r>
    </w:p>
    <w:p w:rsidR="00794B4A" w:rsidRDefault="00794B4A" w:rsidP="00370964">
      <w:pPr>
        <w:pStyle w:val="ListParagraph"/>
        <w:spacing w:after="0" w:line="240" w:lineRule="auto"/>
        <w:ind w:left="786"/>
      </w:pPr>
    </w:p>
    <w:p w:rsidR="00794B4A" w:rsidRDefault="00794B4A" w:rsidP="00370964">
      <w:pPr>
        <w:spacing w:after="0" w:line="240" w:lineRule="auto"/>
      </w:pPr>
      <w:r>
        <w:t xml:space="preserve">        C)   Aşağıdaki bilgiler hangi Osmanlı padişahı döneminde gerçekleşmiştir yazınız. (15 PUAN)</w:t>
      </w:r>
    </w:p>
    <w:p w:rsidR="00794B4A" w:rsidRDefault="00794B4A" w:rsidP="00370964">
      <w:pPr>
        <w:spacing w:after="0" w:line="240" w:lineRule="auto"/>
      </w:pPr>
      <w:r>
        <w:t xml:space="preserve">               1-Rumelide ilk fetih hareketlerini başlatan padişah?</w:t>
      </w:r>
    </w:p>
    <w:p w:rsidR="00794B4A" w:rsidRDefault="00794B4A" w:rsidP="00370964">
      <w:pPr>
        <w:spacing w:after="0" w:line="240" w:lineRule="auto"/>
        <w:ind w:left="426"/>
      </w:pPr>
      <w:r>
        <w:t xml:space="preserve">      2-Hamitoğullarından para karşılığı toprak satın alan padişah?</w:t>
      </w:r>
      <w:r>
        <w:br/>
        <w:t xml:space="preserve">      3-Osmanlılar da ilk deniz savaşını yapan padişah?</w:t>
      </w:r>
    </w:p>
    <w:p w:rsidR="00794B4A" w:rsidRDefault="00794B4A" w:rsidP="00370964">
      <w:pPr>
        <w:spacing w:after="0" w:line="240" w:lineRule="auto"/>
        <w:ind w:left="426"/>
      </w:pPr>
      <w:r>
        <w:t xml:space="preserve">      4-İstanbul’u ilk kuşatan padişah?</w:t>
      </w:r>
    </w:p>
    <w:p w:rsidR="00794B4A" w:rsidRDefault="00794B4A" w:rsidP="00370964">
      <w:pPr>
        <w:spacing w:after="0" w:line="240" w:lineRule="auto"/>
        <w:ind w:left="426"/>
      </w:pPr>
      <w:r>
        <w:t xml:space="preserve">      5-Trabzon Rum İmparatorluğu’na son veren padişah?</w:t>
      </w:r>
    </w:p>
    <w:p w:rsidR="00794B4A" w:rsidRDefault="00794B4A" w:rsidP="00370964">
      <w:pPr>
        <w:spacing w:after="0" w:line="240" w:lineRule="auto"/>
        <w:ind w:left="426"/>
      </w:pPr>
    </w:p>
    <w:p w:rsidR="00794B4A" w:rsidRDefault="00794B4A" w:rsidP="00116C54">
      <w:pPr>
        <w:pStyle w:val="ListParagraph"/>
        <w:numPr>
          <w:ilvl w:val="0"/>
          <w:numId w:val="2"/>
        </w:numPr>
        <w:spacing w:after="0" w:line="240" w:lineRule="auto"/>
        <w:ind w:firstLine="66"/>
      </w:pPr>
      <w:r>
        <w:t>Aşağıdaki soruları cevaplayınız. (HER BİRİSİ 10 PUANDIR)</w:t>
      </w:r>
    </w:p>
    <w:p w:rsidR="00794B4A" w:rsidRDefault="00794B4A" w:rsidP="00116C54">
      <w:pPr>
        <w:spacing w:after="0" w:line="240" w:lineRule="auto"/>
        <w:ind w:firstLine="708"/>
      </w:pPr>
      <w:r>
        <w:t>1-İstanbul’un fethinin siyasi nedenini yazınız.</w:t>
      </w:r>
    </w:p>
    <w:p w:rsidR="00794B4A" w:rsidRDefault="00794B4A" w:rsidP="00116C54">
      <w:pPr>
        <w:spacing w:after="0" w:line="240" w:lineRule="auto"/>
        <w:ind w:left="426"/>
      </w:pPr>
    </w:p>
    <w:p w:rsidR="00794B4A" w:rsidRDefault="00794B4A" w:rsidP="00116C54">
      <w:pPr>
        <w:spacing w:after="0" w:line="240" w:lineRule="auto"/>
        <w:ind w:left="284"/>
      </w:pPr>
    </w:p>
    <w:p w:rsidR="00794B4A" w:rsidRDefault="00794B4A" w:rsidP="00116C54">
      <w:pPr>
        <w:spacing w:after="0" w:line="240" w:lineRule="auto"/>
        <w:ind w:left="284"/>
      </w:pP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  <w:ind w:left="708"/>
      </w:pPr>
      <w:r>
        <w:t>2-İstanbul’un fethinin Dünya tarihi açısından sonuçlarından iki madde yazınız.</w:t>
      </w: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  <w:ind w:left="142" w:firstLine="566"/>
      </w:pPr>
      <w:r>
        <w:t>3-Ankara Savaşı’nın sonuçlarından iki madde yazınız.</w:t>
      </w: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  <w:ind w:left="142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  <w:r>
        <w:t>4-Yıldırım Beyazıt’ın iki İstanbul kuşatmaları hangi nedenlerle kaldırılmıştır?</w:t>
      </w: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  <w:r>
        <w:t>5-Fetret Devri neye denir?</w:t>
      </w: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</w:p>
    <w:p w:rsidR="00794B4A" w:rsidRDefault="00794B4A" w:rsidP="00116C54">
      <w:pPr>
        <w:spacing w:after="0" w:line="240" w:lineRule="auto"/>
      </w:pPr>
      <w:r>
        <w:t>6-ı.Murat Anadolu Türk siyasi birliğinin sağlanmasında Hamitoğulları’na karşı nasıl bir politika izlemiştir?</w:t>
      </w:r>
      <w:bookmarkStart w:id="0" w:name="_GoBack"/>
      <w:bookmarkEnd w:id="0"/>
      <w:r>
        <w:t>Yazınız.</w:t>
      </w:r>
    </w:p>
    <w:p w:rsidR="00794B4A" w:rsidRDefault="00794B4A" w:rsidP="00116C54">
      <w:pPr>
        <w:spacing w:after="0" w:line="240" w:lineRule="auto"/>
      </w:pPr>
    </w:p>
    <w:sectPr w:rsidR="00794B4A" w:rsidSect="00116C54">
      <w:headerReference w:type="default" r:id="rId7"/>
      <w:pgSz w:w="11906" w:h="16838"/>
      <w:pgMar w:top="1135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B4A" w:rsidRDefault="00794B4A" w:rsidP="00116C54">
      <w:pPr>
        <w:spacing w:after="0" w:line="240" w:lineRule="auto"/>
      </w:pPr>
      <w:r>
        <w:separator/>
      </w:r>
    </w:p>
  </w:endnote>
  <w:endnote w:type="continuationSeparator" w:id="1">
    <w:p w:rsidR="00794B4A" w:rsidRDefault="00794B4A" w:rsidP="00116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B4A" w:rsidRDefault="00794B4A" w:rsidP="00116C54">
      <w:pPr>
        <w:spacing w:after="0" w:line="240" w:lineRule="auto"/>
      </w:pPr>
      <w:r>
        <w:separator/>
      </w:r>
    </w:p>
  </w:footnote>
  <w:footnote w:type="continuationSeparator" w:id="1">
    <w:p w:rsidR="00794B4A" w:rsidRDefault="00794B4A" w:rsidP="00116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4A" w:rsidRDefault="00794B4A">
    <w:pPr>
      <w:pStyle w:val="Header"/>
    </w:pPr>
    <w:r>
      <w:t>ADI-SOYADI:                                                                        SINIFI-NO: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213E2"/>
    <w:multiLevelType w:val="hybridMultilevel"/>
    <w:tmpl w:val="8D28A856"/>
    <w:lvl w:ilvl="0" w:tplc="A8D0C86C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761E85"/>
    <w:multiLevelType w:val="hybridMultilevel"/>
    <w:tmpl w:val="CCB60298"/>
    <w:lvl w:ilvl="0" w:tplc="C74E7B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7311B29"/>
    <w:multiLevelType w:val="hybridMultilevel"/>
    <w:tmpl w:val="A4201242"/>
    <w:lvl w:ilvl="0" w:tplc="754C7E1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9E6"/>
    <w:rsid w:val="00012FE9"/>
    <w:rsid w:val="000E283B"/>
    <w:rsid w:val="00116C54"/>
    <w:rsid w:val="001517D7"/>
    <w:rsid w:val="001F7A0D"/>
    <w:rsid w:val="00204D29"/>
    <w:rsid w:val="00220A9C"/>
    <w:rsid w:val="002E25FF"/>
    <w:rsid w:val="00370964"/>
    <w:rsid w:val="00545693"/>
    <w:rsid w:val="0059472D"/>
    <w:rsid w:val="00794B4A"/>
    <w:rsid w:val="007A2AD5"/>
    <w:rsid w:val="008179E6"/>
    <w:rsid w:val="009D4415"/>
    <w:rsid w:val="009E07DE"/>
    <w:rsid w:val="00A113F7"/>
    <w:rsid w:val="00A62E79"/>
    <w:rsid w:val="00CA1032"/>
    <w:rsid w:val="00D24D86"/>
    <w:rsid w:val="00D65FED"/>
    <w:rsid w:val="00DD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5F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179E6"/>
    <w:pPr>
      <w:ind w:left="720"/>
    </w:pPr>
  </w:style>
  <w:style w:type="paragraph" w:styleId="Header">
    <w:name w:val="header"/>
    <w:basedOn w:val="Normal"/>
    <w:link w:val="HeaderChar"/>
    <w:uiPriority w:val="99"/>
    <w:rsid w:val="00116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16C54"/>
  </w:style>
  <w:style w:type="paragraph" w:styleId="Footer">
    <w:name w:val="footer"/>
    <w:basedOn w:val="Normal"/>
    <w:link w:val="FooterChar"/>
    <w:uiPriority w:val="99"/>
    <w:rsid w:val="00116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275</Words>
  <Characters>1571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MEB</dc:creator>
  <cp:keywords>sorubak.com</cp:keywords>
  <dc:description/>
  <cp:lastModifiedBy>edanur</cp:lastModifiedBy>
  <cp:revision>3</cp:revision>
  <dcterms:created xsi:type="dcterms:W3CDTF">2016-04-28T13:00:00Z</dcterms:created>
  <dcterms:modified xsi:type="dcterms:W3CDTF">2016-11-02T21:10:00Z</dcterms:modified>
</cp:coreProperties>
</file>