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0D" w:rsidRPr="00EF62E3" w:rsidRDefault="0093240D" w:rsidP="008C7188">
      <w:pPr>
        <w:pStyle w:val="Title"/>
        <w:rPr>
          <w:i w:val="0"/>
          <w:emboss w:val="0"/>
          <w:noProof/>
          <w:sz w:val="22"/>
          <w:szCs w:val="18"/>
        </w:rPr>
      </w:pPr>
      <w:r w:rsidRPr="00EF62E3">
        <w:rPr>
          <w:i w:val="0"/>
          <w:emboss w:val="0"/>
          <w:noProof/>
          <w:sz w:val="22"/>
          <w:szCs w:val="18"/>
        </w:rPr>
        <w:t xml:space="preserve">MARDİN OKAY YAŞAR ANADOLU  LİSESİ 2015-2016  EĞİTİM ÖĞRETİM YILI </w:t>
      </w:r>
    </w:p>
    <w:p w:rsidR="0093240D" w:rsidRPr="00EF62E3" w:rsidRDefault="0093240D" w:rsidP="008C7188">
      <w:pPr>
        <w:pStyle w:val="Title"/>
        <w:rPr>
          <w:i w:val="0"/>
          <w:emboss w:val="0"/>
          <w:noProof/>
          <w:sz w:val="22"/>
          <w:szCs w:val="18"/>
        </w:rPr>
      </w:pPr>
      <w:r>
        <w:rPr>
          <w:i w:val="0"/>
          <w:emboss w:val="0"/>
          <w:noProof/>
          <w:sz w:val="22"/>
          <w:szCs w:val="18"/>
        </w:rPr>
        <w:t>10</w:t>
      </w:r>
      <w:r w:rsidRPr="00EF62E3">
        <w:rPr>
          <w:i w:val="0"/>
          <w:emboss w:val="0"/>
          <w:noProof/>
          <w:sz w:val="22"/>
          <w:szCs w:val="18"/>
        </w:rPr>
        <w:t xml:space="preserve">. SINIF FİZİK DERSİ 1. DÖNEM 1. YAZILI SORULARI  </w:t>
      </w:r>
    </w:p>
    <w:p w:rsidR="0093240D" w:rsidRPr="00EF62E3" w:rsidRDefault="0093240D" w:rsidP="008C7188">
      <w:pPr>
        <w:pStyle w:val="Title"/>
        <w:rPr>
          <w:i w:val="0"/>
          <w:sz w:val="22"/>
          <w:szCs w:val="18"/>
        </w:rPr>
      </w:pPr>
    </w:p>
    <w:p w:rsidR="0093240D" w:rsidRPr="00EF62E3" w:rsidRDefault="0093240D" w:rsidP="008C7188">
      <w:pPr>
        <w:tabs>
          <w:tab w:val="center" w:pos="5490"/>
          <w:tab w:val="left" w:pos="8550"/>
        </w:tabs>
        <w:rPr>
          <w:rFonts w:ascii="Times New Roman" w:hAnsi="Times New Roman"/>
          <w:b/>
          <w:sz w:val="18"/>
          <w:szCs w:val="18"/>
        </w:rPr>
      </w:pPr>
      <w:r w:rsidRPr="00EF62E3">
        <w:rPr>
          <w:rFonts w:ascii="Times New Roman" w:hAnsi="Times New Roman"/>
          <w:b/>
          <w:sz w:val="18"/>
          <w:szCs w:val="18"/>
        </w:rPr>
        <w:t xml:space="preserve">   ADI  SOYADI : ……………………………………………………….......... SINIFI: ………….    NUMARASI : ………….        PUAN……………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68"/>
        <w:gridCol w:w="5669"/>
      </w:tblGrid>
      <w:tr w:rsidR="0093240D" w:rsidRPr="003853A6" w:rsidTr="003853A6">
        <w:trPr>
          <w:trHeight w:val="2565"/>
        </w:trPr>
        <w:tc>
          <w:tcPr>
            <w:tcW w:w="5668" w:type="dxa"/>
            <w:tcBorders>
              <w:bottom w:val="single" w:sz="4" w:space="0" w:color="auto"/>
            </w:tcBorders>
          </w:tcPr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>1-)</w:t>
            </w: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 xml:space="preserve"> Arşimet ilkesine göre sıvı içerisine bırakılan katı bir cisim için;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I. Batan cismin ağırlığı, değerce sıvının kaldırma kuvvetinden büyüktür.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II. Yüzen cisme etkiyen kaldırma kuvveti cismin ağırlığına eşittir.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III. Kaldırma kuvveti cismin öz kütlesi ile doğru orantılıdır?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 xml:space="preserve">ifadelerinden hangisi ya da hangileri </w:t>
            </w:r>
            <w:r w:rsidRPr="003853A6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yanlıştır</w:t>
            </w: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?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A) Yalnız III       B) Yalnız II       C) I ve III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 xml:space="preserve">      D) II ve III            E) I, II ve III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vMerge w:val="restart"/>
          </w:tcPr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>5-)Cümlelerin başına doğru ise (D) yanlış ise (Y)  yazınız.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(    ) </w:t>
            </w: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Deniz düzeyinden, su içinde kaç metre inildiğini gösteren araca batimetre denir.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(     ) Kapalı kaplardaki gazlar, bulunduğu kabın tabanına diğer yüzeylerden daha büyük basınç uygular.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(    ) Hidrolik fren sistemleri sıvıların üzerlerine uygulanan basıncı iletmesiyle çalışır.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(      ) Bir kaptaki sıvı içine atılan cisim, dibe batarsa cisme kaldırma kuvveti etkimez.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(     ) Taşma düzeyine kadar sıvı dolu kaba bir cisim atıldığında, cisim yüzerse kap ağırlaşır.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(    )  Ayakta duran adam tek ayağını kaldırırsa dayanma yüzeyindeki basınç kuvveti artar.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 xml:space="preserve"> (    ) Sıvıların bulunduğu kabın tabanına yaptığı basınç, sıvının yoğunluğu ve yüksekliği ile doğru orantılıdır.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(    ) Deniz düzeyinden yükseklere çıkıldıkça açık hava basıncı azalır.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(    ) Bir sıvının serbest yüzeyine uygulanan basınç, sıvı tarafından sıvının içindeki her noktaya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aynen iletilir.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  <w:sz w:val="24"/>
                <w:szCs w:val="24"/>
              </w:rPr>
              <w:t>(    ) Açık hava basıncını ölçmeye yarayan araçlara termometre denir</w:t>
            </w:r>
          </w:p>
        </w:tc>
      </w:tr>
      <w:tr w:rsidR="0093240D" w:rsidRPr="003853A6" w:rsidTr="003853A6">
        <w:trPr>
          <w:trHeight w:val="4320"/>
        </w:trPr>
        <w:tc>
          <w:tcPr>
            <w:tcW w:w="5668" w:type="dxa"/>
            <w:tcBorders>
              <w:top w:val="single" w:sz="4" w:space="0" w:color="auto"/>
            </w:tcBorders>
          </w:tcPr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noProof/>
              </w:rPr>
            </w:pPr>
            <w:r w:rsidRPr="003853A6">
              <w:rPr>
                <w:rFonts w:ascii="Times New Roman" w:hAnsi="Times New Roman"/>
                <w:b/>
                <w:noProof/>
              </w:rPr>
              <w:t>2-)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3853A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i1025" type="#_x0000_t75" style="width:234pt;height:126pt;visibility:visible">
                  <v:imagedata r:id="rId7" o:title=""/>
                </v:shape>
              </w:pict>
            </w:r>
          </w:p>
        </w:tc>
        <w:tc>
          <w:tcPr>
            <w:tcW w:w="5669" w:type="dxa"/>
            <w:vMerge/>
          </w:tcPr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3240D" w:rsidRPr="003853A6" w:rsidTr="003853A6">
        <w:tc>
          <w:tcPr>
            <w:tcW w:w="5668" w:type="dxa"/>
          </w:tcPr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</w:rPr>
              <w:pict>
                <v:shape id="Picture 2" o:spid="_x0000_s1026" type="#_x0000_t75" style="position:absolute;margin-left:8.75pt;margin-top:19.65pt;width:118.1pt;height:81.75pt;z-index:251658240;visibility:visible;mso-position-horizontal-relative:text;mso-position-vertical-relative:text">
                  <v:imagedata r:id="rId8" o:title=""/>
                  <w10:wrap type="square"/>
                </v:shape>
              </w:pict>
            </w: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>3-)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) Düşey kesitleri şekildeki gibi olan K ve L kapları h yüksekliğine kadar su ile doludur. K kabının tabanındaki sıvı basıncı PK , L kabının tabanındaki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ise PL’dir.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Buna göre, aşağıdakilerden hangisi doğrudur?</w:t>
            </w:r>
          </w:p>
          <w:p w:rsidR="0093240D" w:rsidRPr="003853A6" w:rsidRDefault="0093240D" w:rsidP="003853A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A)  K ve L kaplarındaki su yüksekliği aynı olduğundan PK = PL’dir.</w:t>
            </w:r>
          </w:p>
          <w:p w:rsidR="0093240D" w:rsidRPr="003853A6" w:rsidRDefault="0093240D" w:rsidP="003853A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B) L kabının taban alanı küçük olduğundan, PL &gt; PK’dir.</w:t>
            </w:r>
          </w:p>
          <w:p w:rsidR="0093240D" w:rsidRPr="003853A6" w:rsidRDefault="0093240D" w:rsidP="003853A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C) K ve L kaplarının taban alanları eşit olsaydı PK = PL olurdu.</w:t>
            </w:r>
          </w:p>
          <w:p w:rsidR="0093240D" w:rsidRPr="003853A6" w:rsidRDefault="0093240D" w:rsidP="003853A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D) K kabındaki suyun kütlesi büyük olduğundan PK &gt; PL’dir.</w:t>
            </w:r>
          </w:p>
          <w:p w:rsidR="0093240D" w:rsidRPr="003853A6" w:rsidRDefault="0093240D" w:rsidP="003853A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853A6">
              <w:rPr>
                <w:rFonts w:ascii="Times New Roman" w:hAnsi="Times New Roman"/>
                <w:b/>
                <w:sz w:val="18"/>
                <w:szCs w:val="18"/>
              </w:rPr>
              <w:t>E) K kabının taban alanı büyük olduğundan PK &gt; PL’dir.</w:t>
            </w:r>
          </w:p>
          <w:p w:rsidR="0093240D" w:rsidRPr="003853A6" w:rsidRDefault="0093240D" w:rsidP="00385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3853A6">
              <w:rPr>
                <w:rFonts w:ascii="Times New Roman" w:hAnsi="Times New Roman"/>
                <w:b/>
                <w:sz w:val="24"/>
              </w:rPr>
              <w:t>6-)</w:t>
            </w: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 xml:space="preserve"> Şekildeki  manometrede h=22cm-Hg ve P</w:t>
            </w:r>
            <w:r w:rsidRPr="003853A6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gaz</w:t>
            </w: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>=58 cm-Hg ise bu manometrenin bulunduğu ortamın atmosfer basıncı P</w:t>
            </w:r>
            <w:r w:rsidRPr="003853A6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0</w:t>
            </w: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 xml:space="preserve"> kaç cm-Hg dir?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3A6"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Resim 11" o:spid="_x0000_i1026" type="#_x0000_t75" alt="https://encrypted-tbn3.gstatic.com/images?q=tbn:ANd9GcQk4AXUtGwGKrVSlEL3wTbhQnyMDaXpRWe3n48TMsbrM6xwZZ1-" style="width:97.5pt;height:116.25pt;visibility:visible">
                  <v:imagedata r:id="rId9" o:title=""/>
                </v:shape>
              </w:pict>
            </w:r>
          </w:p>
        </w:tc>
      </w:tr>
      <w:tr w:rsidR="0093240D" w:rsidRPr="003853A6" w:rsidTr="003853A6">
        <w:tc>
          <w:tcPr>
            <w:tcW w:w="5668" w:type="dxa"/>
          </w:tcPr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noProof/>
              </w:rPr>
            </w:pP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>4-)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3A6">
              <w:rPr>
                <w:noProof/>
              </w:rPr>
              <w:pict>
                <v:shape id="Picture 10" o:spid="_x0000_i1027" type="#_x0000_t75" style="width:226.5pt;height:149.25pt;visibility:visible">
                  <v:imagedata r:id="rId10" o:title=""/>
                </v:shape>
              </w:pic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>7-)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2F67">
              <w:rPr>
                <w:lang w:eastAsia="en-US"/>
              </w:rPr>
              <w:object w:dxaOrig="7590" w:dyaOrig="3885">
                <v:shape id="_x0000_i1028" type="#_x0000_t75" style="width:235.5pt;height:120.75pt" o:ole="">
                  <v:imagedata r:id="rId11" o:title="" gain="109227f" blacklevel="-6554f"/>
                </v:shape>
                <o:OLEObject Type="Embed" ProgID="Paint.Picture" ShapeID="_x0000_i1028" DrawAspect="Content" ObjectID="_1509285064" r:id="rId12"/>
              </w:object>
            </w:r>
          </w:p>
        </w:tc>
      </w:tr>
      <w:tr w:rsidR="0093240D" w:rsidRPr="003853A6" w:rsidTr="003853A6">
        <w:tc>
          <w:tcPr>
            <w:tcW w:w="5668" w:type="dxa"/>
          </w:tcPr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>8-)</w:t>
            </w:r>
            <w:r w:rsidRPr="003853A6">
              <w:rPr>
                <w:b/>
                <w:lang w:eastAsia="en-US"/>
              </w:rPr>
              <w:t xml:space="preserve"> </w:t>
            </w: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>Torricelli deneyinin amacını yazın.Kullanılan malzemeler hakkında bilgi verin.</w:t>
            </w: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93240D" w:rsidRPr="003853A6" w:rsidRDefault="0093240D" w:rsidP="00385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853A6">
              <w:rPr>
                <w:rFonts w:ascii="Times New Roman" w:hAnsi="Times New Roman"/>
                <w:b/>
                <w:sz w:val="24"/>
                <w:szCs w:val="24"/>
              </w:rPr>
              <w:t>10-)</w:t>
            </w:r>
            <w:r w:rsidRPr="003853A6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3853A6">
              <w:rPr>
                <w:rFonts w:ascii="Times New Roman" w:hAnsi="Times New Roman"/>
                <w:b/>
                <w:bCs/>
                <w:color w:val="000000"/>
              </w:rPr>
              <w:t>Su içerisine bırakılan cisimler için; yüzme, askıda kalma ve batma durumları için verilenlerin arasına</w:t>
            </w:r>
          </w:p>
          <w:p w:rsidR="0093240D" w:rsidRPr="003853A6" w:rsidRDefault="0093240D" w:rsidP="00385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853A6">
              <w:rPr>
                <w:rFonts w:ascii="Times New Roman" w:hAnsi="Times New Roman"/>
                <w:b/>
                <w:bCs/>
                <w:color w:val="000000"/>
              </w:rPr>
              <w:t xml:space="preserve"> (  = ,     &gt;   ,    &lt;     ) işaretlerinden uygun olanı yazınız.</w:t>
            </w:r>
          </w:p>
          <w:p w:rsidR="0093240D" w:rsidRPr="003853A6" w:rsidRDefault="0093240D" w:rsidP="00385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93240D" w:rsidRPr="003853A6" w:rsidRDefault="0093240D" w:rsidP="00385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853A6">
              <w:rPr>
                <w:rFonts w:ascii="Times New Roman" w:hAnsi="Times New Roman"/>
                <w:b/>
                <w:bCs/>
                <w:color w:val="000000"/>
              </w:rPr>
              <w:t xml:space="preserve">   Yüzme:              d</w:t>
            </w:r>
            <w:r w:rsidRPr="003853A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</w:t>
            </w:r>
            <w:r w:rsidRPr="003853A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isim</w:t>
            </w:r>
            <w:r w:rsidRPr="003853A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53A6">
              <w:rPr>
                <w:rFonts w:ascii="Times New Roman" w:hAnsi="Times New Roman"/>
                <w:b/>
                <w:bCs/>
                <w:color w:val="000000"/>
              </w:rPr>
              <w:t xml:space="preserve">     </w:t>
            </w:r>
            <w:r w:rsidRPr="003853A6">
              <w:rPr>
                <w:rFonts w:ascii="Times New Roman" w:hAnsi="Times New Roman"/>
                <w:bCs/>
                <w:color w:val="000000"/>
              </w:rPr>
              <w:t xml:space="preserve">…….    </w:t>
            </w:r>
            <w:r w:rsidRPr="003853A6">
              <w:rPr>
                <w:rFonts w:ascii="Times New Roman" w:hAnsi="Times New Roman"/>
                <w:b/>
                <w:bCs/>
                <w:color w:val="000000"/>
              </w:rPr>
              <w:t>d</w:t>
            </w:r>
            <w:r w:rsidRPr="003853A6">
              <w:rPr>
                <w:rFonts w:ascii="Times New Roman" w:hAnsi="Times New Roman"/>
                <w:bCs/>
                <w:color w:val="000000"/>
                <w:sz w:val="18"/>
              </w:rPr>
              <w:t>sıvı</w:t>
            </w:r>
            <w:r w:rsidRPr="003853A6">
              <w:rPr>
                <w:rFonts w:ascii="Times New Roman" w:hAnsi="Times New Roman"/>
                <w:b/>
                <w:bCs/>
                <w:color w:val="000000"/>
              </w:rPr>
              <w:t xml:space="preserve">              </w:t>
            </w:r>
          </w:p>
          <w:p w:rsidR="0093240D" w:rsidRPr="003853A6" w:rsidRDefault="0093240D" w:rsidP="00385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853A6">
              <w:rPr>
                <w:rFonts w:ascii="Times New Roman" w:hAnsi="Times New Roman"/>
                <w:b/>
                <w:bCs/>
                <w:color w:val="000000"/>
              </w:rPr>
              <w:t xml:space="preserve">   Askıda kalma:  d</w:t>
            </w:r>
            <w:r w:rsidRPr="003853A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c</w:t>
            </w:r>
            <w:r w:rsidRPr="003853A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isim</w:t>
            </w:r>
            <w:r w:rsidRPr="003853A6">
              <w:rPr>
                <w:rFonts w:ascii="Times New Roman" w:hAnsi="Times New Roman"/>
                <w:b/>
                <w:bCs/>
                <w:color w:val="000000"/>
              </w:rPr>
              <w:t xml:space="preserve">     </w:t>
            </w:r>
            <w:r w:rsidRPr="003853A6">
              <w:rPr>
                <w:rFonts w:ascii="Times New Roman" w:hAnsi="Times New Roman"/>
                <w:bCs/>
                <w:color w:val="000000"/>
              </w:rPr>
              <w:t xml:space="preserve">……..   </w:t>
            </w:r>
            <w:r w:rsidRPr="003853A6">
              <w:rPr>
                <w:rFonts w:ascii="Times New Roman" w:hAnsi="Times New Roman"/>
                <w:b/>
                <w:bCs/>
                <w:color w:val="000000"/>
              </w:rPr>
              <w:t>d</w:t>
            </w:r>
            <w:r w:rsidRPr="003853A6">
              <w:rPr>
                <w:rFonts w:ascii="Times New Roman" w:hAnsi="Times New Roman"/>
                <w:bCs/>
                <w:color w:val="000000"/>
                <w:sz w:val="18"/>
              </w:rPr>
              <w:t>sıvı</w:t>
            </w:r>
          </w:p>
          <w:p w:rsidR="0093240D" w:rsidRPr="003853A6" w:rsidRDefault="0093240D" w:rsidP="00385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853A6">
              <w:rPr>
                <w:rFonts w:ascii="Times New Roman" w:hAnsi="Times New Roman"/>
                <w:b/>
                <w:bCs/>
                <w:color w:val="000000"/>
              </w:rPr>
              <w:t xml:space="preserve">   Batma:               d</w:t>
            </w:r>
            <w:r w:rsidRPr="003853A6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c</w:t>
            </w:r>
            <w:r w:rsidRPr="003853A6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isim</w:t>
            </w:r>
            <w:r w:rsidRPr="003853A6">
              <w:rPr>
                <w:rFonts w:ascii="Times New Roman" w:hAnsi="Times New Roman"/>
                <w:b/>
                <w:bCs/>
                <w:color w:val="000000"/>
              </w:rPr>
              <w:t xml:space="preserve">    </w:t>
            </w:r>
            <w:r w:rsidRPr="003853A6">
              <w:rPr>
                <w:rFonts w:ascii="Times New Roman" w:hAnsi="Times New Roman"/>
                <w:bCs/>
                <w:color w:val="000000"/>
              </w:rPr>
              <w:t xml:space="preserve">……..   </w:t>
            </w:r>
            <w:r w:rsidRPr="003853A6">
              <w:rPr>
                <w:rFonts w:ascii="Times New Roman" w:hAnsi="Times New Roman"/>
                <w:b/>
                <w:bCs/>
                <w:color w:val="000000"/>
              </w:rPr>
              <w:t>d</w:t>
            </w:r>
            <w:r w:rsidRPr="003853A6">
              <w:rPr>
                <w:rFonts w:ascii="Times New Roman" w:hAnsi="Times New Roman"/>
                <w:bCs/>
                <w:color w:val="000000"/>
                <w:sz w:val="18"/>
              </w:rPr>
              <w:t>sıvı</w:t>
            </w:r>
          </w:p>
          <w:p w:rsidR="0093240D" w:rsidRPr="003853A6" w:rsidRDefault="0093240D" w:rsidP="003853A6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40D" w:rsidRPr="003853A6" w:rsidTr="003853A6">
        <w:tc>
          <w:tcPr>
            <w:tcW w:w="5668" w:type="dxa"/>
          </w:tcPr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b/>
              </w:rPr>
            </w:pPr>
            <w:r w:rsidRPr="003853A6">
              <w:rPr>
                <w:rFonts w:ascii="Times New Roman" w:hAnsi="Times New Roman"/>
                <w:b/>
              </w:rPr>
              <w:t>9-)Aşağıdaki boşlukları parantez içindeki uygun sözcüklerle tamamlayınız.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i/>
              </w:rPr>
            </w:pPr>
            <w:r w:rsidRPr="003853A6">
              <w:rPr>
                <w:rFonts w:ascii="Times New Roman" w:hAnsi="Times New Roman"/>
                <w:i/>
              </w:rPr>
              <w:t>(kaldırma kuvveti , pascal, değişmez, yoğunluğu, hızı)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3240D" w:rsidRPr="003853A6" w:rsidRDefault="0093240D" w:rsidP="003853A6">
            <w:pPr>
              <w:numPr>
                <w:ilvl w:val="0"/>
                <w:numId w:val="3"/>
              </w:num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3853A6">
              <w:rPr>
                <w:rFonts w:ascii="Times New Roman" w:hAnsi="Times New Roman"/>
                <w:i/>
              </w:rPr>
              <w:t xml:space="preserve"> </w:t>
            </w:r>
            <w:r w:rsidRPr="003853A6">
              <w:rPr>
                <w:rFonts w:ascii="Times New Roman" w:hAnsi="Times New Roman"/>
              </w:rPr>
              <w:t>Kaldırma kuvvetinin büyüklüğü sıvının ............................................. ile doğru orantılıdır.</w:t>
            </w:r>
          </w:p>
          <w:p w:rsidR="0093240D" w:rsidRPr="003853A6" w:rsidRDefault="0093240D" w:rsidP="003853A6">
            <w:pPr>
              <w:numPr>
                <w:ilvl w:val="0"/>
                <w:numId w:val="3"/>
              </w:num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3853A6">
              <w:rPr>
                <w:rFonts w:ascii="Times New Roman" w:hAnsi="Times New Roman"/>
              </w:rPr>
              <w:t>Taşma düzeyine kadar sıvı dolu kaba cisim atıldığında yüzerse ....................... ......................ağırlığı cismin ağırlığına eşit demektir.</w:t>
            </w:r>
          </w:p>
          <w:p w:rsidR="0093240D" w:rsidRPr="003853A6" w:rsidRDefault="0093240D" w:rsidP="003853A6">
            <w:pPr>
              <w:numPr>
                <w:ilvl w:val="0"/>
                <w:numId w:val="3"/>
              </w:num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3853A6">
              <w:rPr>
                <w:rFonts w:ascii="Times New Roman" w:hAnsi="Times New Roman"/>
              </w:rPr>
              <w:t>Hareket eden akışkanların ................... artarsa temas ettiği yüzeylere yaptığı basınç azalır.</w:t>
            </w:r>
          </w:p>
          <w:p w:rsidR="0093240D" w:rsidRPr="003853A6" w:rsidRDefault="0093240D" w:rsidP="003853A6">
            <w:pPr>
              <w:numPr>
                <w:ilvl w:val="0"/>
                <w:numId w:val="3"/>
              </w:num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3853A6">
              <w:rPr>
                <w:rFonts w:ascii="Times New Roman" w:hAnsi="Times New Roman"/>
              </w:rPr>
              <w:t>Sıvıya tamamen batmış katı cisim dibe indikçe kaldırma kuvveti ……………..</w:t>
            </w:r>
          </w:p>
          <w:p w:rsidR="0093240D" w:rsidRPr="003853A6" w:rsidRDefault="0093240D" w:rsidP="003853A6">
            <w:pPr>
              <w:numPr>
                <w:ilvl w:val="0"/>
                <w:numId w:val="3"/>
              </w:numPr>
              <w:tabs>
                <w:tab w:val="left" w:pos="360"/>
              </w:tabs>
              <w:spacing w:after="0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3853A6">
              <w:rPr>
                <w:rFonts w:ascii="Times New Roman" w:hAnsi="Times New Roman"/>
              </w:rPr>
              <w:t>SI birim sisteminde, .................................... basınç birimidir.</w:t>
            </w:r>
          </w:p>
          <w:p w:rsidR="0093240D" w:rsidRPr="003853A6" w:rsidRDefault="0093240D" w:rsidP="003853A6">
            <w:pPr>
              <w:tabs>
                <w:tab w:val="left" w:pos="360"/>
              </w:tabs>
              <w:spacing w:after="0" w:line="280" w:lineRule="atLeast"/>
              <w:ind w:left="79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93240D" w:rsidRPr="003853A6" w:rsidRDefault="0093240D" w:rsidP="003853A6">
            <w:pPr>
              <w:tabs>
                <w:tab w:val="center" w:pos="453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hyperlink r:id="rId13" w:history="1">
        <w:r w:rsidRPr="00EF6156">
          <w:rPr>
            <w:rStyle w:val="Hyperlink"/>
            <w:rFonts w:ascii="Times New Roman" w:hAnsi="Times New Roman"/>
            <w:b/>
            <w:sz w:val="24"/>
            <w:szCs w:val="24"/>
          </w:rPr>
          <w:t>10.Sınıf MEB Kazanım Kavrama Testleri Çöz</w:t>
        </w:r>
      </w:hyperlink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BAŞARILAR  </w:t>
      </w: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MAHMUT ALTUNAY </w:t>
      </w:r>
    </w:p>
    <w:p w:rsidR="0093240D" w:rsidRDefault="0093240D" w:rsidP="00A364A6">
      <w:pPr>
        <w:tabs>
          <w:tab w:val="center" w:pos="453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HER SORU 10 PUANDIR.</w:t>
      </w:r>
    </w:p>
    <w:p w:rsidR="0093240D" w:rsidRPr="00EF62E3" w:rsidRDefault="0093240D" w:rsidP="00A364A6"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SINAV SÜRESİ 40 DAKİKADIR</w:t>
      </w:r>
    </w:p>
    <w:sectPr w:rsidR="0093240D" w:rsidRPr="00EF62E3" w:rsidSect="00CD58DA">
      <w:pgSz w:w="11906" w:h="16838"/>
      <w:pgMar w:top="284" w:right="284" w:bottom="0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40D" w:rsidRDefault="0093240D" w:rsidP="00F5672F">
      <w:pPr>
        <w:spacing w:after="0" w:line="240" w:lineRule="auto"/>
      </w:pPr>
      <w:r>
        <w:separator/>
      </w:r>
    </w:p>
  </w:endnote>
  <w:endnote w:type="continuationSeparator" w:id="0">
    <w:p w:rsidR="0093240D" w:rsidRDefault="0093240D" w:rsidP="00F5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40D" w:rsidRDefault="0093240D" w:rsidP="00F5672F">
      <w:pPr>
        <w:spacing w:after="0" w:line="240" w:lineRule="auto"/>
      </w:pPr>
      <w:r>
        <w:separator/>
      </w:r>
    </w:p>
  </w:footnote>
  <w:footnote w:type="continuationSeparator" w:id="0">
    <w:p w:rsidR="0093240D" w:rsidRDefault="0093240D" w:rsidP="00F56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913"/>
    <w:multiLevelType w:val="hybridMultilevel"/>
    <w:tmpl w:val="810E8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188"/>
    <w:rsid w:val="00004EB8"/>
    <w:rsid w:val="00184CC7"/>
    <w:rsid w:val="00272F67"/>
    <w:rsid w:val="002B58B3"/>
    <w:rsid w:val="002B6EB2"/>
    <w:rsid w:val="002F2DD6"/>
    <w:rsid w:val="00361A93"/>
    <w:rsid w:val="003853A6"/>
    <w:rsid w:val="00570EDE"/>
    <w:rsid w:val="0060632B"/>
    <w:rsid w:val="00847481"/>
    <w:rsid w:val="008C7188"/>
    <w:rsid w:val="008E585F"/>
    <w:rsid w:val="00900216"/>
    <w:rsid w:val="0093240D"/>
    <w:rsid w:val="009D3184"/>
    <w:rsid w:val="00A364A6"/>
    <w:rsid w:val="00B37C96"/>
    <w:rsid w:val="00C4362A"/>
    <w:rsid w:val="00C9382D"/>
    <w:rsid w:val="00CD58DA"/>
    <w:rsid w:val="00D86CF8"/>
    <w:rsid w:val="00DA1E3B"/>
    <w:rsid w:val="00DC32A7"/>
    <w:rsid w:val="00E528BF"/>
    <w:rsid w:val="00E74D75"/>
    <w:rsid w:val="00EA2666"/>
    <w:rsid w:val="00EF6156"/>
    <w:rsid w:val="00EF62E3"/>
    <w:rsid w:val="00F203A7"/>
    <w:rsid w:val="00F5672F"/>
    <w:rsid w:val="00F70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8C7188"/>
    <w:pPr>
      <w:spacing w:after="0" w:line="240" w:lineRule="auto"/>
      <w:jc w:val="center"/>
    </w:pPr>
    <w:rPr>
      <w:rFonts w:ascii="Times New Roman" w:hAnsi="Times New Roman"/>
      <w:b/>
      <w:i/>
      <w:emboss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8C7188"/>
    <w:rPr>
      <w:rFonts w:ascii="Times New Roman" w:eastAsia="Times New Roman" w:hAnsi="Times New Roman" w:cs="Times New Roman"/>
      <w:b/>
      <w:i/>
      <w:embos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1E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672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672F"/>
    <w:rPr>
      <w:rFonts w:cs="Times New Roman"/>
    </w:rPr>
  </w:style>
  <w:style w:type="paragraph" w:styleId="ListParagraph">
    <w:name w:val="List Paragraph"/>
    <w:basedOn w:val="Normal"/>
    <w:uiPriority w:val="99"/>
    <w:qFormat/>
    <w:rsid w:val="00CD58DA"/>
    <w:pPr>
      <w:ind w:left="720"/>
      <w:contextualSpacing/>
    </w:pPr>
  </w:style>
  <w:style w:type="table" w:styleId="TableGrid">
    <w:name w:val="Table Grid"/>
    <w:basedOn w:val="TableNormal"/>
    <w:uiPriority w:val="99"/>
    <w:rsid w:val="00004E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F61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39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/sinav/sinavsec/seviye/39/10-sinif-testler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</TotalTime>
  <Pages>2</Pages>
  <Words>580</Words>
  <Characters>3310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BİRSEN</cp:lastModifiedBy>
  <cp:revision>14</cp:revision>
  <dcterms:created xsi:type="dcterms:W3CDTF">2015-11-16T10:49:00Z</dcterms:created>
  <dcterms:modified xsi:type="dcterms:W3CDTF">2015-11-17T15:05:00Z</dcterms:modified>
</cp:coreProperties>
</file>