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337" w:rsidRPr="0075464E" w:rsidRDefault="00730337" w:rsidP="004D0C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464E">
        <w:rPr>
          <w:rFonts w:ascii="Times New Roman" w:hAnsi="Times New Roman" w:cs="Times New Roman"/>
          <w:b/>
          <w:bCs/>
          <w:sz w:val="24"/>
          <w:szCs w:val="24"/>
        </w:rPr>
        <w:t>2015 - 2016  EĞİTİM ÖĞRETİM YILI HACI AHMET AKINCI ANADOLU LİSESİ</w:t>
      </w:r>
    </w:p>
    <w:p w:rsidR="00730337" w:rsidRPr="0075464E" w:rsidRDefault="00730337" w:rsidP="004D0C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464E">
        <w:rPr>
          <w:rFonts w:ascii="Times New Roman" w:hAnsi="Times New Roman" w:cs="Times New Roman"/>
          <w:b/>
          <w:bCs/>
          <w:sz w:val="24"/>
          <w:szCs w:val="24"/>
        </w:rPr>
        <w:t>1.DÖNEM 10.SINIF KİMYA DERSİ 1.YAZILI SORULARI</w:t>
      </w: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730337" w:rsidP="004D0C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ADI - SOYADI : ............................................................   SINIF / NO : ............./ ...................           PUAN :...................</w:t>
      </w: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730337" w:rsidP="004D0C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S-1 Aşağıdaki ifadeleri DOĞRU =D , YANLIŞ =Y  olarak yazınız? (10P)</w:t>
      </w:r>
    </w:p>
    <w:p w:rsidR="00730337" w:rsidRDefault="00730337" w:rsidP="004D0C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a- ( ......)  Yapısında OH</w:t>
      </w:r>
      <w:r>
        <w:rPr>
          <w:rFonts w:ascii="Times New Roman" w:hAnsi="Times New Roman" w:cs="Times New Roman"/>
          <w:vertAlign w:val="superscript"/>
        </w:rPr>
        <w:t xml:space="preserve"> </w:t>
      </w:r>
      <w:r>
        <w:rPr>
          <w:rFonts w:ascii="Times New Roman" w:hAnsi="Times New Roman" w:cs="Times New Roman"/>
        </w:rPr>
        <w:t>bulunduran her madde bazdır.       b- ( .....) Sabunlar ve deterjanlar bazik maddelerdir.</w:t>
      </w:r>
    </w:p>
    <w:p w:rsidR="00730337" w:rsidRDefault="00730337" w:rsidP="004D0C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c- ( ......)  CH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OH sıvısının sulu çözeltisi baziktir.                d- (......) Asitler yakıcı ve tahriş edicidir.</w:t>
      </w:r>
    </w:p>
    <w:p w:rsidR="00730337" w:rsidRDefault="00730337" w:rsidP="004D0CD3">
      <w:pPr>
        <w:rPr>
          <w:noProof/>
          <w:lang w:eastAsia="tr-TR"/>
        </w:rPr>
      </w:pPr>
      <w:r>
        <w:rPr>
          <w:rFonts w:ascii="Times New Roman" w:hAnsi="Times New Roman" w:cs="Times New Roman"/>
        </w:rPr>
        <w:t xml:space="preserve">   e- (.......)  Bazlar mavi turnusol kağıdını kırmızıya  çevirir.</w:t>
      </w:r>
      <w:r>
        <w:br w:type="textWrapping" w:clear="all"/>
      </w:r>
    </w:p>
    <w:tbl>
      <w:tblPr>
        <w:tblpPr w:leftFromText="141" w:rightFromText="141" w:vertAnchor="text" w:horzAnchor="page" w:tblpX="5548" w:tblpY="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81"/>
      </w:tblGrid>
      <w:tr w:rsidR="00730337" w:rsidRPr="0071570A">
        <w:trPr>
          <w:trHeight w:val="1839"/>
        </w:trPr>
        <w:tc>
          <w:tcPr>
            <w:tcW w:w="5881" w:type="dxa"/>
          </w:tcPr>
          <w:p w:rsidR="00730337" w:rsidRPr="0071570A" w:rsidRDefault="00730337" w:rsidP="0071570A">
            <w:pPr>
              <w:rPr>
                <w:noProof/>
                <w:lang w:eastAsia="tr-TR"/>
              </w:rPr>
            </w:pPr>
            <w:r w:rsidRPr="0071570A">
              <w:rPr>
                <w:noProof/>
                <w:lang w:eastAsia="tr-TR"/>
              </w:rPr>
              <w:t>Yandaki düzeneğe göre ; (10P)</w:t>
            </w:r>
          </w:p>
          <w:p w:rsidR="00730337" w:rsidRPr="0071570A" w:rsidRDefault="00730337" w:rsidP="0071570A">
            <w:pPr>
              <w:rPr>
                <w:noProof/>
                <w:lang w:eastAsia="tr-TR"/>
              </w:rPr>
            </w:pPr>
            <w:r w:rsidRPr="0071570A">
              <w:rPr>
                <w:noProof/>
                <w:lang w:eastAsia="tr-TR"/>
              </w:rPr>
              <w:t>a) Hangi metallerde aşınma olur?Neden?</w:t>
            </w:r>
          </w:p>
          <w:p w:rsidR="00730337" w:rsidRPr="0071570A" w:rsidRDefault="00730337" w:rsidP="0071570A">
            <w:pPr>
              <w:rPr>
                <w:noProof/>
                <w:lang w:eastAsia="tr-TR"/>
              </w:rPr>
            </w:pPr>
          </w:p>
          <w:p w:rsidR="00730337" w:rsidRPr="0071570A" w:rsidRDefault="00730337" w:rsidP="0071570A">
            <w:pPr>
              <w:rPr>
                <w:noProof/>
                <w:lang w:eastAsia="tr-TR"/>
              </w:rPr>
            </w:pPr>
          </w:p>
          <w:p w:rsidR="00730337" w:rsidRPr="0071570A" w:rsidRDefault="00730337" w:rsidP="0071570A">
            <w:pPr>
              <w:rPr>
                <w:noProof/>
                <w:lang w:eastAsia="tr-TR"/>
              </w:rPr>
            </w:pPr>
            <w:r w:rsidRPr="0071570A">
              <w:rPr>
                <w:noProof/>
                <w:lang w:eastAsia="tr-TR"/>
              </w:rPr>
              <w:t>b) Hangi kapta gaz çıkışı gözlenir? Gazın ismi nedir?</w:t>
            </w:r>
          </w:p>
          <w:p w:rsidR="00730337" w:rsidRPr="0071570A" w:rsidRDefault="00730337" w:rsidP="0071570A">
            <w:pPr>
              <w:rPr>
                <w:noProof/>
                <w:lang w:eastAsia="tr-TR"/>
              </w:rPr>
            </w:pPr>
          </w:p>
          <w:p w:rsidR="00730337" w:rsidRPr="0071570A" w:rsidRDefault="00730337" w:rsidP="0071570A">
            <w:pPr>
              <w:rPr>
                <w:noProof/>
                <w:lang w:eastAsia="tr-TR"/>
              </w:rPr>
            </w:pPr>
          </w:p>
        </w:tc>
      </w:tr>
    </w:tbl>
    <w:p w:rsidR="00730337" w:rsidRDefault="00730337" w:rsidP="004D0CD3">
      <w:pPr>
        <w:rPr>
          <w:noProof/>
          <w:lang w:eastAsia="tr-TR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30.45pt;margin-top:3.3pt;width:213pt;height:98.6pt;z-index:251658240;visibility:visible;mso-position-horizontal-relative:text;mso-position-vertical-relative:text">
            <v:imagedata r:id="rId4" o:title="" blacklevel="6554f"/>
            <w10:wrap type="square"/>
          </v:shape>
        </w:pict>
      </w:r>
      <w:r>
        <w:rPr>
          <w:noProof/>
          <w:lang w:eastAsia="tr-TR"/>
        </w:rPr>
        <w:t xml:space="preserve">S-2 </w:t>
      </w:r>
    </w:p>
    <w:p w:rsidR="00730337" w:rsidRDefault="00730337" w:rsidP="004D0CD3">
      <w:pPr>
        <w:rPr>
          <w:noProof/>
          <w:lang w:eastAsia="tr-TR"/>
        </w:rPr>
      </w:pPr>
    </w:p>
    <w:p w:rsidR="00730337" w:rsidRDefault="00730337" w:rsidP="004D0CD3">
      <w:pPr>
        <w:rPr>
          <w:noProof/>
          <w:lang w:eastAsia="tr-TR"/>
        </w:rPr>
      </w:pPr>
    </w:p>
    <w:p w:rsidR="00730337" w:rsidRDefault="00730337" w:rsidP="004D0CD3">
      <w:pPr>
        <w:rPr>
          <w:noProof/>
          <w:lang w:eastAsia="tr-TR"/>
        </w:rPr>
      </w:pPr>
    </w:p>
    <w:p w:rsidR="00730337" w:rsidRDefault="00730337" w:rsidP="004D0CD3">
      <w:pPr>
        <w:rPr>
          <w:noProof/>
          <w:lang w:eastAsia="tr-TR"/>
        </w:rPr>
      </w:pPr>
    </w:p>
    <w:p w:rsidR="00730337" w:rsidRDefault="00730337" w:rsidP="004D0CD3">
      <w:pPr>
        <w:rPr>
          <w:noProof/>
          <w:lang w:eastAsia="tr-TR"/>
        </w:rPr>
      </w:pPr>
    </w:p>
    <w:p w:rsidR="00730337" w:rsidRDefault="00730337" w:rsidP="004D0CD3">
      <w:pPr>
        <w:rPr>
          <w:noProof/>
          <w:lang w:eastAsia="tr-TR"/>
        </w:rPr>
      </w:pPr>
    </w:p>
    <w:p w:rsidR="00730337" w:rsidRDefault="00730337" w:rsidP="004D0CD3">
      <w:pPr>
        <w:rPr>
          <w:noProof/>
          <w:lang w:eastAsia="tr-TR"/>
        </w:rPr>
      </w:pPr>
    </w:p>
    <w:p w:rsidR="00730337" w:rsidRDefault="00730337" w:rsidP="004D0CD3">
      <w:pPr>
        <w:rPr>
          <w:noProof/>
          <w:lang w:eastAsia="tr-TR"/>
        </w:rPr>
      </w:pPr>
      <w:r>
        <w:rPr>
          <w:noProof/>
          <w:lang w:eastAsia="tr-TR"/>
        </w:rPr>
        <w:t xml:space="preserve">S-3 </w:t>
      </w:r>
    </w:p>
    <w:tbl>
      <w:tblPr>
        <w:tblpPr w:leftFromText="141" w:rightFromText="141" w:vertAnchor="text" w:horzAnchor="page" w:tblpX="5173" w:tblpY="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64"/>
      </w:tblGrid>
      <w:tr w:rsidR="00730337" w:rsidRPr="0071570A">
        <w:trPr>
          <w:trHeight w:val="2275"/>
        </w:trPr>
        <w:tc>
          <w:tcPr>
            <w:tcW w:w="6364" w:type="dxa"/>
          </w:tcPr>
          <w:p w:rsidR="00730337" w:rsidRPr="0071570A" w:rsidRDefault="00730337" w:rsidP="0071570A">
            <w:pPr>
              <w:rPr>
                <w:noProof/>
                <w:lang w:eastAsia="tr-TR"/>
              </w:rPr>
            </w:pPr>
            <w:r w:rsidRPr="0071570A">
              <w:rPr>
                <w:noProof/>
                <w:lang w:eastAsia="tr-TR"/>
              </w:rPr>
              <w:t>Yandaki asit - baz titrasyon grafiğine göre ; ( 12P )</w:t>
            </w:r>
          </w:p>
          <w:p w:rsidR="00730337" w:rsidRPr="0071570A" w:rsidRDefault="00730337" w:rsidP="0071570A">
            <w:pPr>
              <w:rPr>
                <w:noProof/>
                <w:lang w:eastAsia="tr-TR"/>
              </w:rPr>
            </w:pPr>
            <w:r w:rsidRPr="0071570A">
              <w:rPr>
                <w:noProof/>
                <w:lang w:eastAsia="tr-TR"/>
              </w:rPr>
              <w:t>a) Başlangıçta çözeltinin türü nedir? Neden?</w:t>
            </w:r>
          </w:p>
          <w:p w:rsidR="00730337" w:rsidRPr="0071570A" w:rsidRDefault="00730337" w:rsidP="0071570A">
            <w:pPr>
              <w:rPr>
                <w:noProof/>
                <w:lang w:eastAsia="tr-TR"/>
              </w:rPr>
            </w:pPr>
          </w:p>
          <w:p w:rsidR="00730337" w:rsidRPr="0071570A" w:rsidRDefault="00730337" w:rsidP="0071570A">
            <w:pPr>
              <w:rPr>
                <w:noProof/>
                <w:lang w:eastAsia="tr-TR"/>
              </w:rPr>
            </w:pPr>
          </w:p>
          <w:p w:rsidR="00730337" w:rsidRPr="0071570A" w:rsidRDefault="00730337" w:rsidP="0071570A">
            <w:pPr>
              <w:rPr>
                <w:noProof/>
                <w:lang w:eastAsia="tr-TR"/>
              </w:rPr>
            </w:pPr>
            <w:r w:rsidRPr="0071570A">
              <w:rPr>
                <w:noProof/>
                <w:lang w:eastAsia="tr-TR"/>
              </w:rPr>
              <w:t>b)  Dönüm noktasında kaç ml baz eklenmiştir?</w:t>
            </w:r>
          </w:p>
          <w:p w:rsidR="00730337" w:rsidRPr="0071570A" w:rsidRDefault="00730337" w:rsidP="0071570A">
            <w:pPr>
              <w:rPr>
                <w:noProof/>
                <w:lang w:eastAsia="tr-TR"/>
              </w:rPr>
            </w:pPr>
          </w:p>
          <w:p w:rsidR="00730337" w:rsidRPr="0071570A" w:rsidRDefault="00730337" w:rsidP="0071570A">
            <w:pPr>
              <w:rPr>
                <w:noProof/>
                <w:lang w:eastAsia="tr-TR"/>
              </w:rPr>
            </w:pPr>
          </w:p>
          <w:p w:rsidR="00730337" w:rsidRPr="0071570A" w:rsidRDefault="00730337" w:rsidP="0071570A">
            <w:pPr>
              <w:rPr>
                <w:noProof/>
                <w:lang w:eastAsia="tr-TR"/>
              </w:rPr>
            </w:pPr>
            <w:r w:rsidRPr="0071570A">
              <w:rPr>
                <w:noProof/>
                <w:lang w:eastAsia="tr-TR"/>
              </w:rPr>
              <w:t>c) Son çözeltinin türü nedir? Son çözeltinin pH 'ı kaçtır?</w:t>
            </w:r>
          </w:p>
          <w:p w:rsidR="00730337" w:rsidRPr="0071570A" w:rsidRDefault="00730337" w:rsidP="0071570A">
            <w:pPr>
              <w:rPr>
                <w:noProof/>
                <w:lang w:eastAsia="tr-TR"/>
              </w:rPr>
            </w:pPr>
          </w:p>
          <w:p w:rsidR="00730337" w:rsidRPr="0071570A" w:rsidRDefault="00730337" w:rsidP="0071570A">
            <w:pPr>
              <w:rPr>
                <w:noProof/>
                <w:lang w:eastAsia="tr-TR"/>
              </w:rPr>
            </w:pPr>
          </w:p>
          <w:p w:rsidR="00730337" w:rsidRPr="0071570A" w:rsidRDefault="00730337" w:rsidP="0071570A">
            <w:pPr>
              <w:rPr>
                <w:noProof/>
                <w:lang w:eastAsia="tr-TR"/>
              </w:rPr>
            </w:pPr>
            <w:r w:rsidRPr="0071570A">
              <w:rPr>
                <w:noProof/>
                <w:lang w:eastAsia="tr-TR"/>
              </w:rPr>
              <w:t>d) Başlangıçtaki çözeltinin [ OH</w:t>
            </w:r>
            <w:r w:rsidRPr="0071570A">
              <w:rPr>
                <w:noProof/>
                <w:vertAlign w:val="superscript"/>
                <w:lang w:eastAsia="tr-TR"/>
              </w:rPr>
              <w:t>-1</w:t>
            </w:r>
            <w:r w:rsidRPr="0071570A">
              <w:rPr>
                <w:noProof/>
                <w:lang w:eastAsia="tr-TR"/>
              </w:rPr>
              <w:t xml:space="preserve"> ] derişimi kaç M 'dır?</w:t>
            </w:r>
          </w:p>
          <w:p w:rsidR="00730337" w:rsidRPr="0071570A" w:rsidRDefault="00730337" w:rsidP="0071570A">
            <w:pPr>
              <w:rPr>
                <w:noProof/>
                <w:lang w:eastAsia="tr-TR"/>
              </w:rPr>
            </w:pPr>
          </w:p>
          <w:p w:rsidR="00730337" w:rsidRPr="0071570A" w:rsidRDefault="00730337" w:rsidP="0071570A">
            <w:pPr>
              <w:rPr>
                <w:noProof/>
                <w:lang w:eastAsia="tr-TR"/>
              </w:rPr>
            </w:pPr>
          </w:p>
          <w:p w:rsidR="00730337" w:rsidRPr="0071570A" w:rsidRDefault="00730337" w:rsidP="0071570A">
            <w:pPr>
              <w:rPr>
                <w:noProof/>
                <w:lang w:eastAsia="tr-TR"/>
              </w:rPr>
            </w:pPr>
          </w:p>
        </w:tc>
      </w:tr>
    </w:tbl>
    <w:p w:rsidR="00730337" w:rsidRDefault="00730337" w:rsidP="004D0CD3">
      <w:pPr>
        <w:rPr>
          <w:noProof/>
          <w:lang w:eastAsia="tr-TR"/>
        </w:rPr>
      </w:pPr>
      <w:r w:rsidRPr="00B20F02">
        <w:rPr>
          <w:noProof/>
          <w:lang w:eastAsia="tr-TR"/>
        </w:rPr>
        <w:pict>
          <v:shape id="Resim 6" o:spid="_x0000_i1025" type="#_x0000_t75" style="width:164.25pt;height:146.25pt;visibility:visible">
            <v:imagedata r:id="rId5" o:title=""/>
          </v:shape>
        </w:pict>
      </w:r>
      <w:r>
        <w:rPr>
          <w:noProof/>
          <w:lang w:eastAsia="tr-TR"/>
        </w:rPr>
        <w:t xml:space="preserve">Eklenen Asit                   </w:t>
      </w:r>
      <w:r>
        <w:rPr>
          <w:noProof/>
          <w:lang w:eastAsia="tr-TR"/>
        </w:rPr>
        <w:tab/>
        <w:t xml:space="preserve">       50        100    150                 Hacmi ( ml) </w:t>
      </w:r>
    </w:p>
    <w:p w:rsidR="00730337" w:rsidRDefault="00730337" w:rsidP="004D0CD3">
      <w:pPr>
        <w:rPr>
          <w:noProof/>
          <w:lang w:eastAsia="tr-TR"/>
        </w:rPr>
      </w:pPr>
    </w:p>
    <w:p w:rsidR="00730337" w:rsidRDefault="00730337" w:rsidP="004D0CD3">
      <w:pPr>
        <w:rPr>
          <w:noProof/>
          <w:lang w:eastAsia="tr-TR"/>
        </w:rPr>
      </w:pPr>
      <w:r>
        <w:rPr>
          <w:noProof/>
          <w:lang w:eastAsia="tr-TR"/>
        </w:rPr>
        <w:t xml:space="preserve">S-4 </w:t>
      </w:r>
    </w:p>
    <w:p w:rsidR="00730337" w:rsidRDefault="00730337" w:rsidP="004D0CD3">
      <w:pPr>
        <w:rPr>
          <w:noProof/>
          <w:lang w:eastAsia="tr-TR"/>
        </w:rPr>
      </w:pPr>
    </w:p>
    <w:tbl>
      <w:tblPr>
        <w:tblpPr w:leftFromText="141" w:rightFromText="141" w:vertAnchor="text" w:horzAnchor="page" w:tblpX="4768" w:tblpY="-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6"/>
      </w:tblGrid>
      <w:tr w:rsidR="00730337" w:rsidRPr="0071570A">
        <w:trPr>
          <w:trHeight w:val="2393"/>
        </w:trPr>
        <w:tc>
          <w:tcPr>
            <w:tcW w:w="6756" w:type="dxa"/>
          </w:tcPr>
          <w:p w:rsidR="00730337" w:rsidRPr="0071570A" w:rsidRDefault="00730337" w:rsidP="0071570A">
            <w:pPr>
              <w:rPr>
                <w:noProof/>
                <w:lang w:eastAsia="tr-TR"/>
              </w:rPr>
            </w:pPr>
            <w:r w:rsidRPr="0071570A">
              <w:rPr>
                <w:noProof/>
                <w:lang w:eastAsia="tr-TR"/>
              </w:rPr>
              <w:t>Yandaki şemada verilen çözeltilerden hangisi belirtilen kaplarda saklanabilir? Neden? ( 10P )</w:t>
            </w:r>
          </w:p>
        </w:tc>
      </w:tr>
    </w:tbl>
    <w:p w:rsidR="00730337" w:rsidRDefault="00730337" w:rsidP="004D0CD3">
      <w:pPr>
        <w:rPr>
          <w:noProof/>
          <w:lang w:eastAsia="tr-TR"/>
        </w:rPr>
      </w:pPr>
      <w:r w:rsidRPr="00B20F02">
        <w:rPr>
          <w:noProof/>
          <w:lang w:eastAsia="tr-TR"/>
        </w:rPr>
        <w:pict>
          <v:shape id="Resim 3" o:spid="_x0000_i1026" type="#_x0000_t75" style="width:205.5pt;height:98.25pt;visibility:visible">
            <v:imagedata r:id="rId6" o:title="" blacklevel="3277f"/>
          </v:shape>
        </w:pict>
      </w:r>
    </w:p>
    <w:p w:rsidR="00730337" w:rsidRDefault="00730337" w:rsidP="004D0CD3">
      <w:pPr>
        <w:rPr>
          <w:noProof/>
          <w:lang w:eastAsia="tr-TR"/>
        </w:rPr>
      </w:pPr>
      <w:r>
        <w:rPr>
          <w:noProof/>
          <w:lang w:eastAsia="tr-TR"/>
        </w:rPr>
        <w:t xml:space="preserve">     I-  Zn kap         II- Cu kap         III- Au kap</w:t>
      </w:r>
    </w:p>
    <w:p w:rsidR="00730337" w:rsidRDefault="00730337" w:rsidP="004D0CD3">
      <w:pPr>
        <w:rPr>
          <w:noProof/>
          <w:lang w:eastAsia="tr-TR"/>
        </w:rPr>
      </w:pPr>
    </w:p>
    <w:p w:rsidR="00730337" w:rsidRDefault="00730337" w:rsidP="004D0CD3">
      <w:pPr>
        <w:rPr>
          <w:noProof/>
          <w:lang w:eastAsia="tr-TR"/>
        </w:rPr>
      </w:pPr>
      <w:r>
        <w:rPr>
          <w:noProof/>
          <w:lang w:eastAsia="tr-TR"/>
        </w:rPr>
        <w:t xml:space="preserve">S-5 </w:t>
      </w:r>
    </w:p>
    <w:tbl>
      <w:tblPr>
        <w:tblpPr w:leftFromText="141" w:rightFromText="141" w:vertAnchor="text" w:horzAnchor="page" w:tblpX="4633" w:tblpY="1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36"/>
      </w:tblGrid>
      <w:tr w:rsidR="00730337" w:rsidRPr="0071570A">
        <w:trPr>
          <w:trHeight w:val="2946"/>
        </w:trPr>
        <w:tc>
          <w:tcPr>
            <w:tcW w:w="6636" w:type="dxa"/>
          </w:tcPr>
          <w:p w:rsidR="00730337" w:rsidRPr="0071570A" w:rsidRDefault="00730337" w:rsidP="0071570A">
            <w:pPr>
              <w:rPr>
                <w:noProof/>
                <w:lang w:eastAsia="tr-TR"/>
              </w:rPr>
            </w:pPr>
          </w:p>
          <w:p w:rsidR="00730337" w:rsidRPr="0071570A" w:rsidRDefault="00730337" w:rsidP="0071570A">
            <w:pPr>
              <w:rPr>
                <w:noProof/>
                <w:lang w:eastAsia="tr-TR"/>
              </w:rPr>
            </w:pPr>
            <w:r w:rsidRPr="0071570A">
              <w:rPr>
                <w:noProof/>
                <w:lang w:eastAsia="tr-TR"/>
              </w:rPr>
              <w:t>Yandaki gazlardan hangileri Ca(OH)</w:t>
            </w:r>
            <w:r w:rsidRPr="0071570A">
              <w:rPr>
                <w:noProof/>
                <w:vertAlign w:val="subscript"/>
                <w:lang w:eastAsia="tr-TR"/>
              </w:rPr>
              <w:t>2</w:t>
            </w:r>
            <w:r w:rsidRPr="0071570A">
              <w:rPr>
                <w:noProof/>
                <w:lang w:eastAsia="tr-TR"/>
              </w:rPr>
              <w:t xml:space="preserve"> çözeltisine  gönderildiğinde çözeltide hiçbir değişikliğe uğramadan çıkar? ( 8P )</w:t>
            </w:r>
          </w:p>
        </w:tc>
      </w:tr>
    </w:tbl>
    <w:p w:rsidR="00730337" w:rsidRDefault="00730337" w:rsidP="004D0CD3">
      <w:pPr>
        <w:rPr>
          <w:noProof/>
          <w:lang w:eastAsia="tr-TR"/>
        </w:rPr>
      </w:pPr>
      <w:r w:rsidRPr="00B20F02">
        <w:rPr>
          <w:noProof/>
          <w:lang w:eastAsia="tr-TR"/>
        </w:rPr>
        <w:pict>
          <v:shape id="Resim 1" o:spid="_x0000_i1027" type="#_x0000_t75" style="width:184.5pt;height:153.75pt;visibility:visible">
            <v:imagedata r:id="rId7" o:title="" blacklevel="3277f"/>
          </v:shape>
        </w:pict>
      </w:r>
    </w:p>
    <w:p w:rsidR="00730337" w:rsidRDefault="00730337" w:rsidP="004D0CD3">
      <w:pPr>
        <w:rPr>
          <w:noProof/>
          <w:lang w:eastAsia="tr-TR"/>
        </w:rPr>
      </w:pPr>
    </w:p>
    <w:p w:rsidR="00730337" w:rsidRDefault="00730337" w:rsidP="004D0CD3">
      <w:pPr>
        <w:rPr>
          <w:noProof/>
          <w:lang w:eastAsia="tr-TR"/>
        </w:rPr>
      </w:pPr>
    </w:p>
    <w:p w:rsidR="00730337" w:rsidRDefault="00730337" w:rsidP="004D0CD3"/>
    <w:tbl>
      <w:tblPr>
        <w:tblpPr w:leftFromText="141" w:rightFromText="141" w:vertAnchor="text" w:horzAnchor="margin" w:tblpXSpec="center" w:tblpY="1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03"/>
      </w:tblGrid>
      <w:tr w:rsidR="00730337" w:rsidRPr="0071570A">
        <w:trPr>
          <w:trHeight w:val="2064"/>
        </w:trPr>
        <w:tc>
          <w:tcPr>
            <w:tcW w:w="9503" w:type="dxa"/>
          </w:tcPr>
          <w:p w:rsidR="00730337" w:rsidRPr="0071570A" w:rsidRDefault="00730337" w:rsidP="0071570A">
            <w:pPr>
              <w:rPr>
                <w:b/>
                <w:bCs/>
              </w:rPr>
            </w:pPr>
            <w:r w:rsidRPr="0071570A">
              <w:rPr>
                <w:b/>
                <w:bCs/>
              </w:rPr>
              <w:t>Aşağıdaki asit - baz  tepkimeleri tamamlayınız? ( 18P )</w:t>
            </w:r>
          </w:p>
          <w:p w:rsidR="00730337" w:rsidRPr="0071570A" w:rsidRDefault="00730337" w:rsidP="0071570A">
            <w:pPr>
              <w:rPr>
                <w:b/>
                <w:bCs/>
              </w:rPr>
            </w:pPr>
            <w:r w:rsidRPr="0071570A">
              <w:rPr>
                <w:b/>
                <w:bCs/>
              </w:rPr>
              <w:t>a-    H</w:t>
            </w:r>
            <w:r w:rsidRPr="0071570A">
              <w:rPr>
                <w:b/>
                <w:bCs/>
                <w:vertAlign w:val="subscript"/>
              </w:rPr>
              <w:t>2</w:t>
            </w:r>
            <w:r w:rsidRPr="0071570A">
              <w:rPr>
                <w:b/>
                <w:bCs/>
              </w:rPr>
              <w:t>SO</w:t>
            </w:r>
            <w:r w:rsidRPr="0071570A">
              <w:rPr>
                <w:b/>
                <w:bCs/>
                <w:vertAlign w:val="subscript"/>
              </w:rPr>
              <w:t>4</w:t>
            </w:r>
            <w:r w:rsidRPr="0071570A">
              <w:rPr>
                <w:b/>
                <w:bCs/>
              </w:rPr>
              <w:t xml:space="preserve">  +   NaOH  </w:t>
            </w:r>
            <w:r w:rsidRPr="0071570A">
              <w:rPr>
                <w:b/>
                <w:bCs/>
                <w:sz w:val="28"/>
                <w:szCs w:val="28"/>
              </w:rPr>
              <w:sym w:font="Symbol" w:char="F0AE"/>
            </w:r>
            <w:r w:rsidRPr="0071570A">
              <w:rPr>
                <w:b/>
                <w:bCs/>
              </w:rPr>
              <w:t xml:space="preserve">   .............. + ..................       b-   HCI  +  Mg(OH)</w:t>
            </w:r>
            <w:r w:rsidRPr="0071570A">
              <w:rPr>
                <w:b/>
                <w:bCs/>
                <w:vertAlign w:val="subscript"/>
              </w:rPr>
              <w:t>2</w:t>
            </w:r>
            <w:r w:rsidRPr="0071570A">
              <w:rPr>
                <w:b/>
                <w:bCs/>
              </w:rPr>
              <w:t xml:space="preserve">   </w:t>
            </w:r>
            <w:r w:rsidRPr="0071570A">
              <w:rPr>
                <w:b/>
                <w:bCs/>
                <w:sz w:val="28"/>
                <w:szCs w:val="28"/>
              </w:rPr>
              <w:sym w:font="Symbol" w:char="F0AE"/>
            </w:r>
            <w:r w:rsidRPr="0071570A">
              <w:rPr>
                <w:b/>
                <w:bCs/>
              </w:rPr>
              <w:t xml:space="preserve">  ................+.................</w:t>
            </w:r>
          </w:p>
          <w:p w:rsidR="00730337" w:rsidRPr="0071570A" w:rsidRDefault="00730337" w:rsidP="0071570A">
            <w:pPr>
              <w:rPr>
                <w:b/>
                <w:bCs/>
              </w:rPr>
            </w:pPr>
          </w:p>
          <w:p w:rsidR="00730337" w:rsidRPr="0071570A" w:rsidRDefault="00730337" w:rsidP="0071570A">
            <w:pPr>
              <w:rPr>
                <w:b/>
                <w:bCs/>
              </w:rPr>
            </w:pPr>
            <w:r w:rsidRPr="0071570A">
              <w:rPr>
                <w:b/>
                <w:bCs/>
              </w:rPr>
              <w:t>c-   HNO</w:t>
            </w:r>
            <w:r w:rsidRPr="0071570A">
              <w:rPr>
                <w:b/>
                <w:bCs/>
                <w:vertAlign w:val="subscript"/>
              </w:rPr>
              <w:t>3</w:t>
            </w:r>
            <w:r w:rsidRPr="0071570A">
              <w:rPr>
                <w:b/>
                <w:bCs/>
              </w:rPr>
              <w:t xml:space="preserve">  +   KOH   </w:t>
            </w:r>
            <w:r w:rsidRPr="0071570A">
              <w:rPr>
                <w:b/>
                <w:bCs/>
                <w:sz w:val="28"/>
                <w:szCs w:val="28"/>
              </w:rPr>
              <w:sym w:font="Symbol" w:char="F0AE"/>
            </w:r>
            <w:r w:rsidRPr="0071570A">
              <w:rPr>
                <w:b/>
                <w:bCs/>
              </w:rPr>
              <w:t xml:space="preserve">   .............     + ................          d-  AI(OH)</w:t>
            </w:r>
            <w:r w:rsidRPr="0071570A">
              <w:rPr>
                <w:b/>
                <w:bCs/>
                <w:vertAlign w:val="subscript"/>
              </w:rPr>
              <w:t>3</w:t>
            </w:r>
            <w:r w:rsidRPr="0071570A">
              <w:rPr>
                <w:b/>
                <w:bCs/>
              </w:rPr>
              <w:t xml:space="preserve">  +     HF   </w:t>
            </w:r>
            <w:r w:rsidRPr="0071570A">
              <w:rPr>
                <w:b/>
                <w:bCs/>
                <w:sz w:val="28"/>
                <w:szCs w:val="28"/>
              </w:rPr>
              <w:sym w:font="Symbol" w:char="F0AE"/>
            </w:r>
            <w:r w:rsidRPr="0071570A">
              <w:rPr>
                <w:b/>
                <w:bCs/>
              </w:rPr>
              <w:t xml:space="preserve">     ..............+  .................</w:t>
            </w:r>
          </w:p>
          <w:p w:rsidR="00730337" w:rsidRPr="0071570A" w:rsidRDefault="00730337" w:rsidP="0071570A">
            <w:pPr>
              <w:rPr>
                <w:b/>
                <w:bCs/>
              </w:rPr>
            </w:pPr>
          </w:p>
          <w:p w:rsidR="00730337" w:rsidRPr="0071570A" w:rsidRDefault="00730337" w:rsidP="0071570A">
            <w:pPr>
              <w:rPr>
                <w:b/>
                <w:bCs/>
              </w:rPr>
            </w:pPr>
            <w:r w:rsidRPr="0071570A">
              <w:rPr>
                <w:b/>
                <w:bCs/>
              </w:rPr>
              <w:t>e-    NH</w:t>
            </w:r>
            <w:r w:rsidRPr="0071570A">
              <w:rPr>
                <w:b/>
                <w:bCs/>
                <w:vertAlign w:val="subscript"/>
              </w:rPr>
              <w:t>3</w:t>
            </w:r>
            <w:r w:rsidRPr="0071570A">
              <w:rPr>
                <w:b/>
                <w:bCs/>
              </w:rPr>
              <w:t xml:space="preserve">  +  HCI     </w:t>
            </w:r>
            <w:r w:rsidRPr="0071570A">
              <w:rPr>
                <w:b/>
                <w:bCs/>
                <w:sz w:val="28"/>
                <w:szCs w:val="28"/>
              </w:rPr>
              <w:sym w:font="Symbol" w:char="F0AE"/>
            </w:r>
            <w:r w:rsidRPr="0071570A">
              <w:rPr>
                <w:b/>
                <w:bCs/>
              </w:rPr>
              <w:t xml:space="preserve">    ......................</w:t>
            </w:r>
          </w:p>
        </w:tc>
      </w:tr>
    </w:tbl>
    <w:p w:rsidR="00730337" w:rsidRDefault="00730337" w:rsidP="004D0CD3">
      <w:r>
        <w:t xml:space="preserve">S-6  </w:t>
      </w:r>
    </w:p>
    <w:p w:rsidR="00730337" w:rsidRDefault="00730337" w:rsidP="004D0CD3"/>
    <w:p w:rsidR="00730337" w:rsidRDefault="00730337" w:rsidP="004D0CD3"/>
    <w:p w:rsidR="00730337" w:rsidRDefault="00730337" w:rsidP="004D0CD3"/>
    <w:p w:rsidR="00730337" w:rsidRDefault="00730337" w:rsidP="004D0CD3"/>
    <w:p w:rsidR="00730337" w:rsidRDefault="00730337" w:rsidP="004D0CD3"/>
    <w:p w:rsidR="00730337" w:rsidRDefault="00730337" w:rsidP="004D0CD3"/>
    <w:p w:rsidR="00730337" w:rsidRDefault="00730337" w:rsidP="004D0CD3"/>
    <w:p w:rsidR="00730337" w:rsidRDefault="00730337" w:rsidP="004D0CD3"/>
    <w:tbl>
      <w:tblPr>
        <w:tblpPr w:leftFromText="141" w:rightFromText="141" w:vertAnchor="text" w:horzAnchor="margin" w:tblpXSpec="center" w:tblpY="1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14"/>
      </w:tblGrid>
      <w:tr w:rsidR="00730337" w:rsidRPr="0071570A">
        <w:trPr>
          <w:trHeight w:val="1975"/>
        </w:trPr>
        <w:tc>
          <w:tcPr>
            <w:tcW w:w="9714" w:type="dxa"/>
          </w:tcPr>
          <w:p w:rsidR="00730337" w:rsidRPr="0071570A" w:rsidRDefault="00730337" w:rsidP="0071570A">
            <w:r w:rsidRPr="0071570A">
              <w:t>Aşağıdaki boşluklu yerleri uygun ifadelerle doldurunuz? ( 10P)</w:t>
            </w:r>
          </w:p>
          <w:p w:rsidR="00730337" w:rsidRPr="0071570A" w:rsidRDefault="00730337" w:rsidP="0071570A">
            <w:r w:rsidRPr="0071570A">
              <w:t>a- Aitler mavi turnusol kağıdını ............................. renge çevirirler.</w:t>
            </w:r>
          </w:p>
          <w:p w:rsidR="00730337" w:rsidRPr="0071570A" w:rsidRDefault="00730337" w:rsidP="0071570A">
            <w:r w:rsidRPr="0071570A">
              <w:t>b- Altın sadece ..................................... denilen özel bir karışımla tepkimeye girer.</w:t>
            </w:r>
          </w:p>
          <w:p w:rsidR="00730337" w:rsidRPr="0071570A" w:rsidRDefault="00730337" w:rsidP="0071570A">
            <w:r w:rsidRPr="0071570A">
              <w:t>c- Asit - Baz ve Tuzların sulu çözeltileri ....................................iletir.</w:t>
            </w:r>
          </w:p>
          <w:p w:rsidR="00730337" w:rsidRPr="0071570A" w:rsidRDefault="00730337" w:rsidP="0071570A">
            <w:r w:rsidRPr="0071570A">
              <w:t>d- ....................... çözeltiler ele kayganlık hissi verir.</w:t>
            </w:r>
          </w:p>
          <w:p w:rsidR="00730337" w:rsidRPr="0071570A" w:rsidRDefault="00730337" w:rsidP="0071570A">
            <w:r w:rsidRPr="0071570A">
              <w:t>e- Bir çözeltinin türünü belirlemek için çözelti içerisine konulduğunda renk değiştiren  maddelere ........................................ denir.</w:t>
            </w:r>
          </w:p>
          <w:p w:rsidR="00730337" w:rsidRPr="0071570A" w:rsidRDefault="00730337" w:rsidP="0071570A"/>
        </w:tc>
      </w:tr>
    </w:tbl>
    <w:p w:rsidR="00730337" w:rsidRDefault="00730337" w:rsidP="004D0CD3">
      <w:r>
        <w:t xml:space="preserve">S-7   </w:t>
      </w:r>
    </w:p>
    <w:p w:rsidR="00730337" w:rsidRDefault="00730337" w:rsidP="004D0CD3"/>
    <w:p w:rsidR="00730337" w:rsidRDefault="00730337" w:rsidP="004D0CD3"/>
    <w:p w:rsidR="00730337" w:rsidRDefault="00730337" w:rsidP="004D0CD3"/>
    <w:p w:rsidR="00730337" w:rsidRDefault="00730337" w:rsidP="004D0CD3"/>
    <w:p w:rsidR="00730337" w:rsidRDefault="00730337" w:rsidP="004D0CD3"/>
    <w:p w:rsidR="00730337" w:rsidRDefault="00730337" w:rsidP="004D0CD3"/>
    <w:p w:rsidR="00730337" w:rsidRDefault="00730337" w:rsidP="004D0CD3"/>
    <w:p w:rsidR="00730337" w:rsidRDefault="00730337" w:rsidP="004D0CD3"/>
    <w:p w:rsidR="00730337" w:rsidRDefault="00730337" w:rsidP="004D0CD3"/>
    <w:tbl>
      <w:tblPr>
        <w:tblpPr w:leftFromText="141" w:rightFromText="141" w:vertAnchor="text" w:horzAnchor="margin" w:tblpXSpec="center" w:tblpY="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992"/>
        <w:gridCol w:w="992"/>
        <w:gridCol w:w="993"/>
        <w:gridCol w:w="1134"/>
        <w:gridCol w:w="1134"/>
        <w:gridCol w:w="1134"/>
        <w:gridCol w:w="1093"/>
      </w:tblGrid>
      <w:tr w:rsidR="00730337" w:rsidRPr="0071570A">
        <w:trPr>
          <w:trHeight w:val="2370"/>
        </w:trPr>
        <w:tc>
          <w:tcPr>
            <w:tcW w:w="2660" w:type="dxa"/>
          </w:tcPr>
          <w:p w:rsidR="00730337" w:rsidRPr="0071570A" w:rsidRDefault="00730337" w:rsidP="0071570A">
            <w:pPr>
              <w:rPr>
                <w:b/>
                <w:bCs/>
              </w:rPr>
            </w:pPr>
            <w:r w:rsidRPr="0071570A">
              <w:rPr>
                <w:b/>
                <w:bCs/>
              </w:rPr>
              <w:t>Aşağıdaki maddelerin türlerini ( sınıflarını ) belirtiniz ? ( 7P )</w:t>
            </w:r>
          </w:p>
          <w:p w:rsidR="00730337" w:rsidRPr="0071570A" w:rsidRDefault="00730337" w:rsidP="007157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570A">
              <w:rPr>
                <w:b/>
                <w:bCs/>
              </w:rPr>
              <w:t xml:space="preserve"> </w:t>
            </w:r>
            <w:r w:rsidRPr="007157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NaOH - H</w:t>
            </w:r>
            <w:r w:rsidRPr="0071570A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2</w:t>
            </w:r>
            <w:r w:rsidRPr="007157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</w:t>
            </w:r>
            <w:r w:rsidRPr="0071570A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4</w:t>
            </w:r>
            <w:r w:rsidRPr="007157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-NaCI  </w:t>
            </w:r>
          </w:p>
          <w:p w:rsidR="00730337" w:rsidRPr="0071570A" w:rsidRDefault="00730337" w:rsidP="0071570A">
            <w:pPr>
              <w:rPr>
                <w:b/>
                <w:bCs/>
              </w:rPr>
            </w:pPr>
            <w:r w:rsidRPr="007157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Au -   Na -   Zn -  Cu </w:t>
            </w:r>
          </w:p>
          <w:p w:rsidR="00730337" w:rsidRPr="0071570A" w:rsidRDefault="00730337" w:rsidP="0071570A">
            <w:pPr>
              <w:rPr>
                <w:b/>
                <w:bCs/>
              </w:rPr>
            </w:pPr>
            <w:r w:rsidRPr="0071570A">
              <w:rPr>
                <w:b/>
                <w:bCs/>
              </w:rPr>
              <w:t xml:space="preserve"> </w:t>
            </w:r>
          </w:p>
          <w:p w:rsidR="00730337" w:rsidRPr="0071570A" w:rsidRDefault="00730337" w:rsidP="0071570A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:rsidR="00730337" w:rsidRPr="0071570A" w:rsidRDefault="00730337" w:rsidP="0071570A">
            <w:pPr>
              <w:rPr>
                <w:b/>
                <w:bCs/>
              </w:rPr>
            </w:pPr>
            <w:r w:rsidRPr="0071570A">
              <w:rPr>
                <w:b/>
                <w:bCs/>
              </w:rPr>
              <w:t>ASİT</w:t>
            </w:r>
          </w:p>
        </w:tc>
        <w:tc>
          <w:tcPr>
            <w:tcW w:w="992" w:type="dxa"/>
          </w:tcPr>
          <w:p w:rsidR="00730337" w:rsidRPr="0071570A" w:rsidRDefault="00730337" w:rsidP="0071570A">
            <w:pPr>
              <w:rPr>
                <w:b/>
                <w:bCs/>
              </w:rPr>
            </w:pPr>
            <w:r w:rsidRPr="0071570A">
              <w:rPr>
                <w:b/>
                <w:bCs/>
              </w:rPr>
              <w:t>BAZ</w:t>
            </w:r>
          </w:p>
        </w:tc>
        <w:tc>
          <w:tcPr>
            <w:tcW w:w="993" w:type="dxa"/>
          </w:tcPr>
          <w:p w:rsidR="00730337" w:rsidRPr="0071570A" w:rsidRDefault="00730337" w:rsidP="0071570A">
            <w:pPr>
              <w:rPr>
                <w:b/>
                <w:bCs/>
              </w:rPr>
            </w:pPr>
            <w:r w:rsidRPr="0071570A">
              <w:rPr>
                <w:b/>
                <w:bCs/>
              </w:rPr>
              <w:t>TUZ</w:t>
            </w:r>
          </w:p>
        </w:tc>
        <w:tc>
          <w:tcPr>
            <w:tcW w:w="1134" w:type="dxa"/>
          </w:tcPr>
          <w:p w:rsidR="00730337" w:rsidRPr="0071570A" w:rsidRDefault="00730337" w:rsidP="0071570A">
            <w:pPr>
              <w:rPr>
                <w:b/>
                <w:bCs/>
              </w:rPr>
            </w:pPr>
            <w:r w:rsidRPr="0071570A">
              <w:rPr>
                <w:b/>
                <w:bCs/>
              </w:rPr>
              <w:t>AKTİF METAL</w:t>
            </w:r>
          </w:p>
        </w:tc>
        <w:tc>
          <w:tcPr>
            <w:tcW w:w="1134" w:type="dxa"/>
          </w:tcPr>
          <w:p w:rsidR="00730337" w:rsidRPr="0071570A" w:rsidRDefault="00730337" w:rsidP="0071570A">
            <w:pPr>
              <w:rPr>
                <w:b/>
                <w:bCs/>
              </w:rPr>
            </w:pPr>
            <w:r w:rsidRPr="0071570A">
              <w:rPr>
                <w:b/>
                <w:bCs/>
              </w:rPr>
              <w:t>SOY METAL</w:t>
            </w:r>
          </w:p>
        </w:tc>
        <w:tc>
          <w:tcPr>
            <w:tcW w:w="1134" w:type="dxa"/>
          </w:tcPr>
          <w:p w:rsidR="00730337" w:rsidRPr="0071570A" w:rsidRDefault="00730337" w:rsidP="0071570A">
            <w:pPr>
              <w:rPr>
                <w:b/>
                <w:bCs/>
              </w:rPr>
            </w:pPr>
            <w:r w:rsidRPr="0071570A">
              <w:rPr>
                <w:b/>
                <w:bCs/>
              </w:rPr>
              <w:t>AMFOTER METAL</w:t>
            </w:r>
          </w:p>
        </w:tc>
        <w:tc>
          <w:tcPr>
            <w:tcW w:w="1093" w:type="dxa"/>
          </w:tcPr>
          <w:p w:rsidR="00730337" w:rsidRPr="0071570A" w:rsidRDefault="00730337" w:rsidP="0071570A">
            <w:pPr>
              <w:rPr>
                <w:b/>
                <w:bCs/>
              </w:rPr>
            </w:pPr>
            <w:r w:rsidRPr="0071570A">
              <w:rPr>
                <w:b/>
                <w:bCs/>
              </w:rPr>
              <w:t>YARI SOY METAL</w:t>
            </w:r>
          </w:p>
        </w:tc>
      </w:tr>
    </w:tbl>
    <w:p w:rsidR="00730337" w:rsidRDefault="00730337" w:rsidP="004D0CD3">
      <w:r>
        <w:t xml:space="preserve">S-8       </w:t>
      </w:r>
    </w:p>
    <w:p w:rsidR="00730337" w:rsidRDefault="00730337" w:rsidP="004D0CD3"/>
    <w:p w:rsidR="00730337" w:rsidRDefault="00730337" w:rsidP="004D0CD3"/>
    <w:p w:rsidR="00730337" w:rsidRDefault="00730337" w:rsidP="004D0CD3"/>
    <w:p w:rsidR="00730337" w:rsidRDefault="00730337" w:rsidP="004D0CD3"/>
    <w:p w:rsidR="00730337" w:rsidRDefault="00730337" w:rsidP="004D0CD3"/>
    <w:p w:rsidR="00730337" w:rsidRDefault="00730337" w:rsidP="004D0CD3"/>
    <w:p w:rsidR="00730337" w:rsidRDefault="00730337" w:rsidP="004D0CD3"/>
    <w:p w:rsidR="00730337" w:rsidRDefault="00730337" w:rsidP="004D0CD3"/>
    <w:p w:rsidR="00730337" w:rsidRDefault="00730337" w:rsidP="004D0CD3"/>
    <w:p w:rsidR="00730337" w:rsidRDefault="00730337" w:rsidP="004D0CD3"/>
    <w:p w:rsidR="00730337" w:rsidRDefault="00730337" w:rsidP="004D0CD3">
      <w:pPr>
        <w:rPr>
          <w:rFonts w:ascii="Times New Roman" w:hAnsi="Times New Roman" w:cs="Times New Roman"/>
        </w:rPr>
      </w:pPr>
      <w:r>
        <w:t xml:space="preserve">S-9     </w:t>
      </w:r>
      <w:r>
        <w:rPr>
          <w:rFonts w:ascii="Times New Roman" w:hAnsi="Times New Roman" w:cs="Times New Roman"/>
        </w:rPr>
        <w:t>Tepkimesinde  10 mol baz ve 6 mol asit tepkimeye girerse ;   Hangi maddeden kaç mol artar? ( 5P )</w:t>
      </w:r>
    </w:p>
    <w:p w:rsidR="00730337" w:rsidRDefault="00730337" w:rsidP="004D0C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</w:t>
      </w:r>
      <w:r w:rsidRPr="006B60F6">
        <w:rPr>
          <w:rFonts w:ascii="Times New Roman" w:hAnsi="Times New Roman" w:cs="Times New Roman"/>
          <w:b/>
          <w:bCs/>
          <w:sz w:val="32"/>
          <w:szCs w:val="32"/>
        </w:rPr>
        <w:t>2 NaOH  +  H</w:t>
      </w:r>
      <w:r w:rsidRPr="006B60F6">
        <w:rPr>
          <w:rFonts w:ascii="Times New Roman" w:hAnsi="Times New Roman" w:cs="Times New Roman"/>
          <w:b/>
          <w:bCs/>
          <w:sz w:val="32"/>
          <w:szCs w:val="32"/>
          <w:vertAlign w:val="subscript"/>
        </w:rPr>
        <w:t>2</w:t>
      </w:r>
      <w:r w:rsidRPr="006B60F6">
        <w:rPr>
          <w:rFonts w:ascii="Times New Roman" w:hAnsi="Times New Roman" w:cs="Times New Roman"/>
          <w:b/>
          <w:bCs/>
          <w:sz w:val="32"/>
          <w:szCs w:val="32"/>
        </w:rPr>
        <w:t>SO</w:t>
      </w:r>
      <w:r w:rsidRPr="006B60F6">
        <w:rPr>
          <w:rFonts w:ascii="Times New Roman" w:hAnsi="Times New Roman" w:cs="Times New Roman"/>
          <w:b/>
          <w:bCs/>
          <w:sz w:val="32"/>
          <w:szCs w:val="32"/>
          <w:vertAlign w:val="subscript"/>
        </w:rPr>
        <w:t>4</w:t>
      </w:r>
      <w:r w:rsidRPr="006B60F6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 w:rsidRPr="006B60F6">
        <w:rPr>
          <w:rFonts w:ascii="Times New Roman" w:hAnsi="Times New Roman" w:cs="Times New Roman"/>
          <w:b/>
          <w:bCs/>
          <w:sz w:val="32"/>
          <w:szCs w:val="32"/>
        </w:rPr>
        <w:sym w:font="Symbol" w:char="F0AE"/>
      </w:r>
      <w:r w:rsidRPr="006B60F6">
        <w:rPr>
          <w:rFonts w:ascii="Times New Roman" w:hAnsi="Times New Roman" w:cs="Times New Roman"/>
          <w:b/>
          <w:bCs/>
          <w:sz w:val="32"/>
          <w:szCs w:val="32"/>
        </w:rPr>
        <w:t xml:space="preserve">   Na</w:t>
      </w:r>
      <w:r w:rsidRPr="006B60F6">
        <w:rPr>
          <w:rFonts w:ascii="Times New Roman" w:hAnsi="Times New Roman" w:cs="Times New Roman"/>
          <w:b/>
          <w:bCs/>
          <w:sz w:val="32"/>
          <w:szCs w:val="32"/>
          <w:vertAlign w:val="subscript"/>
        </w:rPr>
        <w:t>2</w:t>
      </w:r>
      <w:r w:rsidRPr="006B60F6">
        <w:rPr>
          <w:rFonts w:ascii="Times New Roman" w:hAnsi="Times New Roman" w:cs="Times New Roman"/>
          <w:b/>
          <w:bCs/>
          <w:sz w:val="32"/>
          <w:szCs w:val="32"/>
        </w:rPr>
        <w:t>SO</w:t>
      </w:r>
      <w:r w:rsidRPr="006B60F6">
        <w:rPr>
          <w:rFonts w:ascii="Times New Roman" w:hAnsi="Times New Roman" w:cs="Times New Roman"/>
          <w:b/>
          <w:bCs/>
          <w:sz w:val="32"/>
          <w:szCs w:val="32"/>
          <w:vertAlign w:val="subscript"/>
        </w:rPr>
        <w:t>4</w:t>
      </w:r>
      <w:r w:rsidRPr="006B60F6">
        <w:rPr>
          <w:rFonts w:ascii="Times New Roman" w:hAnsi="Times New Roman" w:cs="Times New Roman"/>
          <w:b/>
          <w:bCs/>
          <w:sz w:val="32"/>
          <w:szCs w:val="32"/>
        </w:rPr>
        <w:t xml:space="preserve">  + 2 H</w:t>
      </w:r>
      <w:r w:rsidRPr="006B60F6">
        <w:rPr>
          <w:rFonts w:ascii="Times New Roman" w:hAnsi="Times New Roman" w:cs="Times New Roman"/>
          <w:b/>
          <w:bCs/>
          <w:sz w:val="32"/>
          <w:szCs w:val="32"/>
          <w:vertAlign w:val="subscript"/>
        </w:rPr>
        <w:t>2</w:t>
      </w:r>
      <w:r w:rsidRPr="006B60F6">
        <w:rPr>
          <w:rFonts w:ascii="Times New Roman" w:hAnsi="Times New Roman" w:cs="Times New Roman"/>
          <w:b/>
          <w:bCs/>
          <w:sz w:val="32"/>
          <w:szCs w:val="32"/>
        </w:rPr>
        <w:t xml:space="preserve">O  </w:t>
      </w:r>
      <w:r>
        <w:rPr>
          <w:rFonts w:ascii="Times New Roman" w:hAnsi="Times New Roman" w:cs="Times New Roman"/>
        </w:rPr>
        <w:t xml:space="preserve">      </w:t>
      </w: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730337" w:rsidP="004D0CD3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27" type="#_x0000_t132" style="position:absolute;margin-left:46.95pt;margin-top:5.1pt;width:88.5pt;height:127.5pt;z-index:251659264">
            <v:textbox>
              <w:txbxContent>
                <w:p w:rsidR="00730337" w:rsidRDefault="00730337" w:rsidP="00796104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730337" w:rsidRPr="00796104" w:rsidRDefault="00730337" w:rsidP="00796104">
                  <w:pPr>
                    <w:jc w:val="center"/>
                  </w:pPr>
                  <w:r w:rsidRPr="0079610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[ H</w:t>
                  </w:r>
                  <w:r w:rsidRPr="0079610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vertAlign w:val="superscript"/>
                    </w:rPr>
                    <w:t>+1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]= </w:t>
                  </w:r>
                  <w:r w:rsidRPr="0079610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10</w:t>
                  </w:r>
                  <w:r w:rsidRPr="0079610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vertAlign w:val="superscript"/>
                    </w:rPr>
                    <w:t>-13</w:t>
                  </w:r>
                </w:p>
                <w:p w:rsidR="00730337" w:rsidRDefault="00730337" w:rsidP="00796104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730337" w:rsidRPr="00796104" w:rsidRDefault="00730337" w:rsidP="00796104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796104">
                    <w:rPr>
                      <w:rFonts w:ascii="Times New Roman" w:hAnsi="Times New Roman" w:cs="Times New Roman"/>
                      <w:b/>
                      <w:bCs/>
                    </w:rPr>
                    <w:t>NaOH  çözeltisi</w:t>
                  </w:r>
                </w:p>
              </w:txbxContent>
            </v:textbox>
          </v:shape>
        </w:pict>
      </w:r>
    </w:p>
    <w:p w:rsidR="00730337" w:rsidRDefault="00730337" w:rsidP="004D0C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S-10                                                      Yandaki kapta bulunan NaOH çözeltisi ile ilgili olarak ;</w:t>
      </w:r>
    </w:p>
    <w:p w:rsidR="00730337" w:rsidRDefault="00730337" w:rsidP="004D0C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a) Çözeltinin [OH</w:t>
      </w:r>
      <w:r>
        <w:rPr>
          <w:rFonts w:ascii="Times New Roman" w:hAnsi="Times New Roman" w:cs="Times New Roman"/>
          <w:vertAlign w:val="superscript"/>
        </w:rPr>
        <w:t>-1</w:t>
      </w:r>
      <w:r>
        <w:rPr>
          <w:rFonts w:ascii="Times New Roman" w:hAnsi="Times New Roman" w:cs="Times New Roman"/>
        </w:rPr>
        <w:t>] iyon derişimi kaç molardır? ( 5P )</w:t>
      </w: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730337" w:rsidP="004D0C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b) Çözeltinin POH değeri kaçtır? (5P)</w:t>
      </w: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730337" w:rsidP="00367151">
      <w:pPr>
        <w:rPr>
          <w:b/>
          <w:bCs/>
        </w:rPr>
      </w:pPr>
      <w:hyperlink r:id="rId8" w:history="1">
        <w:r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p w:rsidR="00730337" w:rsidRDefault="00730337" w:rsidP="00367151">
      <w:pPr>
        <w:rPr>
          <w:b/>
          <w:bCs/>
        </w:rPr>
      </w:pP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730337" w:rsidP="004D0C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HAZIRLAYAN</w:t>
      </w:r>
    </w:p>
    <w:p w:rsidR="00730337" w:rsidRDefault="00730337" w:rsidP="004D0C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Muharrem SELÇUK</w:t>
      </w:r>
    </w:p>
    <w:p w:rsidR="00730337" w:rsidRPr="00796104" w:rsidRDefault="00730337" w:rsidP="004D0C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Kimya Öğretmeni</w:t>
      </w:r>
    </w:p>
    <w:sectPr w:rsidR="00730337" w:rsidRPr="00796104" w:rsidSect="00DE5B0F">
      <w:pgSz w:w="11906" w:h="16838"/>
      <w:pgMar w:top="567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5B0F"/>
    <w:rsid w:val="00080CA8"/>
    <w:rsid w:val="000A4478"/>
    <w:rsid w:val="000E558B"/>
    <w:rsid w:val="0010064A"/>
    <w:rsid w:val="0014567B"/>
    <w:rsid w:val="00153B8D"/>
    <w:rsid w:val="001D0281"/>
    <w:rsid w:val="002127DA"/>
    <w:rsid w:val="002D17B9"/>
    <w:rsid w:val="002D2D4F"/>
    <w:rsid w:val="003133E0"/>
    <w:rsid w:val="00367151"/>
    <w:rsid w:val="003E3060"/>
    <w:rsid w:val="00414AFE"/>
    <w:rsid w:val="004473CF"/>
    <w:rsid w:val="004A3672"/>
    <w:rsid w:val="004D0CD3"/>
    <w:rsid w:val="006B60F6"/>
    <w:rsid w:val="0071570A"/>
    <w:rsid w:val="00730337"/>
    <w:rsid w:val="0075464E"/>
    <w:rsid w:val="00796104"/>
    <w:rsid w:val="00804ECD"/>
    <w:rsid w:val="00934E3C"/>
    <w:rsid w:val="00A16AAC"/>
    <w:rsid w:val="00A41A6F"/>
    <w:rsid w:val="00B20F02"/>
    <w:rsid w:val="00D1394F"/>
    <w:rsid w:val="00DA0C82"/>
    <w:rsid w:val="00DE5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67B"/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A367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671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36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473</Words>
  <Characters>2701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HP-PC</dc:creator>
  <cp:keywords>www.sorubak.com</cp:keywords>
  <dc:description/>
  <cp:lastModifiedBy>edanur</cp:lastModifiedBy>
  <cp:revision>3</cp:revision>
  <cp:lastPrinted>2015-11-22T20:10:00Z</cp:lastPrinted>
  <dcterms:created xsi:type="dcterms:W3CDTF">2015-11-22T20:18:00Z</dcterms:created>
  <dcterms:modified xsi:type="dcterms:W3CDTF">2015-11-28T18:03:00Z</dcterms:modified>
</cp:coreProperties>
</file>