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1ED" w:rsidRPr="00A75B27" w:rsidRDefault="005311ED">
      <w:pPr>
        <w:rPr>
          <w:sz w:val="24"/>
          <w:szCs w:val="24"/>
        </w:rPr>
      </w:pPr>
      <w:r w:rsidRPr="00A75B27">
        <w:rPr>
          <w:sz w:val="24"/>
          <w:szCs w:val="24"/>
        </w:rPr>
        <w:t>1.karışımlarla ilgili verilen terimlerin tanımlarını yazınız.</w:t>
      </w:r>
      <w:r>
        <w:rPr>
          <w:sz w:val="24"/>
          <w:szCs w:val="24"/>
        </w:rPr>
        <w:t>(4X5=20 P)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>Heterojen karışım: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>Süspansiyon: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>Emülsiyon: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>Çözelti:</w:t>
      </w:r>
    </w:p>
    <w:p w:rsidR="005311ED" w:rsidRPr="00A75B27" w:rsidRDefault="005311ED">
      <w:pPr>
        <w:rPr>
          <w:sz w:val="24"/>
          <w:szCs w:val="24"/>
        </w:rPr>
      </w:pPr>
      <w:r w:rsidRPr="00A75B27">
        <w:rPr>
          <w:b/>
          <w:sz w:val="24"/>
          <w:szCs w:val="24"/>
        </w:rPr>
        <w:t>2.</w:t>
      </w:r>
      <w:r w:rsidRPr="00A75B27">
        <w:rPr>
          <w:sz w:val="24"/>
          <w:szCs w:val="24"/>
        </w:rPr>
        <w:t>NaCl,NH</w:t>
      </w:r>
      <w:r w:rsidRPr="00A75B27">
        <w:rPr>
          <w:sz w:val="24"/>
          <w:szCs w:val="24"/>
          <w:vertAlign w:val="subscript"/>
        </w:rPr>
        <w:t>3,</w:t>
      </w:r>
      <w:r w:rsidRPr="00A75B27">
        <w:rPr>
          <w:sz w:val="24"/>
          <w:szCs w:val="24"/>
        </w:rPr>
        <w:t>CCl</w:t>
      </w:r>
      <w:r w:rsidRPr="00A75B27">
        <w:rPr>
          <w:sz w:val="24"/>
          <w:szCs w:val="24"/>
          <w:vertAlign w:val="subscript"/>
        </w:rPr>
        <w:t>4,</w:t>
      </w:r>
      <w:r w:rsidRPr="00A75B27">
        <w:rPr>
          <w:sz w:val="24"/>
          <w:szCs w:val="24"/>
        </w:rPr>
        <w:t>C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>H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 xml:space="preserve"> maddelerinden hangilerinin polar bir madde olan saf suda çözünmesi beklenir?</w:t>
      </w:r>
      <w:r>
        <w:rPr>
          <w:sz w:val="24"/>
          <w:szCs w:val="24"/>
        </w:rPr>
        <w:t>(10 P)</w:t>
      </w:r>
    </w:p>
    <w:p w:rsidR="005311ED" w:rsidRPr="00A75B27" w:rsidRDefault="005311ED">
      <w:pPr>
        <w:rPr>
          <w:sz w:val="24"/>
          <w:szCs w:val="24"/>
        </w:rPr>
      </w:pPr>
    </w:p>
    <w:p w:rsidR="005311ED" w:rsidRPr="00A75B27" w:rsidRDefault="005311ED">
      <w:pPr>
        <w:rPr>
          <w:sz w:val="24"/>
          <w:szCs w:val="24"/>
        </w:rPr>
      </w:pPr>
      <w:r w:rsidRPr="00A75B27">
        <w:rPr>
          <w:b/>
          <w:sz w:val="24"/>
          <w:szCs w:val="24"/>
        </w:rPr>
        <w:t>3.</w:t>
      </w:r>
      <w:r w:rsidRPr="00A75B27">
        <w:rPr>
          <w:sz w:val="24"/>
          <w:szCs w:val="24"/>
        </w:rPr>
        <w:t>Karışımlarla ilgili verilen aşağıdaki tabloyu tamamlayınız.</w:t>
      </w:r>
      <w:r>
        <w:rPr>
          <w:sz w:val="24"/>
          <w:szCs w:val="24"/>
        </w:rPr>
        <w:t>(10 P)</w:t>
      </w:r>
    </w:p>
    <w:p w:rsidR="005311ED" w:rsidRPr="00A75B27" w:rsidRDefault="005311ED">
      <w:pPr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0.9pt;margin-top:26.6pt;width:73.5pt;height:20.25pt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97.9pt;margin-top:26.6pt;width:69.75pt;height:16.5pt;flip:x;z-index:251657216" o:connectortype="straight">
            <v:stroke endarrow="block"/>
          </v:shape>
        </w:pict>
      </w:r>
      <w:r w:rsidRPr="00A75B27">
        <w:rPr>
          <w:sz w:val="24"/>
          <w:szCs w:val="24"/>
        </w:rPr>
        <w:t xml:space="preserve">                                                       </w:t>
      </w:r>
      <w:r w:rsidRPr="00A75B27">
        <w:rPr>
          <w:b/>
          <w:sz w:val="24"/>
          <w:szCs w:val="24"/>
        </w:rPr>
        <w:t>Karışım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 xml:space="preserve">                                                                      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 xml:space="preserve">                                                                        </w:t>
      </w:r>
      <w:r>
        <w:rPr>
          <w:b/>
          <w:sz w:val="24"/>
          <w:szCs w:val="24"/>
        </w:rPr>
        <w:t xml:space="preserve">                     </w:t>
      </w:r>
      <w:r w:rsidRPr="00A75B27">
        <w:rPr>
          <w:b/>
          <w:sz w:val="24"/>
          <w:szCs w:val="24"/>
        </w:rPr>
        <w:t xml:space="preserve"> H</w:t>
      </w:r>
      <w:r w:rsidRPr="00A75B27">
        <w:rPr>
          <w:sz w:val="24"/>
          <w:szCs w:val="24"/>
          <w:u w:val="single"/>
        </w:rPr>
        <w:t>eterojen karışım</w:t>
      </w:r>
      <w:r w:rsidRPr="00A75B27">
        <w:rPr>
          <w:b/>
          <w:sz w:val="24"/>
          <w:szCs w:val="24"/>
        </w:rPr>
        <w:t xml:space="preserve">  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 xml:space="preserve">                                                                          </w:t>
      </w:r>
      <w:r>
        <w:rPr>
          <w:b/>
          <w:sz w:val="24"/>
          <w:szCs w:val="24"/>
        </w:rPr>
        <w:t xml:space="preserve">                      </w:t>
      </w:r>
      <w:r w:rsidRPr="00A75B2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Pr="00A75B27">
        <w:rPr>
          <w:b/>
          <w:sz w:val="24"/>
          <w:szCs w:val="24"/>
        </w:rPr>
        <w:t>*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 xml:space="preserve">                                                                          </w:t>
      </w:r>
      <w:r>
        <w:rPr>
          <w:b/>
          <w:sz w:val="24"/>
          <w:szCs w:val="24"/>
        </w:rPr>
        <w:t xml:space="preserve">                       </w:t>
      </w:r>
      <w:r w:rsidRPr="00A75B27">
        <w:rPr>
          <w:b/>
          <w:sz w:val="24"/>
          <w:szCs w:val="24"/>
        </w:rPr>
        <w:t xml:space="preserve"> *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 xml:space="preserve">                                                                          </w:t>
      </w:r>
      <w:r>
        <w:rPr>
          <w:b/>
          <w:sz w:val="24"/>
          <w:szCs w:val="24"/>
        </w:rPr>
        <w:t xml:space="preserve">                       </w:t>
      </w:r>
      <w:r w:rsidRPr="00A75B27">
        <w:rPr>
          <w:b/>
          <w:sz w:val="24"/>
          <w:szCs w:val="24"/>
        </w:rPr>
        <w:t xml:space="preserve"> *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 xml:space="preserve">                                                                          </w:t>
      </w:r>
      <w:r>
        <w:rPr>
          <w:b/>
          <w:sz w:val="24"/>
          <w:szCs w:val="24"/>
        </w:rPr>
        <w:t xml:space="preserve">                        *</w:t>
      </w:r>
    </w:p>
    <w:p w:rsidR="005311ED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>4.</w:t>
      </w:r>
      <w:r w:rsidRPr="00A75B27">
        <w:rPr>
          <w:sz w:val="24"/>
          <w:szCs w:val="24"/>
        </w:rPr>
        <w:t>Asitlerin genel özellikleri ile ilgili aşağıdaki cümlelerdeki boşlukları doldurunuz.</w:t>
      </w:r>
      <w:r w:rsidRPr="00A75B2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(5X1=5 P)</w:t>
      </w: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t>*</w:t>
      </w:r>
      <w:r>
        <w:rPr>
          <w:sz w:val="24"/>
          <w:szCs w:val="24"/>
        </w:rPr>
        <w:t>sulu çözeltileri elektrik akımını……………….</w:t>
      </w:r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 xml:space="preserve">*Aktif metallerle tepkimelerinde tuz ve </w:t>
      </w:r>
      <w:r>
        <w:rPr>
          <w:b/>
          <w:sz w:val="24"/>
          <w:szCs w:val="24"/>
        </w:rPr>
        <w:t>…………</w:t>
      </w:r>
      <w:r>
        <w:rPr>
          <w:sz w:val="24"/>
          <w:szCs w:val="24"/>
        </w:rPr>
        <w:t>gazı meydana gelir.</w:t>
      </w:r>
    </w:p>
    <w:p w:rsidR="005311ED" w:rsidRDefault="005311ED">
      <w:pPr>
        <w:rPr>
          <w:b/>
          <w:sz w:val="24"/>
          <w:szCs w:val="24"/>
        </w:rPr>
      </w:pPr>
      <w:r>
        <w:rPr>
          <w:sz w:val="24"/>
          <w:szCs w:val="24"/>
        </w:rPr>
        <w:t>*pH değeri 7 den …………………</w:t>
      </w:r>
      <w:r w:rsidRPr="00A75B27">
        <w:rPr>
          <w:b/>
          <w:sz w:val="24"/>
          <w:szCs w:val="24"/>
        </w:rPr>
        <w:t xml:space="preserve">    </w:t>
      </w:r>
    </w:p>
    <w:p w:rsidR="005311ED" w:rsidRDefault="005311ED">
      <w:pPr>
        <w:rPr>
          <w:sz w:val="24"/>
          <w:szCs w:val="24"/>
        </w:rPr>
      </w:pPr>
      <w:r w:rsidRPr="00A75B27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>Bazların</w:t>
      </w:r>
      <w:r w:rsidRPr="00A75B27">
        <w:rPr>
          <w:sz w:val="24"/>
          <w:szCs w:val="24"/>
        </w:rPr>
        <w:t xml:space="preserve"> genel özellikleri ile ilgili aşağıdaki cümlelerdeki boşlukları doldurunuz</w:t>
      </w:r>
      <w:r>
        <w:rPr>
          <w:sz w:val="24"/>
          <w:szCs w:val="24"/>
        </w:rPr>
        <w:t>.</w:t>
      </w:r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>*Asitlerle tepkimeleri…………………………………….tepkimesi olarak adlandırılır.</w:t>
      </w:r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>*Turnusol kağıdını ……………………………………çevirirler.</w:t>
      </w:r>
    </w:p>
    <w:p w:rsidR="005311ED" w:rsidRDefault="005311ED">
      <w:pPr>
        <w:rPr>
          <w:sz w:val="24"/>
          <w:szCs w:val="24"/>
        </w:rPr>
      </w:pPr>
    </w:p>
    <w:p w:rsidR="005311ED" w:rsidRDefault="005311ED">
      <w:pPr>
        <w:rPr>
          <w:b/>
          <w:sz w:val="24"/>
          <w:szCs w:val="24"/>
        </w:rPr>
      </w:pP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t>5.</w:t>
      </w:r>
      <w:r>
        <w:rPr>
          <w:sz w:val="24"/>
          <w:szCs w:val="24"/>
        </w:rPr>
        <w:t>Aşağıdaki bileşikleri sınıflandırınız.(zayıf asit,zayıf baz,kuvvetli asit ,kuvvetli baz,bazik tuz,asidik tuz, nötr oksit,çift tuz….)(6X1=6 P)</w:t>
      </w:r>
    </w:p>
    <w:p w:rsidR="005311ED" w:rsidRPr="00B579DC" w:rsidRDefault="005311ED">
      <w:pPr>
        <w:rPr>
          <w:sz w:val="24"/>
          <w:szCs w:val="24"/>
        </w:rPr>
      </w:pPr>
      <w:r>
        <w:rPr>
          <w:sz w:val="24"/>
          <w:szCs w:val="24"/>
        </w:rPr>
        <w:t>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:</w:t>
      </w:r>
    </w:p>
    <w:p w:rsidR="005311ED" w:rsidRPr="00746AAA" w:rsidRDefault="005311ED">
      <w:pPr>
        <w:rPr>
          <w:sz w:val="24"/>
          <w:szCs w:val="24"/>
          <w:vertAlign w:val="subscript"/>
        </w:rPr>
      </w:pPr>
      <w:r>
        <w:rPr>
          <w:sz w:val="24"/>
          <w:szCs w:val="24"/>
        </w:rPr>
        <w:t>CaO:                                                                              Kal(SO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.12H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:</w:t>
      </w:r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>NH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       CO:</w:t>
      </w: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t>6.</w:t>
      </w:r>
      <w:r>
        <w:rPr>
          <w:sz w:val="24"/>
          <w:szCs w:val="24"/>
        </w:rPr>
        <w:t>Aşağıdakilerden hangisi çözelti değildir?(5P)</w:t>
      </w:r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>A)deniz suyu       B)Kolonya       C)Doğal gaz       D)Gazoz         E)Kalay</w:t>
      </w: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t>7.</w:t>
      </w:r>
      <w:r>
        <w:rPr>
          <w:sz w:val="24"/>
          <w:szCs w:val="24"/>
        </w:rPr>
        <w:t>Aşağıdakilerden hangisi karışım değildir?(5P)</w:t>
      </w:r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>A)Hava       B)Gazoz     C)Kolonya        D)Tuzlu su        E)Glikoz</w:t>
      </w: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t>8.</w:t>
      </w:r>
      <w:r>
        <w:rPr>
          <w:sz w:val="24"/>
          <w:szCs w:val="24"/>
        </w:rPr>
        <w:t>Aşağıdakilerden hangisi heterojen karışımdır?(5 P)</w:t>
      </w:r>
    </w:p>
    <w:p w:rsidR="005311ED" w:rsidRDefault="005311ED">
      <w:pPr>
        <w:rPr>
          <w:sz w:val="24"/>
          <w:szCs w:val="24"/>
        </w:rPr>
      </w:pPr>
      <w:r w:rsidRPr="0079738F">
        <w:rPr>
          <w:sz w:val="24"/>
          <w:szCs w:val="24"/>
        </w:rPr>
        <w:t xml:space="preserve"> </w:t>
      </w:r>
      <w:r>
        <w:rPr>
          <w:sz w:val="24"/>
          <w:szCs w:val="24"/>
        </w:rPr>
        <w:t>A)şekerli su        B)çamurlu su     C)lehim        D)kalay       E)madeni para</w:t>
      </w: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t>9.</w:t>
      </w:r>
      <w:r>
        <w:rPr>
          <w:sz w:val="24"/>
          <w:szCs w:val="24"/>
        </w:rPr>
        <w:t>Aşağıdaki madde örneklerinden  hangisi aerosoldur?(5 P)</w:t>
      </w:r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>A)Ayran       B)benzin-su     C)zeytinyağı-su        D)lehim        E)tozlu hava</w:t>
      </w: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t>10.</w:t>
      </w:r>
      <w:r>
        <w:rPr>
          <w:sz w:val="24"/>
          <w:szCs w:val="24"/>
        </w:rPr>
        <w:t>Hangisi saf maddedir?(5 P)</w:t>
      </w:r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>A)süt       B)metal para     C)gazoz        D)su       E)duman</w:t>
      </w: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t>11.</w:t>
      </w:r>
      <w:r>
        <w:rPr>
          <w:sz w:val="24"/>
          <w:szCs w:val="24"/>
        </w:rPr>
        <w:t xml:space="preserve"> Aşağıdaki karışımları ve ayırma yöntemlerini eşleştiriniz.(4X1=4P)</w:t>
      </w:r>
    </w:p>
    <w:p w:rsidR="005311ED" w:rsidRPr="007B2910" w:rsidRDefault="005311ED" w:rsidP="007B2910">
      <w:pPr>
        <w:tabs>
          <w:tab w:val="left" w:pos="65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KARIŞIM                                            AYIRMA YÖNTEMİ</w:t>
      </w:r>
    </w:p>
    <w:p w:rsidR="005311ED" w:rsidRDefault="005311ED">
      <w:pPr>
        <w:rPr>
          <w:sz w:val="24"/>
          <w:szCs w:val="24"/>
        </w:rPr>
      </w:pPr>
      <w:r w:rsidRPr="00A4141B">
        <w:rPr>
          <w:sz w:val="24"/>
          <w:szCs w:val="24"/>
        </w:rPr>
        <w:object w:dxaOrig="6242" w:dyaOrig="1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59.25pt" o:ole="">
            <v:imagedata r:id="rId6" o:title=""/>
          </v:shape>
          <o:OLEObject Type="Embed" ProgID="Excel.Sheet.12" ShapeID="_x0000_i1025" DrawAspect="Content" ObjectID="_1512932812" r:id="rId7"/>
        </w:obje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6"/>
        <w:gridCol w:w="4606"/>
      </w:tblGrid>
      <w:tr w:rsidR="005311ED" w:rsidRPr="00480215" w:rsidTr="00480215">
        <w:trPr>
          <w:trHeight w:val="2846"/>
        </w:trPr>
        <w:tc>
          <w:tcPr>
            <w:tcW w:w="4606" w:type="dxa"/>
          </w:tcPr>
          <w:p w:rsidR="005311ED" w:rsidRPr="00480215" w:rsidRDefault="005311ED" w:rsidP="00480215">
            <w:pPr>
              <w:spacing w:after="0" w:line="240" w:lineRule="auto"/>
              <w:rPr>
                <w:sz w:val="24"/>
                <w:szCs w:val="24"/>
              </w:rPr>
            </w:pPr>
            <w:r w:rsidRPr="00480215">
              <w:rPr>
                <w:b/>
                <w:sz w:val="24"/>
                <w:szCs w:val="24"/>
              </w:rPr>
              <w:t>12.</w:t>
            </w:r>
            <w:r w:rsidRPr="00480215">
              <w:rPr>
                <w:sz w:val="24"/>
                <w:szCs w:val="24"/>
              </w:rPr>
              <w:t xml:space="preserve">Kütlece %30 luk NaOH çözeltisinden </w:t>
            </w:r>
            <w:smartTag w:uri="urn:schemas-microsoft-com:office:smarttags" w:element="metricconverter">
              <w:smartTagPr>
                <w:attr w:name="ProductID" w:val="20 gram"/>
              </w:smartTagPr>
              <w:r w:rsidRPr="00480215">
                <w:rPr>
                  <w:sz w:val="24"/>
                  <w:szCs w:val="24"/>
                </w:rPr>
                <w:t>20 gram</w:t>
              </w:r>
            </w:smartTag>
            <w:r w:rsidRPr="00480215">
              <w:rPr>
                <w:sz w:val="24"/>
                <w:szCs w:val="24"/>
              </w:rPr>
              <w:t xml:space="preserve"> su buharlaştırılıyor.Buna göre oluşan yeni çözeltide NaOH ‘in kütlece yüzdesi kaçtır?(10P)</w:t>
            </w:r>
          </w:p>
          <w:p w:rsidR="005311ED" w:rsidRPr="00480215" w:rsidRDefault="005311ED" w:rsidP="00480215">
            <w:pPr>
              <w:spacing w:after="0" w:line="240" w:lineRule="auto"/>
              <w:rPr>
                <w:sz w:val="24"/>
                <w:szCs w:val="24"/>
              </w:rPr>
            </w:pPr>
            <w:r w:rsidRPr="00480215">
              <w:rPr>
                <w:b/>
                <w:sz w:val="24"/>
                <w:szCs w:val="24"/>
              </w:rPr>
              <w:t>ÇÖZÜM:</w:t>
            </w:r>
          </w:p>
        </w:tc>
        <w:tc>
          <w:tcPr>
            <w:tcW w:w="4606" w:type="dxa"/>
          </w:tcPr>
          <w:p w:rsidR="005311ED" w:rsidRPr="00480215" w:rsidRDefault="005311ED" w:rsidP="00480215">
            <w:pPr>
              <w:spacing w:after="0" w:line="240" w:lineRule="auto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1.420 gram"/>
              </w:smartTagPr>
              <w:r w:rsidRPr="00480215">
                <w:rPr>
                  <w:b/>
                  <w:sz w:val="24"/>
                  <w:szCs w:val="24"/>
                </w:rPr>
                <w:t>11.</w:t>
              </w:r>
              <w:r w:rsidRPr="00480215">
                <w:rPr>
                  <w:sz w:val="24"/>
                  <w:szCs w:val="24"/>
                </w:rPr>
                <w:t>420 gram</w:t>
              </w:r>
            </w:smartTag>
            <w:r w:rsidRPr="00480215">
              <w:rPr>
                <w:sz w:val="24"/>
                <w:szCs w:val="24"/>
              </w:rPr>
              <w:t xml:space="preserve"> suda </w:t>
            </w:r>
            <w:smartTag w:uri="urn:schemas-microsoft-com:office:smarttags" w:element="metricconverter">
              <w:smartTagPr>
                <w:attr w:name="ProductID" w:val="180 gram"/>
              </w:smartTagPr>
              <w:r w:rsidRPr="00480215">
                <w:rPr>
                  <w:sz w:val="24"/>
                  <w:szCs w:val="24"/>
                </w:rPr>
                <w:t>180 gram</w:t>
              </w:r>
            </w:smartTag>
            <w:r w:rsidRPr="00480215">
              <w:rPr>
                <w:sz w:val="24"/>
                <w:szCs w:val="24"/>
              </w:rPr>
              <w:t xml:space="preserve"> NaCl çözülerek hazırlanan çözeltinin kütlece yüzde derişimi kaçtır?(10P)</w:t>
            </w:r>
          </w:p>
          <w:p w:rsidR="005311ED" w:rsidRPr="00480215" w:rsidRDefault="005311ED" w:rsidP="00480215">
            <w:pPr>
              <w:spacing w:after="0" w:line="240" w:lineRule="auto"/>
              <w:rPr>
                <w:sz w:val="24"/>
                <w:szCs w:val="24"/>
              </w:rPr>
            </w:pPr>
            <w:r w:rsidRPr="00480215">
              <w:rPr>
                <w:b/>
                <w:sz w:val="24"/>
                <w:szCs w:val="24"/>
              </w:rPr>
              <w:t>ÇÖZÜM:</w:t>
            </w:r>
          </w:p>
          <w:p w:rsidR="005311ED" w:rsidRPr="00480215" w:rsidRDefault="005311ED" w:rsidP="00480215">
            <w:pPr>
              <w:spacing w:after="0" w:line="240" w:lineRule="auto"/>
              <w:rPr>
                <w:sz w:val="24"/>
                <w:szCs w:val="24"/>
              </w:rPr>
            </w:pPr>
          </w:p>
          <w:p w:rsidR="005311ED" w:rsidRPr="00480215" w:rsidRDefault="005311ED" w:rsidP="004802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311ED" w:rsidRPr="0079738F" w:rsidRDefault="005311ED">
      <w:pPr>
        <w:rPr>
          <w:sz w:val="24"/>
          <w:szCs w:val="24"/>
        </w:rPr>
      </w:pPr>
    </w:p>
    <w:p w:rsidR="005311ED" w:rsidRPr="00B579DC" w:rsidRDefault="005311ED">
      <w:pPr>
        <w:rPr>
          <w:sz w:val="24"/>
          <w:szCs w:val="24"/>
          <w:u w:val="single"/>
        </w:rPr>
      </w:pPr>
      <w:hyperlink r:id="rId8" w:history="1">
        <w:r>
          <w:rPr>
            <w:rStyle w:val="Hyperlink"/>
          </w:rPr>
          <w:t>http://www.sorubak.com/</w:t>
        </w:r>
      </w:hyperlink>
    </w:p>
    <w:sectPr w:rsidR="005311ED" w:rsidRPr="00B579DC" w:rsidSect="00F5228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1ED" w:rsidRDefault="005311ED" w:rsidP="00F6129E">
      <w:pPr>
        <w:spacing w:after="0" w:line="240" w:lineRule="auto"/>
      </w:pPr>
      <w:r>
        <w:separator/>
      </w:r>
    </w:p>
  </w:endnote>
  <w:endnote w:type="continuationSeparator" w:id="0">
    <w:p w:rsidR="005311ED" w:rsidRDefault="005311ED" w:rsidP="00F6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1ED" w:rsidRDefault="005311ED">
    <w:pPr>
      <w:pStyle w:val="Footer"/>
    </w:pPr>
    <w:r>
      <w:t>TAŞI DELEN SUYUN GÜCÜ DEĞİL,DAMLALARIN SÜREKLİLİĞİDİR.                      KİMYA ZÜMRESİ</w:t>
    </w:r>
  </w:p>
  <w:p w:rsidR="005311ED" w:rsidRDefault="005311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1ED" w:rsidRDefault="005311ED" w:rsidP="00F6129E">
      <w:pPr>
        <w:spacing w:after="0" w:line="240" w:lineRule="auto"/>
      </w:pPr>
      <w:r>
        <w:separator/>
      </w:r>
    </w:p>
  </w:footnote>
  <w:footnote w:type="continuationSeparator" w:id="0">
    <w:p w:rsidR="005311ED" w:rsidRDefault="005311ED" w:rsidP="00F6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1ED" w:rsidRDefault="005311ED">
    <w:pPr>
      <w:pStyle w:val="Header"/>
    </w:pPr>
    <w:r>
      <w:t xml:space="preserve">ADI   SOYADI:                                                                                                                                        09/01/2015                </w:t>
    </w:r>
  </w:p>
  <w:p w:rsidR="005311ED" w:rsidRDefault="005311ED">
    <w:pPr>
      <w:pStyle w:val="Header"/>
    </w:pPr>
    <w:r>
      <w:t>SINIFI:</w:t>
    </w:r>
  </w:p>
  <w:p w:rsidR="005311ED" w:rsidRDefault="005311ED">
    <w:pPr>
      <w:pStyle w:val="Header"/>
    </w:pPr>
    <w:r>
      <w:t>NUMARASI:</w:t>
    </w:r>
  </w:p>
  <w:p w:rsidR="005311ED" w:rsidRPr="00F6129E" w:rsidRDefault="005311ED">
    <w:pPr>
      <w:pStyle w:val="Header"/>
      <w:rPr>
        <w:rFonts w:ascii="Castellar" w:hAnsi="Castellar"/>
        <w:sz w:val="24"/>
        <w:szCs w:val="24"/>
      </w:rPr>
    </w:pPr>
    <w:r>
      <w:rPr>
        <w:rFonts w:ascii="Castellar" w:hAnsi="Castellar"/>
        <w:sz w:val="24"/>
        <w:szCs w:val="24"/>
      </w:rPr>
      <w:t>O</w:t>
    </w:r>
    <w:r w:rsidRPr="00B81A28">
      <w:rPr>
        <w:rFonts w:ascii="Castellar" w:hAnsi="Castellar"/>
        <w:sz w:val="24"/>
        <w:szCs w:val="24"/>
      </w:rPr>
      <w:t>SMANGAZ</w:t>
    </w:r>
    <w:r w:rsidRPr="00B81A28">
      <w:rPr>
        <w:rFonts w:ascii="Times New Roman" w:hAnsi="Times New Roman"/>
        <w:sz w:val="24"/>
        <w:szCs w:val="24"/>
      </w:rPr>
      <w:t>İ</w:t>
    </w:r>
    <w:r w:rsidRPr="00B81A28">
      <w:rPr>
        <w:rFonts w:ascii="Castellar" w:hAnsi="Castellar"/>
        <w:sz w:val="24"/>
        <w:szCs w:val="24"/>
      </w:rPr>
      <w:t xml:space="preserve"> ANADOLU L</w:t>
    </w:r>
    <w:r w:rsidRPr="00B81A28">
      <w:rPr>
        <w:rFonts w:ascii="Times New Roman" w:hAnsi="Times New Roman"/>
        <w:sz w:val="24"/>
        <w:szCs w:val="24"/>
      </w:rPr>
      <w:t>İ</w:t>
    </w:r>
    <w:r w:rsidRPr="00B81A28">
      <w:rPr>
        <w:rFonts w:ascii="Castellar" w:hAnsi="Castellar"/>
        <w:sz w:val="24"/>
        <w:szCs w:val="24"/>
      </w:rPr>
      <w:t>SES</w:t>
    </w:r>
    <w:r w:rsidRPr="00B81A28">
      <w:rPr>
        <w:rFonts w:ascii="Times New Roman" w:hAnsi="Times New Roman"/>
        <w:sz w:val="24"/>
        <w:szCs w:val="24"/>
      </w:rPr>
      <w:t>İ</w:t>
    </w:r>
    <w:r w:rsidRPr="00B81A28">
      <w:rPr>
        <w:rFonts w:ascii="Castellar" w:hAnsi="Castellar"/>
        <w:sz w:val="24"/>
        <w:szCs w:val="24"/>
      </w:rPr>
      <w:t xml:space="preserve"> 10.SINIFLAR 1.DÖNEM 2.ORT</w:t>
    </w:r>
    <w:r>
      <w:rPr>
        <w:rFonts w:ascii="Castellar" w:hAnsi="Castellar"/>
        <w:sz w:val="24"/>
        <w:szCs w:val="24"/>
      </w:rPr>
      <w:t>AK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0A49"/>
    <w:rsid w:val="00120254"/>
    <w:rsid w:val="00207D73"/>
    <w:rsid w:val="00215828"/>
    <w:rsid w:val="00480215"/>
    <w:rsid w:val="005311ED"/>
    <w:rsid w:val="00607046"/>
    <w:rsid w:val="00655204"/>
    <w:rsid w:val="00702E63"/>
    <w:rsid w:val="00746AAA"/>
    <w:rsid w:val="0079738F"/>
    <w:rsid w:val="007B2910"/>
    <w:rsid w:val="00A1506C"/>
    <w:rsid w:val="00A4141B"/>
    <w:rsid w:val="00A533F0"/>
    <w:rsid w:val="00A75B27"/>
    <w:rsid w:val="00B579DC"/>
    <w:rsid w:val="00B65DEB"/>
    <w:rsid w:val="00B81A28"/>
    <w:rsid w:val="00C50C02"/>
    <w:rsid w:val="00DE0A49"/>
    <w:rsid w:val="00EE520C"/>
    <w:rsid w:val="00F52289"/>
    <w:rsid w:val="00F6129E"/>
    <w:rsid w:val="00F71940"/>
    <w:rsid w:val="00FD5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28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025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6129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6129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8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1A2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070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sinav/uye" TargetMode="External"/><Relationship Id="rId3" Type="http://schemas.openxmlformats.org/officeDocument/2006/relationships/webSettings" Target="webSettings.xml"/><Relationship Id="rId7" Type="http://schemas.openxmlformats.org/officeDocument/2006/relationships/package" Target="embeddings/Microsoft_Office_Excel__al__ma_Sayfas_11.xlsx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113</TotalTime>
  <Pages>3</Pages>
  <Words>432</Words>
  <Characters>2467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BİRSEN</cp:lastModifiedBy>
  <cp:revision>9</cp:revision>
  <dcterms:created xsi:type="dcterms:W3CDTF">2014-12-15T20:52:00Z</dcterms:created>
  <dcterms:modified xsi:type="dcterms:W3CDTF">2015-12-29T20:20:00Z</dcterms:modified>
</cp:coreProperties>
</file>