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08" w:rsidRDefault="00310408" w:rsidP="007564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…..</w:t>
      </w:r>
      <w:r w:rsidRPr="00867879">
        <w:rPr>
          <w:b/>
          <w:bCs/>
          <w:sz w:val="28"/>
          <w:szCs w:val="28"/>
        </w:rPr>
        <w:t xml:space="preserve"> ANADOLU LİSESİ</w:t>
      </w:r>
      <w:r>
        <w:rPr>
          <w:b/>
          <w:bCs/>
          <w:sz w:val="28"/>
          <w:szCs w:val="28"/>
        </w:rPr>
        <w:t xml:space="preserve"> </w:t>
      </w:r>
      <w:r w:rsidRPr="00867879">
        <w:rPr>
          <w:b/>
          <w:bCs/>
          <w:sz w:val="28"/>
          <w:szCs w:val="28"/>
        </w:rPr>
        <w:t>10. SINIF BİYOLOJİ</w:t>
      </w:r>
      <w:r>
        <w:rPr>
          <w:b/>
          <w:bCs/>
          <w:sz w:val="28"/>
          <w:szCs w:val="28"/>
        </w:rPr>
        <w:t xml:space="preserve"> DERSİ </w:t>
      </w:r>
      <w:r w:rsidRPr="00867879">
        <w:rPr>
          <w:b/>
          <w:bCs/>
          <w:sz w:val="28"/>
          <w:szCs w:val="28"/>
        </w:rPr>
        <w:t xml:space="preserve"> 1.DÖNEM 1. </w:t>
      </w:r>
      <w:r>
        <w:rPr>
          <w:b/>
          <w:bCs/>
          <w:sz w:val="28"/>
          <w:szCs w:val="28"/>
        </w:rPr>
        <w:t xml:space="preserve">ORTAK </w:t>
      </w:r>
      <w:r w:rsidRPr="00867879">
        <w:rPr>
          <w:b/>
          <w:bCs/>
          <w:sz w:val="28"/>
          <w:szCs w:val="28"/>
        </w:rPr>
        <w:t>SINAVI</w:t>
      </w:r>
    </w:p>
    <w:p w:rsidR="00310408" w:rsidRPr="00867879" w:rsidRDefault="00310408" w:rsidP="00EE3F9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>Ad/</w:t>
      </w:r>
      <w:r>
        <w:rPr>
          <w:b/>
          <w:bCs/>
          <w:sz w:val="24"/>
          <w:szCs w:val="24"/>
        </w:rPr>
        <w:t>Soyad</w:t>
      </w:r>
      <w:r w:rsidRPr="00867879">
        <w:rPr>
          <w:b/>
          <w:bCs/>
          <w:sz w:val="24"/>
          <w:szCs w:val="24"/>
        </w:rPr>
        <w:t xml:space="preserve">:          </w:t>
      </w:r>
      <w:r>
        <w:rPr>
          <w:b/>
          <w:bCs/>
          <w:sz w:val="24"/>
          <w:szCs w:val="24"/>
        </w:rPr>
        <w:t xml:space="preserve"> </w:t>
      </w:r>
      <w:r w:rsidRPr="00867879">
        <w:rPr>
          <w:b/>
          <w:bCs/>
          <w:sz w:val="24"/>
          <w:szCs w:val="24"/>
        </w:rPr>
        <w:t xml:space="preserve">  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800"/>
      </w:tblGrid>
      <w:tr w:rsidR="00310408">
        <w:tc>
          <w:tcPr>
            <w:tcW w:w="2268" w:type="dxa"/>
          </w:tcPr>
          <w:p w:rsidR="00310408" w:rsidRPr="00CA082B" w:rsidRDefault="00310408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TOPLAM</w:t>
            </w:r>
          </w:p>
        </w:tc>
      </w:tr>
      <w:tr w:rsidR="00310408">
        <w:tc>
          <w:tcPr>
            <w:tcW w:w="2268" w:type="dxa"/>
          </w:tcPr>
          <w:p w:rsidR="00310408" w:rsidRPr="00CA082B" w:rsidRDefault="00310408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SORULARIN PUANLARI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310408" w:rsidRPr="00CA082B" w:rsidRDefault="00310408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310408">
        <w:tc>
          <w:tcPr>
            <w:tcW w:w="2268" w:type="dxa"/>
          </w:tcPr>
          <w:p w:rsidR="00310408" w:rsidRPr="00CA082B" w:rsidRDefault="00310408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ÖĞRENCİNİN PUANLARI</w:t>
            </w:r>
          </w:p>
        </w:tc>
        <w:tc>
          <w:tcPr>
            <w:tcW w:w="720" w:type="dxa"/>
          </w:tcPr>
          <w:p w:rsidR="00310408" w:rsidRPr="00CA082B" w:rsidRDefault="00310408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10408" w:rsidRPr="00CA082B" w:rsidRDefault="00310408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10408" w:rsidRPr="00CA082B" w:rsidRDefault="00310408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10408" w:rsidRPr="00CA082B" w:rsidRDefault="00310408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10408" w:rsidRPr="00CA082B" w:rsidRDefault="00310408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10408" w:rsidRPr="00CA082B" w:rsidRDefault="00310408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10408" w:rsidRPr="00CA082B" w:rsidRDefault="00310408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10408" w:rsidRPr="00CA082B" w:rsidRDefault="00310408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10408" w:rsidRPr="00CA082B" w:rsidRDefault="00310408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310408" w:rsidRPr="00CA082B" w:rsidRDefault="00310408" w:rsidP="007D608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310408" w:rsidRDefault="00310408" w:rsidP="0047217D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1)</w:t>
      </w:r>
      <w:r w:rsidRPr="00867879">
        <w:rPr>
          <w:sz w:val="24"/>
          <w:szCs w:val="24"/>
        </w:rPr>
        <w:t>Mitoz çekirdek bölünmesinin evrelerini sırasıyla yazıp bir tanesini kısaca anlatınız.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  <w:bookmarkStart w:id="0" w:name="_GoBack"/>
      <w:bookmarkEnd w:id="0"/>
    </w:p>
    <w:p w:rsidR="00310408" w:rsidRDefault="00310408" w:rsidP="00867879">
      <w:pPr>
        <w:rPr>
          <w:sz w:val="28"/>
          <w:szCs w:val="28"/>
        </w:rPr>
      </w:pPr>
      <w:r w:rsidRPr="001C7AA2">
        <w:rPr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Eşeysiz üremenin çeşitlerini yazınız</w:t>
      </w:r>
      <w:r w:rsidRPr="001C7AA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310408" w:rsidRDefault="00310408" w:rsidP="00867879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3)</w:t>
      </w:r>
      <w:r w:rsidRPr="00867879">
        <w:rPr>
          <w:sz w:val="24"/>
          <w:szCs w:val="24"/>
        </w:rPr>
        <w:t>Aşağıdaki terimleri kısaca açıklayınız.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310408" w:rsidRDefault="00310408" w:rsidP="0086787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</w:t>
      </w:r>
      <w:r w:rsidRPr="00965D58">
        <w:rPr>
          <w:sz w:val="24"/>
          <w:szCs w:val="24"/>
        </w:rPr>
        <w:t>Yumurta,Sperm, Zigot, Döllenme</w:t>
      </w:r>
      <w:r w:rsidRPr="00867879">
        <w:rPr>
          <w:b/>
          <w:bCs/>
          <w:sz w:val="24"/>
          <w:szCs w:val="24"/>
        </w:rPr>
        <w:t>:</w:t>
      </w:r>
    </w:p>
    <w:p w:rsidR="00310408" w:rsidRDefault="00310408" w:rsidP="0086787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</w:t>
      </w:r>
      <w:r w:rsidRPr="001C7AA2">
        <w:rPr>
          <w:sz w:val="24"/>
          <w:szCs w:val="24"/>
        </w:rPr>
        <w:t>Menstrual döngünün evrelerini yazınız.</w:t>
      </w:r>
      <w:r>
        <w:rPr>
          <w:b/>
          <w:bCs/>
          <w:sz w:val="24"/>
          <w:szCs w:val="24"/>
        </w:rPr>
        <w:t xml:space="preserve"> (10P)</w:t>
      </w:r>
    </w:p>
    <w:p w:rsidR="00310408" w:rsidRPr="00B5009A" w:rsidRDefault="00310408" w:rsidP="00B5009A">
      <w:pPr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5)</w:t>
      </w:r>
      <w:r w:rsidRPr="00B5009A">
        <w:rPr>
          <w:sz w:val="24"/>
          <w:szCs w:val="24"/>
          <w:lang w:eastAsia="tr-TR"/>
        </w:rPr>
        <w:t>Aşağıdan uygun kelimeleri seçerek cümlelerdeki noktalı yerlere yazınız.</w:t>
      </w:r>
      <w:r>
        <w:rPr>
          <w:sz w:val="24"/>
          <w:szCs w:val="24"/>
          <w:lang w:eastAsia="tr-TR"/>
        </w:rPr>
        <w:t xml:space="preserve"> </w:t>
      </w:r>
      <w:r>
        <w:rPr>
          <w:b/>
          <w:bCs/>
          <w:sz w:val="24"/>
          <w:szCs w:val="24"/>
          <w:lang w:eastAsia="tr-TR"/>
        </w:rPr>
        <w:t>(25P</w:t>
      </w:r>
      <w:r w:rsidRPr="00B5009A">
        <w:rPr>
          <w:b/>
          <w:bCs/>
          <w:sz w:val="24"/>
          <w:szCs w:val="24"/>
          <w:lang w:eastAsia="tr-TR"/>
        </w:rPr>
        <w:t xml:space="preserve">) </w:t>
      </w:r>
    </w:p>
    <w:p w:rsidR="00310408" w:rsidRDefault="00310408" w:rsidP="00B5009A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( sinapsis, cross-</w:t>
      </w:r>
      <w:r w:rsidRPr="00B5009A">
        <w:rPr>
          <w:sz w:val="24"/>
          <w:szCs w:val="24"/>
          <w:lang w:eastAsia="tr-TR"/>
        </w:rPr>
        <w:t>over,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partenogenez,</w:t>
      </w:r>
      <w:r>
        <w:rPr>
          <w:sz w:val="24"/>
          <w:szCs w:val="24"/>
          <w:lang w:eastAsia="tr-TR"/>
        </w:rPr>
        <w:t xml:space="preserve"> mitoz bölünme, </w:t>
      </w:r>
      <w:r w:rsidRPr="00B5009A">
        <w:rPr>
          <w:sz w:val="24"/>
          <w:szCs w:val="24"/>
          <w:lang w:eastAsia="tr-TR"/>
        </w:rPr>
        <w:t>tetrat,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mayoz bölünme,</w:t>
      </w:r>
      <w:r>
        <w:rPr>
          <w:sz w:val="24"/>
          <w:szCs w:val="24"/>
          <w:lang w:eastAsia="tr-TR"/>
        </w:rPr>
        <w:t xml:space="preserve"> her yönde</w:t>
      </w:r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enine, boyuna</w:t>
      </w:r>
      <w:r w:rsidRPr="00B5009A">
        <w:rPr>
          <w:sz w:val="24"/>
          <w:szCs w:val="24"/>
          <w:lang w:eastAsia="tr-TR"/>
        </w:rPr>
        <w:t>)</w:t>
      </w:r>
    </w:p>
    <w:p w:rsidR="00310408" w:rsidRPr="00B5009A" w:rsidRDefault="00310408" w:rsidP="00965D58">
      <w:pPr>
        <w:spacing w:after="0" w:line="240" w:lineRule="auto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a-</w:t>
      </w:r>
      <w:r w:rsidRPr="00B5009A">
        <w:rPr>
          <w:sz w:val="24"/>
          <w:szCs w:val="24"/>
          <w:lang w:eastAsia="tr-TR"/>
        </w:rPr>
        <w:t xml:space="preserve"> Homolog kromozomları yan yana gelerek oluşturduğu dörtlü kromatit grubuna…………………denir</w:t>
      </w:r>
    </w:p>
    <w:p w:rsidR="00310408" w:rsidRPr="00B5009A" w:rsidRDefault="00310408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b-</w:t>
      </w:r>
      <w:r w:rsidRPr="00B5009A">
        <w:rPr>
          <w:sz w:val="24"/>
          <w:szCs w:val="24"/>
          <w:lang w:eastAsia="tr-TR"/>
        </w:rPr>
        <w:t xml:space="preserve"> Eşeysiz bölünmenin esasını ………………………………………oluşturur.</w:t>
      </w:r>
    </w:p>
    <w:p w:rsidR="00310408" w:rsidRDefault="00310408" w:rsidP="00965D58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c-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Amip ……………….….,öğlena …………………..ve paremesyum ………….bö</w:t>
      </w:r>
      <w:r>
        <w:rPr>
          <w:sz w:val="24"/>
          <w:szCs w:val="24"/>
          <w:lang w:eastAsia="tr-TR"/>
        </w:rPr>
        <w:t>lünür.</w:t>
      </w:r>
    </w:p>
    <w:p w:rsidR="00310408" w:rsidRPr="00B5009A" w:rsidRDefault="00310408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d-</w:t>
      </w:r>
      <w:r w:rsidRPr="00B5009A">
        <w:rPr>
          <w:sz w:val="24"/>
          <w:szCs w:val="24"/>
          <w:lang w:eastAsia="tr-TR"/>
        </w:rPr>
        <w:t xml:space="preserve"> Döllenmemiş yumurtadan erkek bireyler oluşturulmasına …………………………..denir.</w:t>
      </w:r>
    </w:p>
    <w:p w:rsidR="00310408" w:rsidRPr="00B5009A" w:rsidRDefault="00310408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e-</w:t>
      </w:r>
      <w:r w:rsidRPr="00B5009A">
        <w:rPr>
          <w:sz w:val="24"/>
          <w:szCs w:val="24"/>
          <w:lang w:eastAsia="tr-TR"/>
        </w:rPr>
        <w:t>.</w:t>
      </w:r>
      <w:r w:rsidRPr="00965D58"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Sporlar ve polenler ………………………………………….ile oluşur.</w:t>
      </w:r>
    </w:p>
    <w:p w:rsidR="00310408" w:rsidRPr="00094F92" w:rsidRDefault="00310408" w:rsidP="00094F9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</w:rPr>
        <w:t>f-</w:t>
      </w:r>
      <w:r>
        <w:rPr>
          <w:b/>
          <w:bCs/>
          <w:sz w:val="24"/>
          <w:szCs w:val="24"/>
        </w:rPr>
        <w:t xml:space="preserve"> </w:t>
      </w:r>
      <w:r w:rsidRPr="00B5009A">
        <w:rPr>
          <w:b/>
          <w:bCs/>
          <w:sz w:val="24"/>
          <w:szCs w:val="24"/>
        </w:rPr>
        <w:t xml:space="preserve"> </w:t>
      </w:r>
      <w:r w:rsidRPr="00B5009A">
        <w:rPr>
          <w:sz w:val="24"/>
          <w:szCs w:val="24"/>
          <w:lang w:eastAsia="tr-TR"/>
        </w:rPr>
        <w:t>Kromozomlar arasındaki gen alış verişine………………………………….. denir.</w:t>
      </w:r>
    </w:p>
    <w:p w:rsidR="00310408" w:rsidRPr="005F63CF" w:rsidRDefault="00310408" w:rsidP="00625C12">
      <w:pPr>
        <w:tabs>
          <w:tab w:val="left" w:pos="8910"/>
        </w:tabs>
        <w:autoSpaceDE w:val="0"/>
        <w:autoSpaceDN w:val="0"/>
        <w:adjustRightInd w:val="0"/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6)</w:t>
      </w:r>
      <w:r w:rsidRPr="005F63CF">
        <w:rPr>
          <w:sz w:val="24"/>
          <w:szCs w:val="24"/>
          <w:lang w:eastAsia="tr-TR"/>
        </w:rPr>
        <w:t>Aşağıdaki soruları</w:t>
      </w:r>
      <w:r>
        <w:rPr>
          <w:sz w:val="24"/>
          <w:szCs w:val="24"/>
          <w:lang w:eastAsia="tr-TR"/>
        </w:rPr>
        <w:t xml:space="preserve"> kısaca</w:t>
      </w:r>
      <w:r w:rsidRPr="005F63CF">
        <w:rPr>
          <w:sz w:val="24"/>
          <w:szCs w:val="24"/>
          <w:lang w:eastAsia="tr-TR"/>
        </w:rPr>
        <w:t xml:space="preserve"> cevaplayınız</w:t>
      </w:r>
      <w:r>
        <w:rPr>
          <w:sz w:val="24"/>
          <w:szCs w:val="24"/>
          <w:lang w:eastAsia="tr-TR"/>
        </w:rPr>
        <w:t xml:space="preserve">. </w:t>
      </w:r>
      <w:r w:rsidRPr="00A62E02">
        <w:rPr>
          <w:b/>
          <w:bCs/>
          <w:sz w:val="24"/>
          <w:szCs w:val="24"/>
          <w:lang w:eastAsia="tr-TR"/>
        </w:rPr>
        <w:t>(</w:t>
      </w:r>
      <w:r>
        <w:rPr>
          <w:b/>
          <w:bCs/>
          <w:sz w:val="24"/>
          <w:szCs w:val="24"/>
          <w:lang w:eastAsia="tr-TR"/>
        </w:rPr>
        <w:t>20P</w:t>
      </w:r>
      <w:r w:rsidRPr="00A62E02">
        <w:rPr>
          <w:b/>
          <w:bCs/>
          <w:sz w:val="24"/>
          <w:szCs w:val="24"/>
          <w:lang w:eastAsia="tr-TR"/>
        </w:rPr>
        <w:t>)</w:t>
      </w:r>
      <w:r>
        <w:rPr>
          <w:b/>
          <w:bCs/>
          <w:sz w:val="24"/>
          <w:szCs w:val="24"/>
          <w:lang w:eastAsia="tr-TR"/>
        </w:rPr>
        <w:tab/>
      </w:r>
    </w:p>
    <w:p w:rsidR="00310408" w:rsidRPr="005F63CF" w:rsidRDefault="00310408" w:rsidP="005F63C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r w:rsidRPr="00A62E02">
        <w:rPr>
          <w:b/>
          <w:bCs/>
          <w:sz w:val="24"/>
          <w:szCs w:val="24"/>
          <w:lang w:eastAsia="tr-TR"/>
        </w:rPr>
        <w:t>a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 xml:space="preserve">Bitkilerde ve hayvanlarda sitoplazma bölünmesi nasıl gerçekleşir? </w:t>
      </w:r>
    </w:p>
    <w:p w:rsidR="00310408" w:rsidRPr="005F63CF" w:rsidRDefault="00310408" w:rsidP="005F63CF">
      <w:pPr>
        <w:spacing w:after="0" w:line="240" w:lineRule="auto"/>
        <w:rPr>
          <w:sz w:val="24"/>
          <w:szCs w:val="24"/>
          <w:lang w:eastAsia="tr-TR"/>
        </w:rPr>
      </w:pPr>
      <w:r w:rsidRPr="00A62E02">
        <w:rPr>
          <w:b/>
          <w:bCs/>
          <w:sz w:val="24"/>
          <w:szCs w:val="24"/>
          <w:lang w:eastAsia="tr-TR"/>
        </w:rPr>
        <w:t xml:space="preserve"> b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Yumurta hücresi ile yumu</w:t>
      </w:r>
      <w:r>
        <w:rPr>
          <w:sz w:val="24"/>
          <w:szCs w:val="24"/>
          <w:lang w:eastAsia="tr-TR"/>
        </w:rPr>
        <w:t xml:space="preserve">rta </w:t>
      </w:r>
      <w:r w:rsidRPr="005F63CF">
        <w:rPr>
          <w:sz w:val="24"/>
          <w:szCs w:val="24"/>
          <w:lang w:eastAsia="tr-TR"/>
        </w:rPr>
        <w:t xml:space="preserve">ana </w:t>
      </w:r>
      <w:r>
        <w:rPr>
          <w:sz w:val="24"/>
          <w:szCs w:val="24"/>
          <w:lang w:eastAsia="tr-TR"/>
        </w:rPr>
        <w:t>hücresi kaç kromozomludur?</w:t>
      </w:r>
      <w:r w:rsidRPr="005F63CF">
        <w:rPr>
          <w:sz w:val="24"/>
          <w:szCs w:val="24"/>
          <w:lang w:eastAsia="tr-TR"/>
        </w:rPr>
        <w:t xml:space="preserve"> </w:t>
      </w:r>
    </w:p>
    <w:p w:rsidR="00310408" w:rsidRDefault="00310408" w:rsidP="005F63CF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r w:rsidRPr="00A62E02">
        <w:rPr>
          <w:b/>
          <w:bCs/>
          <w:sz w:val="24"/>
          <w:szCs w:val="24"/>
          <w:lang w:eastAsia="tr-TR"/>
        </w:rPr>
        <w:t>c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Mayoz bölünmenin hangi evrel</w:t>
      </w:r>
      <w:r>
        <w:rPr>
          <w:sz w:val="24"/>
          <w:szCs w:val="24"/>
          <w:lang w:eastAsia="tr-TR"/>
        </w:rPr>
        <w:t>eri mitoz bölünmeye benzer?</w:t>
      </w:r>
    </w:p>
    <w:p w:rsidR="00310408" w:rsidRPr="005F63CF" w:rsidRDefault="00310408" w:rsidP="005F63CF">
      <w:pPr>
        <w:spacing w:after="0" w:line="240" w:lineRule="auto"/>
        <w:rPr>
          <w:sz w:val="24"/>
          <w:szCs w:val="24"/>
          <w:lang w:eastAsia="tr-TR"/>
        </w:rPr>
      </w:pPr>
      <w:r w:rsidRPr="005F63CF">
        <w:rPr>
          <w:sz w:val="24"/>
          <w:szCs w:val="24"/>
          <w:lang w:eastAsia="tr-TR"/>
        </w:rPr>
        <w:t xml:space="preserve"> </w:t>
      </w:r>
      <w:r w:rsidRPr="00A62E02">
        <w:rPr>
          <w:b/>
          <w:bCs/>
          <w:sz w:val="24"/>
          <w:szCs w:val="24"/>
          <w:lang w:eastAsia="tr-TR"/>
        </w:rPr>
        <w:t>d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Mayoz bölünmenin en uzun ve en karışık evresi hangisid</w:t>
      </w:r>
      <w:r>
        <w:rPr>
          <w:sz w:val="24"/>
          <w:szCs w:val="24"/>
          <w:lang w:eastAsia="tr-TR"/>
        </w:rPr>
        <w:t>ir?</w:t>
      </w:r>
    </w:p>
    <w:p w:rsidR="00310408" w:rsidRDefault="00310408" w:rsidP="005F63CF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7)</w:t>
      </w:r>
      <w:r w:rsidRPr="00A62E02">
        <w:rPr>
          <w:sz w:val="24"/>
          <w:szCs w:val="24"/>
        </w:rPr>
        <w:t>Kromozom sayısı 2n=36 olan bir hücre arka arkaya 5 mitoz bölünme geçirirse kaç hücre oluşur?(</w:t>
      </w:r>
      <w:r>
        <w:rPr>
          <w:b/>
          <w:bCs/>
          <w:sz w:val="24"/>
          <w:szCs w:val="24"/>
        </w:rPr>
        <w:t>5P)</w:t>
      </w:r>
    </w:p>
    <w:p w:rsidR="00310408" w:rsidRDefault="00310408" w:rsidP="00695414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62E02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16                    </w:t>
      </w:r>
      <w:r w:rsidRPr="00A62E02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24                    </w:t>
      </w:r>
      <w:r w:rsidRPr="00A62E0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32                     </w:t>
      </w:r>
      <w:r w:rsidRPr="00A62E0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64                     </w:t>
      </w:r>
      <w:r w:rsidRPr="00A62E02">
        <w:rPr>
          <w:b/>
          <w:bCs/>
          <w:sz w:val="24"/>
          <w:szCs w:val="24"/>
        </w:rPr>
        <w:t>E)</w:t>
      </w:r>
      <w:r>
        <w:rPr>
          <w:sz w:val="24"/>
          <w:szCs w:val="24"/>
        </w:rPr>
        <w:t xml:space="preserve"> 72</w:t>
      </w:r>
    </w:p>
    <w:p w:rsidR="00310408" w:rsidRDefault="00310408" w:rsidP="00A62E02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8)</w:t>
      </w:r>
      <w:r w:rsidRPr="00094F92">
        <w:rPr>
          <w:sz w:val="24"/>
          <w:szCs w:val="24"/>
        </w:rPr>
        <w:t>Aşağıdakilerden hangisi dişi üreme sisteminin bölümlerinden biri değildir?</w:t>
      </w:r>
      <w:r>
        <w:rPr>
          <w:b/>
          <w:bCs/>
          <w:sz w:val="24"/>
          <w:szCs w:val="24"/>
        </w:rPr>
        <w:t xml:space="preserve"> (5P)</w:t>
      </w:r>
    </w:p>
    <w:p w:rsidR="00310408" w:rsidRDefault="00310408" w:rsidP="00094F92">
      <w:pPr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94F92">
        <w:rPr>
          <w:b/>
          <w:bCs/>
          <w:sz w:val="24"/>
          <w:szCs w:val="24"/>
        </w:rPr>
        <w:t>A)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Yumurtalık           </w:t>
      </w:r>
      <w:r w:rsidRPr="00094F92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Vajina              </w:t>
      </w:r>
      <w:r w:rsidRPr="00094F9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Rahim               </w:t>
      </w:r>
      <w:r w:rsidRPr="00094F9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Testisler           </w:t>
      </w:r>
      <w:r w:rsidRPr="00094F92">
        <w:rPr>
          <w:b/>
          <w:bCs/>
          <w:sz w:val="24"/>
          <w:szCs w:val="24"/>
        </w:rPr>
        <w:t>E)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Yumurta kanalı</w:t>
      </w:r>
    </w:p>
    <w:p w:rsidR="00310408" w:rsidRDefault="00310408" w:rsidP="00094F92">
      <w:pPr>
        <w:rPr>
          <w:b/>
          <w:bCs/>
          <w:sz w:val="24"/>
          <w:szCs w:val="24"/>
        </w:rPr>
      </w:pPr>
      <w:r w:rsidRPr="00094F92">
        <w:rPr>
          <w:b/>
          <w:bCs/>
          <w:sz w:val="24"/>
          <w:szCs w:val="24"/>
        </w:rPr>
        <w:t>9)</w:t>
      </w:r>
      <w:r w:rsidRPr="00FE7840">
        <w:rPr>
          <w:sz w:val="24"/>
          <w:szCs w:val="24"/>
        </w:rPr>
        <w:t>Aşağıdaki canlılardan hangisi rejenerasyonla üreyebilir?</w:t>
      </w:r>
      <w:r>
        <w:rPr>
          <w:b/>
          <w:bCs/>
          <w:sz w:val="24"/>
          <w:szCs w:val="24"/>
        </w:rPr>
        <w:t xml:space="preserve"> (5P)</w:t>
      </w:r>
    </w:p>
    <w:p w:rsidR="00310408" w:rsidRDefault="00310408" w:rsidP="00094F9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A) </w:t>
      </w:r>
      <w:r w:rsidRPr="00DE33A9">
        <w:rPr>
          <w:sz w:val="24"/>
          <w:szCs w:val="24"/>
        </w:rPr>
        <w:t xml:space="preserve">Fil </w:t>
      </w:r>
      <w:r>
        <w:rPr>
          <w:b/>
          <w:bCs/>
          <w:sz w:val="24"/>
          <w:szCs w:val="24"/>
        </w:rPr>
        <w:t xml:space="preserve">               B) </w:t>
      </w:r>
      <w:r w:rsidRPr="00DE33A9">
        <w:rPr>
          <w:sz w:val="24"/>
          <w:szCs w:val="24"/>
        </w:rPr>
        <w:t>Deniz yıldızı</w:t>
      </w:r>
      <w:r>
        <w:rPr>
          <w:b/>
          <w:bCs/>
          <w:sz w:val="24"/>
          <w:szCs w:val="24"/>
        </w:rPr>
        <w:t xml:space="preserve">            C) </w:t>
      </w:r>
      <w:r w:rsidRPr="00DE33A9">
        <w:rPr>
          <w:sz w:val="24"/>
          <w:szCs w:val="24"/>
        </w:rPr>
        <w:t xml:space="preserve">İnsan  </w:t>
      </w:r>
      <w:r>
        <w:rPr>
          <w:b/>
          <w:bCs/>
          <w:sz w:val="24"/>
          <w:szCs w:val="24"/>
        </w:rPr>
        <w:t xml:space="preserve">            D) </w:t>
      </w:r>
      <w:r w:rsidRPr="00DE33A9">
        <w:rPr>
          <w:sz w:val="24"/>
          <w:szCs w:val="24"/>
        </w:rPr>
        <w:t>Kertenkele</w:t>
      </w:r>
      <w:r>
        <w:rPr>
          <w:b/>
          <w:bCs/>
          <w:sz w:val="24"/>
          <w:szCs w:val="24"/>
        </w:rPr>
        <w:t xml:space="preserve">          E) </w:t>
      </w:r>
      <w:r>
        <w:rPr>
          <w:sz w:val="24"/>
          <w:szCs w:val="24"/>
        </w:rPr>
        <w:t xml:space="preserve">Arı               </w:t>
      </w:r>
      <w:r w:rsidRPr="00695414">
        <w:rPr>
          <w:b/>
          <w:bCs/>
          <w:sz w:val="24"/>
          <w:szCs w:val="24"/>
        </w:rPr>
        <w:t xml:space="preserve"> </w:t>
      </w:r>
    </w:p>
    <w:p w:rsidR="00310408" w:rsidRPr="00965D58" w:rsidRDefault="00310408" w:rsidP="00965D58">
      <w:pPr>
        <w:ind w:left="6372" w:firstLine="708"/>
        <w:rPr>
          <w:rFonts w:ascii="Monotype Corsiva" w:hAnsi="Monotype Corsiva" w:cs="Monotype Corsiva"/>
          <w:b/>
          <w:bCs/>
          <w:sz w:val="28"/>
          <w:szCs w:val="28"/>
        </w:rPr>
      </w:pPr>
      <w:r w:rsidRPr="00965D58">
        <w:rPr>
          <w:rFonts w:ascii="Monotype Corsiva" w:hAnsi="Monotype Corsiva" w:cs="Monotype Corsiva"/>
          <w:b/>
          <w:bCs/>
          <w:sz w:val="28"/>
          <w:szCs w:val="28"/>
        </w:rPr>
        <w:t>BAŞARILAR…</w:t>
      </w:r>
    </w:p>
    <w:sectPr w:rsidR="00310408" w:rsidRPr="00965D58" w:rsidSect="00094F92">
      <w:headerReference w:type="default" r:id="rId7"/>
      <w:footerReference w:type="default" r:id="rId8"/>
      <w:pgSz w:w="11906" w:h="16838" w:code="9"/>
      <w:pgMar w:top="454" w:right="720" w:bottom="454" w:left="720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408" w:rsidRDefault="00310408" w:rsidP="00695414">
      <w:pPr>
        <w:spacing w:after="0" w:line="240" w:lineRule="auto"/>
      </w:pPr>
      <w:r>
        <w:separator/>
      </w:r>
    </w:p>
  </w:endnote>
  <w:endnote w:type="continuationSeparator" w:id="1">
    <w:p w:rsidR="00310408" w:rsidRDefault="00310408" w:rsidP="0069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408" w:rsidRPr="005051C5" w:rsidRDefault="00310408" w:rsidP="005051C5">
    <w:pPr>
      <w:pStyle w:val="Footer"/>
      <w:rPr>
        <w:rFonts w:ascii="Times New Roman" w:hAnsi="Times New Roman" w:cs="Times New Roman"/>
        <w:i/>
        <w:iCs/>
        <w:sz w:val="24"/>
        <w:szCs w:val="24"/>
      </w:rPr>
    </w:pPr>
    <w:r w:rsidRPr="005051C5"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</w:t>
    </w:r>
    <w:r w:rsidRPr="005051C5">
      <w:rPr>
        <w:rStyle w:val="Strong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nlış Bildiğin Yold</w:t>
    </w:r>
    <w:r w:rsidRPr="005051C5">
      <w:rPr>
        <w:rStyle w:val="Strong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; Herkesle Yürüyeceğine, Doğru Bildiğin Yold</w:t>
    </w:r>
    <w:r w:rsidRPr="005051C5">
      <w:rPr>
        <w:rStyle w:val="Strong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; Tek B</w:t>
    </w:r>
    <w:r w:rsidRPr="005051C5">
      <w:rPr>
        <w:rStyle w:val="Strong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şın</w:t>
    </w:r>
    <w:r w:rsidRPr="005051C5">
      <w:rPr>
        <w:rStyle w:val="Strong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>
      <w:rPr>
        <w:rStyle w:val="Strong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Yürü.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408" w:rsidRDefault="00310408" w:rsidP="00695414">
      <w:pPr>
        <w:spacing w:after="0" w:line="240" w:lineRule="auto"/>
      </w:pPr>
      <w:r>
        <w:separator/>
      </w:r>
    </w:p>
  </w:footnote>
  <w:footnote w:type="continuationSeparator" w:id="1">
    <w:p w:rsidR="00310408" w:rsidRDefault="00310408" w:rsidP="00695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408" w:rsidRDefault="00310408">
    <w:pPr>
      <w:pStyle w:val="Header"/>
    </w:pPr>
    <w:r>
      <w:rPr>
        <w:rStyle w:val="Strong"/>
        <w:rFonts w:ascii="Trebuchet MS" w:hAnsi="Trebuchet MS" w:cs="Trebuchet MS"/>
        <w:color w:val="000000"/>
        <w:sz w:val="20"/>
        <w:szCs w:val="20"/>
        <w:shd w:val="clear" w:color="auto" w:fill="FFFFFF"/>
      </w:rPr>
      <w:t>Pahalı Parfümleri Bir Kenara Bırakın İnsan Güven Kokmalı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094"/>
    <w:multiLevelType w:val="hybridMultilevel"/>
    <w:tmpl w:val="C1849DF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4BB"/>
    <w:rsid w:val="00094F92"/>
    <w:rsid w:val="001C7AA2"/>
    <w:rsid w:val="001D0C12"/>
    <w:rsid w:val="002B225E"/>
    <w:rsid w:val="00310408"/>
    <w:rsid w:val="003C44BB"/>
    <w:rsid w:val="003E49D1"/>
    <w:rsid w:val="0041136B"/>
    <w:rsid w:val="0047217D"/>
    <w:rsid w:val="005051C5"/>
    <w:rsid w:val="00537289"/>
    <w:rsid w:val="00555427"/>
    <w:rsid w:val="005D509D"/>
    <w:rsid w:val="005E1F20"/>
    <w:rsid w:val="005F63CF"/>
    <w:rsid w:val="00625C12"/>
    <w:rsid w:val="006830B2"/>
    <w:rsid w:val="00695414"/>
    <w:rsid w:val="00721E2C"/>
    <w:rsid w:val="007564B3"/>
    <w:rsid w:val="007D608A"/>
    <w:rsid w:val="00867879"/>
    <w:rsid w:val="008857D2"/>
    <w:rsid w:val="00965D58"/>
    <w:rsid w:val="00A010CA"/>
    <w:rsid w:val="00A62E02"/>
    <w:rsid w:val="00A6379F"/>
    <w:rsid w:val="00AD4FC6"/>
    <w:rsid w:val="00B317D0"/>
    <w:rsid w:val="00B5009A"/>
    <w:rsid w:val="00CA082B"/>
    <w:rsid w:val="00D76E4D"/>
    <w:rsid w:val="00D86B09"/>
    <w:rsid w:val="00DE33A9"/>
    <w:rsid w:val="00EE3F99"/>
    <w:rsid w:val="00EF6CC2"/>
    <w:rsid w:val="00F7021A"/>
    <w:rsid w:val="00FE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21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95414"/>
  </w:style>
  <w:style w:type="paragraph" w:styleId="Footer">
    <w:name w:val="footer"/>
    <w:basedOn w:val="Normal"/>
    <w:link w:val="Footer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95414"/>
  </w:style>
  <w:style w:type="table" w:styleId="TableGrid">
    <w:name w:val="Table Grid"/>
    <w:basedOn w:val="TableNormal"/>
    <w:uiPriority w:val="99"/>
    <w:rsid w:val="00EE3F99"/>
    <w:pPr>
      <w:spacing w:after="160" w:line="259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5051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300</Words>
  <Characters>1713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2015/2016 EĞİTİM ÖĞRETİM YILI ZÜBEYDE HANIM MESLEKİ VE TEKNİK ANADOLU LİSESİ 10</dc:title>
  <dc:subject/>
  <dc:creator>sorubak.com; emre d</dc:creator>
  <cp:keywords>sorubak.com</cp:keywords>
  <dc:description/>
  <cp:lastModifiedBy>edanur</cp:lastModifiedBy>
  <cp:revision>3</cp:revision>
  <dcterms:created xsi:type="dcterms:W3CDTF">2015-11-15T19:27:00Z</dcterms:created>
  <dcterms:modified xsi:type="dcterms:W3CDTF">2016-11-13T21:47:00Z</dcterms:modified>
  <cp:category>sorubak.com</cp:category>
</cp:coreProperties>
</file>