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870"/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93"/>
        <w:gridCol w:w="4088"/>
        <w:gridCol w:w="1036"/>
        <w:gridCol w:w="1445"/>
        <w:gridCol w:w="1264"/>
      </w:tblGrid>
      <w:tr w:rsidR="008B3487" w:rsidRPr="00C15606">
        <w:trPr>
          <w:trHeight w:val="236"/>
        </w:trPr>
        <w:tc>
          <w:tcPr>
            <w:tcW w:w="26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2E03D5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  <w:r>
              <w:rPr>
                <w:noProof/>
              </w:rPr>
              <w:pict>
                <v:rect id="Dikdörtgen 6" o:spid="_x0000_s1026" style="position:absolute;margin-left:16pt;margin-top:15.75pt;width:90.75pt;height:15.75pt;z-index:251653120;visibility:visible">
                  <v:textbox>
                    <w:txbxContent>
                      <w:p w:rsidR="008B3487" w:rsidRPr="00AC0E21" w:rsidRDefault="008B3487" w:rsidP="006069A6">
                        <w:pPr>
                          <w:rPr>
                            <w:rFonts w:ascii="Verdana" w:hAnsi="Verdana" w:cs="Verdana"/>
                            <w:b/>
                            <w:bCs/>
                            <w:sz w:val="14"/>
                            <w:szCs w:val="14"/>
                          </w:rPr>
                        </w:pPr>
                        <w:r w:rsidRPr="00AC0E21">
                          <w:rPr>
                            <w:rFonts w:ascii="Verdana" w:hAnsi="Verdana" w:cs="Verdana"/>
                            <w:b/>
                            <w:bCs/>
                            <w:sz w:val="14"/>
                            <w:szCs w:val="14"/>
                          </w:rPr>
                          <w:t>Ertuğrul Gazi</w:t>
                        </w:r>
                      </w:p>
                    </w:txbxContent>
                  </v:textbox>
                </v:rect>
              </w:pict>
            </w:r>
            <w:r w:rsidRPr="008846B4">
              <w:rPr>
                <w:rFonts w:ascii="Narkisim" w:cs="Narkisim" w:hint="cs"/>
                <w:b/>
                <w:bCs/>
                <w:noProof/>
                <w:sz w:val="20"/>
                <w:szCs w:val="20"/>
                <w:lang w:bidi="he-I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alt="images" style="width:128.25pt;height:71.25pt;visibility:visible">
                  <v:imagedata r:id="rId7" o:title=""/>
                </v:shape>
              </w:pict>
            </w:r>
          </w:p>
        </w:tc>
        <w:tc>
          <w:tcPr>
            <w:tcW w:w="40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993110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2016-2017 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E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Ğİ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M- </w:t>
            </w:r>
            <w:r w:rsidRPr="00C15606">
              <w:rPr>
                <w:rFonts w:ascii="Narkisim" w:hAnsi="Narkisim" w:cs="Narkisim" w:hint="cs"/>
                <w:b/>
                <w:bCs/>
                <w:color w:val="000000"/>
                <w:sz w:val="20"/>
                <w:szCs w:val="20"/>
                <w:lang w:bidi="he-IL"/>
              </w:rPr>
              <w:t>Ö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Ğ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RET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M YILI</w:t>
            </w:r>
          </w:p>
          <w:p w:rsidR="008B3487" w:rsidRPr="00C15606" w:rsidRDefault="008B3487" w:rsidP="00993110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NUH MEHMET YAMANER</w:t>
            </w:r>
          </w:p>
          <w:p w:rsidR="008B3487" w:rsidRPr="00C15606" w:rsidRDefault="008B3487" w:rsidP="00993110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ANADOLU 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MAM HAT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P L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SES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                                                                                10.SINIF OSMANLI TAR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H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I. D</w:t>
            </w:r>
            <w:r w:rsidRPr="00C15606">
              <w:rPr>
                <w:rFonts w:ascii="Narkisim" w:hAnsi="Narkisim" w:cs="Narkisim" w:hint="cs"/>
                <w:b/>
                <w:bCs/>
                <w:color w:val="000000"/>
                <w:sz w:val="20"/>
                <w:szCs w:val="20"/>
                <w:lang w:bidi="he-IL"/>
              </w:rPr>
              <w:t>Ö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NEM</w:t>
            </w:r>
          </w:p>
          <w:p w:rsidR="008B3487" w:rsidRPr="00C15606" w:rsidRDefault="008B3487" w:rsidP="00993110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I. YAZILI SORULARI</w:t>
            </w:r>
          </w:p>
          <w:p w:rsidR="008B3487" w:rsidRPr="00C15606" w:rsidRDefault="008B3487" w:rsidP="00993110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A GURUBU</w:t>
            </w:r>
          </w:p>
        </w:tc>
        <w:tc>
          <w:tcPr>
            <w:tcW w:w="248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Ad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Soyad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:</w:t>
            </w:r>
          </w:p>
          <w:p w:rsidR="008B3487" w:rsidRPr="00C15606" w:rsidRDefault="008B3487" w:rsidP="00721A7B">
            <w:pPr>
              <w:rPr>
                <w:rFonts w:ascii="Narkisim" w:cs="Narkisim"/>
                <w:sz w:val="20"/>
                <w:szCs w:val="20"/>
                <w:lang w:bidi="he-IL"/>
              </w:rPr>
            </w:pPr>
          </w:p>
        </w:tc>
        <w:tc>
          <w:tcPr>
            <w:tcW w:w="12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6069A6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04.12.2016</w:t>
            </w:r>
          </w:p>
        </w:tc>
      </w:tr>
      <w:tr w:rsidR="008B3487" w:rsidRPr="00C15606">
        <w:trPr>
          <w:trHeight w:val="402"/>
        </w:trPr>
        <w:tc>
          <w:tcPr>
            <w:tcW w:w="269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481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12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Puan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:</w:t>
            </w:r>
          </w:p>
        </w:tc>
      </w:tr>
      <w:tr w:rsidR="008B3487" w:rsidRPr="00C15606">
        <w:trPr>
          <w:trHeight w:val="102"/>
        </w:trPr>
        <w:tc>
          <w:tcPr>
            <w:tcW w:w="26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0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f:</w:t>
            </w:r>
          </w:p>
        </w:tc>
        <w:tc>
          <w:tcPr>
            <w:tcW w:w="14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Numaras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2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21A7B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</w:tr>
    </w:tbl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4" o:spid="_x0000_s1027" style="position:absolute;flip:x;z-index:251638784;visibility:visible;mso-position-horizontal:center;mso-position-horizontal-relative:margin;mso-position-vertical-relative:text" from="0,44.65pt" to="2.25pt,716.65pt" strokeweight="1pt">
            <v:stroke joinstyle="miter"/>
            <w10:wrap anchorx="margin"/>
          </v:line>
        </w:pic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1)</w:t>
      </w:r>
    </w:p>
    <w:p w:rsidR="008B3487" w:rsidRPr="00C15606" w:rsidRDefault="008B3487" w:rsidP="00721A7B">
      <w:pPr>
        <w:pStyle w:val="ListParagraph"/>
        <w:ind w:left="825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* </w:t>
      </w:r>
      <w:r w:rsidRPr="00C15606">
        <w:rPr>
          <w:rFonts w:ascii="Narkisim" w:hAnsi="Narkisim" w:cs="Narkisim"/>
          <w:sz w:val="20"/>
          <w:szCs w:val="20"/>
          <w:lang w:bidi="he-IL"/>
        </w:rPr>
        <w:t>Orhan Bey taraf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ndan fethedilmi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olup ba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kent buraya ta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nm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21A7B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    *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pek sanayisinin merkezi konumundaki bu b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lgenin fethiyle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gelirleri.</w: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zellikleri verilmi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b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lge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dakilerden hangisidir? </w:t>
      </w:r>
    </w:p>
    <w:p w:rsidR="008B3487" w:rsidRPr="00C15606" w:rsidRDefault="008B3487" w:rsidP="00721A7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Edirne       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znik  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Bursa     </w:t>
      </w:r>
    </w:p>
    <w:p w:rsidR="008B3487" w:rsidRPr="00C15606" w:rsidRDefault="008B3487" w:rsidP="00721A7B">
      <w:pPr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13" o:spid="_x0000_s1028" style="position:absolute;z-index:251639808;visibility:visible" from="-36pt,15.95pt" to="234.75pt,17.45pt" strokecolor="#4a7ebb"/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Ankara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zmir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2)Osmanl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Devleti’nin, Kurulu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color w:val="000000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nemi’nde ger</w:t>
      </w:r>
      <w:r w:rsidRPr="00C15606">
        <w:rPr>
          <w:rFonts w:ascii="Narkisim" w:hAnsi="Narkisim" w:cs="Narkisim" w:hint="cs"/>
          <w:b/>
          <w:bCs/>
          <w:color w:val="000000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ekle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tirdi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i,</w:t>
      </w:r>
    </w:p>
    <w:p w:rsidR="008B3487" w:rsidRPr="00C15606" w:rsidRDefault="008B3487" w:rsidP="00721A7B">
      <w:pPr>
        <w:rPr>
          <w:rFonts w:ascii="Narkisim" w:cs="Narkisim"/>
          <w:i/>
          <w:i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I-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T</w:t>
      </w:r>
      <w:r w:rsidRPr="00C15606">
        <w:rPr>
          <w:rFonts w:ascii="Narkisim" w:hAnsi="Narkisim" w:cs="Narkisim" w:hint="cs"/>
          <w:color w:val="000000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rk Beyliklerini egemenlik alt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na alma</w:t>
      </w:r>
    </w:p>
    <w:p w:rsidR="008B3487" w:rsidRPr="00C15606" w:rsidRDefault="008B3487" w:rsidP="00721A7B">
      <w:pPr>
        <w:rPr>
          <w:rFonts w:ascii="Narkisim" w:cs="Narkisim"/>
          <w:i/>
          <w:i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II-     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Rumeli’de fetih hareketlerine y</w:t>
      </w:r>
      <w:r w:rsidRPr="00C15606">
        <w:rPr>
          <w:rFonts w:ascii="Narkisim" w:hAnsi="Narkisim" w:cs="Narkisim" w:hint="cs"/>
          <w:color w:val="000000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nelme</w:t>
      </w:r>
    </w:p>
    <w:p w:rsidR="008B3487" w:rsidRPr="00C15606" w:rsidRDefault="008B3487" w:rsidP="00721A7B">
      <w:pPr>
        <w:rPr>
          <w:rFonts w:ascii="Narkisim" w:cs="Narkisim"/>
          <w:b/>
          <w:b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III-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Marmara Denizi k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y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 xml:space="preserve"> fethetme 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Faaliyetlerinden hangilerinin Bizans 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mparatorlu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u’nurahats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z etti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 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u w:val="single"/>
          <w:lang w:bidi="he-IL"/>
        </w:rPr>
        <w:t>savunulabilir?</w:t>
      </w:r>
    </w:p>
    <w:p w:rsidR="008B3487" w:rsidRPr="00C15606" w:rsidRDefault="008B3487" w:rsidP="00721A7B">
      <w:pPr>
        <w:rPr>
          <w:rFonts w:ascii="Narkisim" w:cs="Narkisim"/>
          <w:b/>
          <w:bCs/>
          <w:color w:val="000000"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II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III  </w:t>
      </w:r>
    </w:p>
    <w:p w:rsidR="008B3487" w:rsidRPr="00C15606" w:rsidRDefault="008B3487" w:rsidP="00721A7B">
      <w:pPr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>
        <w:rPr>
          <w:noProof/>
        </w:rPr>
        <w:pict>
          <v:line id="Düz Bağlayıcı 14" o:spid="_x0000_s1029" style="position:absolute;flip:y;z-index:251640832;visibility:visible;mso-position-horizontal-relative:page" from="24pt,14.4pt" to="292.5pt,14.4pt" strokecolor="#4a7ebb">
            <w10:wrap anchorx="page"/>
          </v:line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 ve II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II ve III</w:t>
      </w:r>
    </w:p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3) 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Devleti’nin ilk kez donanma g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 sahip olmas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sa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layan geli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me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hangisidir?</w: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sz w:val="20"/>
          <w:szCs w:val="20"/>
          <w:lang w:bidi="he-IL"/>
        </w:rPr>
        <w:t>Bursa’n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fethi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sz w:val="20"/>
          <w:szCs w:val="20"/>
          <w:lang w:bidi="he-IL"/>
        </w:rPr>
        <w:t>Ni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bolu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‘n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kazan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sz w:val="20"/>
          <w:szCs w:val="20"/>
          <w:lang w:bidi="he-IL"/>
        </w:rPr>
        <w:t>Edirne’nin fethedilmesi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sz w:val="20"/>
          <w:szCs w:val="20"/>
          <w:lang w:bidi="he-IL"/>
        </w:rPr>
        <w:t>KaresiO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ullar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i’nin egemenlik alt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 al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zmit’in fethedilmesi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15" o:spid="_x0000_s1030" style="position:absolute;flip:y;z-index:251641856;visibility:visible" from="-33.75pt,6.3pt" to="240.75pt,7.05pt" strokecolor="#4a7ebb"/>
        </w:pict>
      </w:r>
    </w:p>
    <w:p w:rsidR="008B3487" w:rsidRPr="00C15606" w:rsidRDefault="008B3487" w:rsidP="00BF0D13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4)</w:t>
      </w:r>
      <w:r w:rsidRPr="00C15606"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Dersimizde Okunan Haberlerden: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Birle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Milletler (BM</w:t>
      </w:r>
      <w:r w:rsidRPr="00C15606">
        <w:rPr>
          <w:rFonts w:ascii="Narkisim" w:hAnsi="Narkisim" w:cs="Narkisim"/>
          <w:i/>
          <w:iCs/>
          <w:sz w:val="20"/>
          <w:szCs w:val="20"/>
          <w:u w:val="single"/>
          <w:lang w:bidi="he-IL"/>
        </w:rPr>
        <w:t>)</w:t>
      </w:r>
      <w:r w:rsidRPr="00C15606">
        <w:rPr>
          <w:rFonts w:ascii="Narkisim" w:hAnsi="Narkisim"/>
          <w:b/>
          <w:bCs/>
          <w:i/>
          <w:iCs/>
          <w:sz w:val="20"/>
          <w:szCs w:val="20"/>
          <w:u w:val="single"/>
          <w:lang w:bidi="he-IL"/>
        </w:rPr>
        <w:t>”</w:t>
      </w:r>
      <w:r w:rsidRPr="002A2996">
        <w:rPr>
          <w:rFonts w:ascii="Calibri Light" w:hAnsi="Calibri Light" w:cs="Calibri Light"/>
          <w:b/>
          <w:bCs/>
          <w:i/>
          <w:iCs/>
          <w:sz w:val="20"/>
          <w:szCs w:val="20"/>
          <w:u w:val="single"/>
        </w:rPr>
        <w:t>İKLİM DEĞİŞİKLİĞİ</w:t>
      </w:r>
      <w:r w:rsidRPr="00C15606">
        <w:rPr>
          <w:rFonts w:ascii="Narkisim" w:hAnsi="Narkisim"/>
          <w:b/>
          <w:bCs/>
          <w:i/>
          <w:iCs/>
          <w:sz w:val="20"/>
          <w:szCs w:val="20"/>
          <w:u w:val="single"/>
          <w:lang w:bidi="he-IL"/>
        </w:rPr>
        <w:t>”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Taraflar Konferans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2A2996">
        <w:rPr>
          <w:rFonts w:ascii="Narkisim" w:hAnsi="Narkisim" w:cs="Narkisim"/>
          <w:b/>
          <w:bCs/>
          <w:lang w:bidi="he-IL"/>
        </w:rPr>
        <w:t>2015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nerede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.</w:t>
      </w:r>
    </w:p>
    <w:p w:rsidR="008B3487" w:rsidRDefault="008B3487" w:rsidP="00BF0D13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F0D13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993110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21" o:spid="_x0000_s1031" style="position:absolute;left:0;text-align:left;z-index:251650048;visibility:visible" from="-33.35pt,11.55pt" to="238.15pt,11.55pt" strokecolor="#5b9bd5" strokeweight=".5pt">
            <v:stroke joinstyle="miter"/>
          </v:line>
        </w:pict>
      </w:r>
    </w:p>
    <w:p w:rsidR="008B3487" w:rsidRDefault="008B3487" w:rsidP="00993110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993110">
      <w:pPr>
        <w:shd w:val="clear" w:color="auto" w:fill="FFFFFF"/>
        <w:ind w:right="72"/>
        <w:jc w:val="both"/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5) 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nemi’nde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ld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m Bayezid ‘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n halifeden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Sultan-</w:t>
      </w:r>
      <w:r w:rsidRPr="00C15606">
        <w:rPr>
          <w:rFonts w:ascii="Calibri" w:hAnsi="Calibri" w:cs="Calibri"/>
          <w:i/>
          <w:iCs/>
          <w:sz w:val="20"/>
          <w:szCs w:val="20"/>
        </w:rPr>
        <w:t>ıİ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klimi Rum “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unvan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almas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dakilerden hangisinin </w:t>
      </w:r>
      <w:r w:rsidRPr="00C15606"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sonucudur?</w:t>
      </w:r>
    </w:p>
    <w:p w:rsidR="008B3487" w:rsidRPr="00C15606" w:rsidRDefault="008B3487" w:rsidP="003D188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3D188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yenilgiye u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rat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n </w:t>
      </w:r>
    </w:p>
    <w:p w:rsidR="008B3487" w:rsidRPr="00C15606" w:rsidRDefault="008B3487" w:rsidP="003D188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Edirne’nin fethedilmesinin </w:t>
      </w:r>
    </w:p>
    <w:p w:rsidR="008B3487" w:rsidRPr="00C15606" w:rsidRDefault="008B3487" w:rsidP="003D188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C15606">
        <w:rPr>
          <w:rFonts w:ascii="Narkisim" w:hAnsi="Narkisim" w:cs="Narkisim"/>
          <w:sz w:val="20"/>
          <w:szCs w:val="20"/>
          <w:lang w:bidi="he-IL"/>
        </w:rPr>
        <w:t>Anadolu Hisar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’n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in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a edilmesinin </w:t>
      </w:r>
    </w:p>
    <w:p w:rsidR="008B3487" w:rsidRPr="00C15606" w:rsidRDefault="008B3487" w:rsidP="003D188B">
      <w:pPr>
        <w:shd w:val="clear" w:color="auto" w:fill="FFFFFF"/>
        <w:ind w:left="180" w:right="72" w:firstLine="180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Timur Anadolu’ya girmesinin</w:t>
      </w:r>
    </w:p>
    <w:p w:rsidR="008B3487" w:rsidRPr="00C15606" w:rsidRDefault="008B3487" w:rsidP="003D188B">
      <w:pPr>
        <w:shd w:val="clear" w:color="auto" w:fill="FFFFFF"/>
        <w:ind w:left="180" w:right="72" w:firstLine="180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sz w:val="20"/>
          <w:szCs w:val="20"/>
          <w:lang w:bidi="he-IL"/>
        </w:rPr>
        <w:t>Anadolu Beylerbeyli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inin kurulmas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</w:p>
    <w:p w:rsidR="008B3487" w:rsidRPr="00C15606" w:rsidRDefault="008B3487" w:rsidP="00721A7B">
      <w:pPr>
        <w:shd w:val="clear" w:color="auto" w:fill="FFFFFF"/>
        <w:ind w:left="180" w:right="72" w:firstLine="180"/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F0D13">
      <w:pPr>
        <w:jc w:val="right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(eturk)</w:t>
      </w:r>
    </w:p>
    <w:p w:rsidR="008B3487" w:rsidRPr="00C15606" w:rsidRDefault="008B3487" w:rsidP="005B4CC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6)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I-  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lk kez Yeni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eri Oca</w:t>
      </w:r>
      <w:r w:rsidRPr="00C15606">
        <w:rPr>
          <w:rFonts w:ascii="Calibri" w:hAnsi="Calibri" w:cs="Calibri"/>
          <w:i/>
          <w:iCs/>
          <w:sz w:val="20"/>
          <w:szCs w:val="20"/>
        </w:rPr>
        <w:t>ğı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kurdu</w:t>
      </w:r>
    </w:p>
    <w:p w:rsidR="008B3487" w:rsidRPr="00C15606" w:rsidRDefault="008B3487" w:rsidP="005B4CCB">
      <w:pPr>
        <w:rPr>
          <w:rFonts w:asci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II- 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lk kez T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mar Sistemi uygulanmaya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</w:p>
    <w:p w:rsidR="008B3487" w:rsidRPr="00C15606" w:rsidRDefault="008B3487" w:rsidP="005B4CC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III- Rumeli Beylerbeyli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 kuruldu</w:t>
      </w:r>
    </w:p>
    <w:p w:rsidR="008B3487" w:rsidRPr="00C15606" w:rsidRDefault="008B3487" w:rsidP="00E63951">
      <w:pPr>
        <w:jc w:val="both"/>
        <w:rPr>
          <w:rFonts w:asci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metindeki faaliyetleri y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ten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kimdir?</w:t>
      </w:r>
    </w:p>
    <w:p w:rsidR="008B3487" w:rsidRPr="00C15606" w:rsidRDefault="008B3487" w:rsidP="00E63951">
      <w:pPr>
        <w:jc w:val="both"/>
        <w:rPr>
          <w:rFonts w:asci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Ertu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rul Gazi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 Murat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I.Bayezid</w:t>
      </w:r>
    </w:p>
    <w:p w:rsidR="008B3487" w:rsidRPr="00C15606" w:rsidRDefault="008B3487" w:rsidP="00E63951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Orhan Bey</w:t>
      </w:r>
    </w:p>
    <w:p w:rsidR="008B3487" w:rsidRPr="00C15606" w:rsidRDefault="008B3487" w:rsidP="00721A7B">
      <w:pPr>
        <w:rPr>
          <w:rFonts w:ascii="Narkisim" w:cs="Narkisim"/>
          <w:i/>
          <w:iCs/>
          <w:sz w:val="20"/>
          <w:szCs w:val="20"/>
          <w:lang w:bidi="he-IL"/>
        </w:rPr>
      </w:pPr>
      <w:r>
        <w:rPr>
          <w:noProof/>
        </w:rPr>
        <w:pict>
          <v:line id="Düz Bağlayıcı 5" o:spid="_x0000_s1032" style="position:absolute;z-index:251643904;visibility:visible" from="-10.1pt,5.3pt" to="266.65pt,6.05pt" strokecolor="#4a7ebb"/>
        </w:pict>
      </w:r>
    </w:p>
    <w:p w:rsidR="008B3487" w:rsidRPr="00C15606" w:rsidRDefault="008B3487" w:rsidP="00C15606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7)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Devleti’nin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neminde, Anadolu’nun T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rk Siyasi Birli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ini par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alayan,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”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Y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 Bayezid ve Timur”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aras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 yap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lan Sava</w:t>
      </w:r>
      <w:r w:rsidRPr="00C15606">
        <w:rPr>
          <w:rFonts w:ascii="Calibri" w:hAnsi="Calibri" w:cs="Calibri"/>
          <w:b/>
          <w:bCs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ad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nedir? Yaz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z. </w:t>
      </w:r>
    </w:p>
    <w:p w:rsidR="008B3487" w:rsidRPr="00C15606" w:rsidRDefault="008B3487" w:rsidP="00E63951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E63951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22" o:spid="_x0000_s1033" style="position:absolute;left:0;text-align:left;z-index:251642880;visibility:visible;mso-position-horizontal-relative:margin" from="250.5pt,6.65pt" to="533.25pt,6.65pt" strokecolor="#4a7ebb">
            <w10:wrap anchorx="margin"/>
          </v:line>
        </w:pict>
      </w:r>
    </w:p>
    <w:p w:rsidR="008B3487" w:rsidRPr="00C15606" w:rsidRDefault="008B3487" w:rsidP="00E63951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8)  Bilin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li gen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, Tarihini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renmelidir! Sizce neden? Yorumlay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z.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27" o:spid="_x0000_s1034" style="position:absolute;flip:y;z-index:251651072;visibility:visible" from="-10.1pt,4.25pt" to="271.15pt,5pt" strokecolor="#4a7ebb"/>
        </w:pict>
      </w:r>
    </w:p>
    <w:p w:rsidR="008B3487" w:rsidRPr="00C15606" w:rsidRDefault="008B3487" w:rsidP="00EB0112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9)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ndan hangisinin tahta oturmas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yla on bir 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 s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ren Fetret Devri sona ermi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ve devlet bir nevi yeniden kurulmu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tur?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EB0112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I.Bayezid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II. 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Ertu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rul Gazi                 </w:t>
      </w:r>
    </w:p>
    <w:p w:rsidR="008B3487" w:rsidRPr="00C15606" w:rsidRDefault="008B3487" w:rsidP="00EB0112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EB0112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Orhan Bey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2" o:spid="_x0000_s1035" style="position:absolute;z-index:251652096;visibility:visible" from="-13.85pt,11.2pt" to="271.15pt,11.2pt" strokecolor="#4a7ebb"/>
        </w:pict>
      </w:r>
    </w:p>
    <w:p w:rsidR="008B3487" w:rsidRPr="00C15606" w:rsidRDefault="008B3487" w:rsidP="00397912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397912">
      <w:pPr>
        <w:shd w:val="clear" w:color="auto" w:fill="FFFFFF"/>
        <w:ind w:right="72"/>
        <w:jc w:val="both"/>
        <w:rPr>
          <w:rFonts w:ascii="Narkisim" w:cs="Narkisim"/>
          <w:b/>
          <w:bCs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10)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Devleti XIV. ve XV. Y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zy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llarda 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rlar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bat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nl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h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zla geni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lemi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tir.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 bu durumun d</w:t>
      </w:r>
      <w:r w:rsidRPr="00C15606">
        <w:rPr>
          <w:rFonts w:ascii="Calibri" w:hAnsi="Calibri" w:cs="Calibri"/>
          <w:b/>
          <w:bCs/>
          <w:sz w:val="20"/>
          <w:szCs w:val="20"/>
        </w:rPr>
        <w:t>ış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siyasetteki </w:t>
      </w:r>
      <w:r w:rsidRPr="00C37177">
        <w:rPr>
          <w:rFonts w:ascii="Narkisim" w:hAnsi="Narkisim" w:cs="Narkisim"/>
          <w:b/>
          <w:bCs/>
          <w:u w:val="single"/>
          <w:lang w:bidi="he-IL"/>
        </w:rPr>
        <w:t>sonu</w:t>
      </w:r>
      <w:r w:rsidRPr="00C37177">
        <w:rPr>
          <w:rFonts w:ascii="Narkisim" w:hAnsi="Narkisim" w:cs="Narkisim" w:hint="cs"/>
          <w:b/>
          <w:bCs/>
          <w:u w:val="single"/>
          <w:lang w:bidi="he-IL"/>
        </w:rPr>
        <w:t>ç</w:t>
      </w:r>
      <w:r w:rsidRPr="00C37177">
        <w:rPr>
          <w:rFonts w:ascii="Narkisim" w:hAnsi="Narkisim" w:cs="Narkisim"/>
          <w:b/>
          <w:bCs/>
          <w:u w:val="single"/>
          <w:lang w:bidi="he-IL"/>
        </w:rPr>
        <w:t>lar</w:t>
      </w:r>
      <w:r w:rsidRPr="00C37177">
        <w:rPr>
          <w:rFonts w:ascii="Calibri" w:hAnsi="Calibri" w:cs="Calibri"/>
          <w:b/>
          <w:bCs/>
          <w:u w:val="single"/>
        </w:rPr>
        <w:t>ı</w:t>
      </w:r>
      <w:r w:rsidRPr="00C37177">
        <w:rPr>
          <w:rFonts w:ascii="Narkisim" w:hAnsi="Narkisim" w:cs="Narkisim"/>
          <w:b/>
          <w:bCs/>
          <w:u w:val="single"/>
          <w:lang w:bidi="he-IL"/>
        </w:rPr>
        <w:t>ndan biridir</w:t>
      </w:r>
      <w:r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?</w:t>
      </w:r>
    </w:p>
    <w:p w:rsidR="008B3487" w:rsidRPr="00C15606" w:rsidRDefault="008B3487" w:rsidP="00397912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397912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Te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kilatlanma 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al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malar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ger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ekle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tirilmesi</w:t>
      </w:r>
    </w:p>
    <w:p w:rsidR="008B3487" w:rsidRPr="00C15606" w:rsidRDefault="008B3487" w:rsidP="00397912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C15606">
        <w:rPr>
          <w:rFonts w:ascii="Narkisim" w:hAnsi="Narkisim" w:cs="Narkisim"/>
          <w:sz w:val="20"/>
          <w:szCs w:val="20"/>
          <w:lang w:bidi="he-IL"/>
        </w:rPr>
        <w:t>Ulusal k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lt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 anlay</w:t>
      </w:r>
      <w:r w:rsidRPr="00C15606">
        <w:rPr>
          <w:rFonts w:ascii="Calibri" w:hAnsi="Calibri" w:cs="Calibri"/>
          <w:sz w:val="20"/>
          <w:szCs w:val="20"/>
        </w:rPr>
        <w:t>ışı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g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üç</w:t>
      </w:r>
      <w:r w:rsidRPr="00C15606">
        <w:rPr>
          <w:rFonts w:ascii="Narkisim" w:hAnsi="Narkisim" w:cs="Narkisim"/>
          <w:sz w:val="20"/>
          <w:szCs w:val="20"/>
          <w:lang w:bidi="he-IL"/>
        </w:rPr>
        <w:t>lenmesi</w:t>
      </w:r>
    </w:p>
    <w:p w:rsidR="008B3487" w:rsidRPr="00C15606" w:rsidRDefault="008B3487" w:rsidP="00397912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Devleti’ne kar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ittifak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kurulmas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397912">
      <w:pPr>
        <w:shd w:val="clear" w:color="auto" w:fill="FFFFFF"/>
        <w:ind w:left="180" w:right="72" w:firstLine="180"/>
        <w:jc w:val="both"/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Devleti’nin g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mr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k gelirinin artmas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397912">
      <w:pPr>
        <w:shd w:val="clear" w:color="auto" w:fill="FFFFFF"/>
        <w:ind w:left="180" w:right="72" w:firstLine="180"/>
        <w:jc w:val="both"/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sz w:val="20"/>
          <w:szCs w:val="20"/>
          <w:lang w:bidi="he-IL"/>
        </w:rPr>
        <w:t>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zenli bir isk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â</w:t>
      </w:r>
      <w:r w:rsidRPr="00C15606">
        <w:rPr>
          <w:rFonts w:ascii="Narkisim" w:hAnsi="Narkisim" w:cs="Narkisim"/>
          <w:sz w:val="20"/>
          <w:szCs w:val="20"/>
          <w:lang w:bidi="he-IL"/>
        </w:rPr>
        <w:t>n siyasetinin uygulanmas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397912">
      <w:pPr>
        <w:shd w:val="clear" w:color="auto" w:fill="FFFFFF"/>
        <w:ind w:left="180" w:right="72" w:firstLine="180"/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1" o:spid="_x0000_s1036" style="position:absolute;left:0;text-align:left;z-index:251654144;visibility:visible" from="-14.6pt,6.75pt" to="274.9pt,6.75pt" strokecolor="#4a7ebb"/>
        </w:pict>
      </w:r>
    </w:p>
    <w:p w:rsidR="008B3487" w:rsidRDefault="008B3487" w:rsidP="00D17D2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D17D2F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11)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hangisinin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'n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neminde Balkanlarda Ha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 ile yapt</w:t>
      </w:r>
      <w:r w:rsidRPr="00C15606">
        <w:rPr>
          <w:rFonts w:ascii="Calibri" w:hAnsi="Calibri" w:cs="Calibri"/>
          <w:b/>
          <w:bCs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lardan oldu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u savunulamaz?</w:t>
      </w:r>
    </w:p>
    <w:p w:rsidR="008B3487" w:rsidRPr="00C15606" w:rsidRDefault="008B3487" w:rsidP="00D17D2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D17D2F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B) 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I. Kosova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 </w:t>
      </w:r>
      <w:r w:rsidRPr="00C15606">
        <w:rPr>
          <w:rFonts w:ascii="Narkisim" w:hAnsi="Narkisim" w:cs="Narkisim"/>
          <w:sz w:val="20"/>
          <w:szCs w:val="20"/>
          <w:lang w:bidi="he-IL"/>
        </w:rPr>
        <w:t>II. Kosova</w:t>
      </w:r>
    </w:p>
    <w:p w:rsidR="008B3487" w:rsidRPr="00C15606" w:rsidRDefault="008B3487" w:rsidP="00D17D2F">
      <w:pPr>
        <w:rPr>
          <w:rFonts w:ascii="Narkisim" w:hAnsi="Narkisim" w:cs="Narkisim"/>
          <w:sz w:val="20"/>
          <w:szCs w:val="20"/>
          <w:lang w:bidi="he-IL"/>
        </w:rPr>
      </w:pPr>
    </w:p>
    <w:p w:rsidR="008B3487" w:rsidRDefault="008B3487" w:rsidP="00D17D2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D17D2F">
      <w:pPr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Varna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E) </w:t>
      </w:r>
      <w:r w:rsidRPr="00C15606">
        <w:rPr>
          <w:rFonts w:ascii="Narkisim" w:hAnsi="Narkisim" w:cs="Narkisim"/>
          <w:sz w:val="20"/>
          <w:szCs w:val="20"/>
          <w:lang w:bidi="he-IL"/>
        </w:rPr>
        <w:t>Moha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Meydan Sava</w:t>
      </w:r>
      <w:r w:rsidRPr="00C15606">
        <w:rPr>
          <w:rFonts w:ascii="Calibri" w:hAnsi="Calibri" w:cs="Calibri"/>
          <w:sz w:val="20"/>
          <w:szCs w:val="20"/>
        </w:rPr>
        <w:t>şı</w:t>
      </w:r>
    </w:p>
    <w:p w:rsidR="008B3487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721A7B">
      <w:pPr>
        <w:rPr>
          <w:rFonts w:ascii="Narkisim" w:cs="Narkisim"/>
          <w:b/>
          <w:bCs/>
          <w:noProof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12)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kavramlar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klay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z.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 N</w:t>
      </w:r>
      <w:r w:rsidRPr="00C15606">
        <w:rPr>
          <w:rFonts w:ascii="Calibri" w:hAnsi="Calibri" w:cs="Calibri"/>
          <w:b/>
          <w:bCs/>
          <w:sz w:val="20"/>
          <w:szCs w:val="20"/>
        </w:rPr>
        <w:t>İĞ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BOLU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I:</w: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 FETRET DEVR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:</w: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SK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Â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POL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KASI:</w:t>
      </w: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21A7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EHZADE: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18" o:spid="_x0000_s1037" style="position:absolute;flip:y;z-index:251644928;visibility:visible" from="-30.75pt,13.2pt" to="249.75pt,13.2pt" strokecolor="#5b9bd5" strokeweight=".5pt">
            <v:stroke joinstyle="miter"/>
          </v:line>
        </w:pict>
      </w:r>
    </w:p>
    <w:p w:rsidR="008B3487" w:rsidRPr="00C15606" w:rsidRDefault="008B3487" w:rsidP="00B50CBE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50CBE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13)</w:t>
      </w:r>
      <w:r w:rsidRPr="00C15606">
        <w:rPr>
          <w:rFonts w:ascii="Narkisim" w:hAnsi="Narkisim"/>
          <w:sz w:val="20"/>
          <w:szCs w:val="20"/>
          <w:lang w:bidi="he-IL"/>
        </w:rPr>
        <w:t>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Orhan Bey d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neminde Bursa al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narak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kent yap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i/>
          <w:iCs/>
          <w:sz w:val="20"/>
          <w:szCs w:val="20"/>
        </w:rPr>
        <w:t>ış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, daha sonra ise Rumeli’ye ge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ilerek, Tekirda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, 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orlu, Malkara fethedilmi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tir. Bu fethedilen yerlere ise Mo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ol bask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ndan ka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an T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rkmenler yerle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tirilmi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tir.”</w:t>
      </w:r>
      <w:r w:rsidRPr="00C15606">
        <w:rPr>
          <w:rFonts w:ascii="Narkisim" w:cs="Narkisim"/>
          <w:sz w:val="20"/>
          <w:szCs w:val="20"/>
          <w:lang w:bidi="he-IL"/>
        </w:rPr>
        <w:br/>
      </w:r>
    </w:p>
    <w:p w:rsidR="008B3487" w:rsidRPr="00C15606" w:rsidRDefault="008B3487" w:rsidP="009E4C17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bilgilere g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re;</w:t>
      </w:r>
    </w:p>
    <w:p w:rsidR="008B3487" w:rsidRPr="00C15606" w:rsidRDefault="008B3487" w:rsidP="00B50CBE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 xml:space="preserve">  I- Devletin merkezinin de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i,    </w:t>
      </w:r>
    </w:p>
    <w:p w:rsidR="008B3487" w:rsidRPr="00C15606" w:rsidRDefault="008B3487" w:rsidP="00B50CBE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> II- Rumeli’de T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rkle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me s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recinin ba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sz w:val="20"/>
          <w:szCs w:val="20"/>
          <w:lang w:bidi="he-IL"/>
        </w:rPr>
        <w:t>,</w:t>
      </w:r>
    </w:p>
    <w:p w:rsidR="008B3487" w:rsidRPr="00C15606" w:rsidRDefault="008B3487" w:rsidP="00B50CBE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> III-S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ngeni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ledi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   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yarg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ndan hangilerine ula</w:t>
      </w:r>
      <w:r w:rsidRPr="00C15606">
        <w:rPr>
          <w:rFonts w:ascii="Calibri" w:hAnsi="Calibri" w:cs="Calibri"/>
          <w:b/>
          <w:bCs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labilir?  </w:t>
      </w:r>
    </w:p>
    <w:p w:rsidR="008B3487" w:rsidRPr="00C15606" w:rsidRDefault="008B3487" w:rsidP="00071461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071461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Narkisim" w:hAnsi="Narkisim" w:cs="Narkisim"/>
          <w:sz w:val="20"/>
          <w:szCs w:val="20"/>
          <w:lang w:bidi="he-IL"/>
        </w:rPr>
        <w:t>- Yaln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z I       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- I ve II         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</w:t>
      </w:r>
      <w:r w:rsidRPr="00C15606">
        <w:rPr>
          <w:rFonts w:ascii="Narkisim" w:hAnsi="Narkisim" w:cs="Narkisim"/>
          <w:sz w:val="20"/>
          <w:szCs w:val="20"/>
          <w:lang w:bidi="he-IL"/>
        </w:rPr>
        <w:t>- I ve III </w:t>
      </w:r>
    </w:p>
    <w:p w:rsidR="008B3487" w:rsidRPr="00C15606" w:rsidRDefault="008B3487" w:rsidP="00071461">
      <w:pPr>
        <w:rPr>
          <w:rFonts w:ascii="Narkisim" w:hAnsi="Narkisim" w:cs="Narkisim"/>
          <w:sz w:val="20"/>
          <w:szCs w:val="20"/>
          <w:lang w:bidi="he-IL"/>
        </w:rPr>
      </w:pPr>
    </w:p>
    <w:p w:rsidR="008B3487" w:rsidRPr="00C15606" w:rsidRDefault="008B3487" w:rsidP="00071461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 xml:space="preserve">                 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- II ve III           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</w:t>
      </w:r>
      <w:r w:rsidRPr="00C15606">
        <w:rPr>
          <w:rFonts w:ascii="Narkisim" w:hAnsi="Narkisim" w:cs="Narkisim"/>
          <w:sz w:val="20"/>
          <w:szCs w:val="20"/>
          <w:lang w:bidi="he-IL"/>
        </w:rPr>
        <w:t>- I, II ve III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</w:p>
    <w:p w:rsidR="008B3487" w:rsidRPr="00C15606" w:rsidRDefault="008B3487" w:rsidP="006877D3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7" o:spid="_x0000_s1038" style="position:absolute;left:0;text-align:left;z-index:251645952;visibility:visible" from="-43.5pt,.4pt" to="249pt,.4pt" strokecolor="#5b9bd5" strokeweight=".5pt">
            <v:stroke joinstyle="miter"/>
          </v:line>
        </w:pict>
      </w:r>
    </w:p>
    <w:p w:rsidR="008B3487" w:rsidRPr="00C15606" w:rsidRDefault="008B3487" w:rsidP="006877D3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14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ifadelerden do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ru olanlara ( D ), yanl</w:t>
      </w:r>
      <w:r w:rsidRPr="00C15606">
        <w:rPr>
          <w:rFonts w:ascii="Calibri" w:hAnsi="Calibri" w:cs="Calibri"/>
          <w:b/>
          <w:bCs/>
          <w:sz w:val="20"/>
          <w:szCs w:val="20"/>
        </w:rPr>
        <w:t>ış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olanlara ( Y ) yaz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z. </w:t>
      </w:r>
    </w:p>
    <w:p w:rsidR="008B3487" w:rsidRPr="00C15606" w:rsidRDefault="008B3487" w:rsidP="00E63951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A- (   ) </w:t>
      </w:r>
      <w:r w:rsidRPr="00C15606">
        <w:rPr>
          <w:rFonts w:ascii="Narkisim" w:hAnsi="Narkisim" w:cs="Narkisim"/>
          <w:sz w:val="20"/>
          <w:szCs w:val="20"/>
          <w:lang w:bidi="he-IL"/>
        </w:rPr>
        <w:t>Bursa Osman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ku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ancak Orhan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al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nabilmi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tir.</w:t>
      </w:r>
    </w:p>
    <w:p w:rsidR="008B3487" w:rsidRPr="00C15606" w:rsidRDefault="008B3487" w:rsidP="00E63951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B-(   ) </w:t>
      </w:r>
      <w:r w:rsidRPr="00C15606">
        <w:rPr>
          <w:rFonts w:ascii="Narkisim" w:hAnsi="Narkisim" w:cs="Narkisim"/>
          <w:sz w:val="20"/>
          <w:szCs w:val="20"/>
          <w:lang w:bidi="he-IL"/>
        </w:rPr>
        <w:t>Edirne, 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yla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topraklar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 kat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E63951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C- (  ) </w:t>
      </w:r>
      <w:r w:rsidRPr="00C15606">
        <w:rPr>
          <w:rFonts w:ascii="Narkisim" w:hAnsi="Narkisim" w:cs="Narkisim"/>
          <w:sz w:val="20"/>
          <w:szCs w:val="20"/>
          <w:lang w:bidi="he-IL"/>
        </w:rPr>
        <w:t>Timur, Ankara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’nda 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ehzade Musa’y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ka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r. </w:t>
      </w:r>
    </w:p>
    <w:p w:rsidR="008B3487" w:rsidRPr="00C15606" w:rsidRDefault="008B3487" w:rsidP="00E63951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D-( )“</w:t>
      </w:r>
      <w:r w:rsidRPr="00C15606">
        <w:rPr>
          <w:rFonts w:ascii="Narkisim" w:hAnsi="Narkisim" w:cs="Narkisim"/>
          <w:sz w:val="20"/>
          <w:szCs w:val="20"/>
          <w:lang w:bidi="he-IL"/>
        </w:rPr>
        <w:t>Sultan-</w:t>
      </w:r>
      <w:r w:rsidRPr="00C15606">
        <w:rPr>
          <w:rFonts w:ascii="Calibri" w:hAnsi="Calibri" w:cs="Calibri"/>
          <w:sz w:val="20"/>
          <w:szCs w:val="20"/>
        </w:rPr>
        <w:t>ıİ</w:t>
      </w:r>
      <w:r w:rsidRPr="00C15606">
        <w:rPr>
          <w:rFonts w:ascii="Narkisim" w:hAnsi="Narkisim" w:cs="Narkisim"/>
          <w:sz w:val="20"/>
          <w:szCs w:val="20"/>
          <w:lang w:bidi="he-IL"/>
        </w:rPr>
        <w:t>klimi Rum’’ unvan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I.Bayez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d kullanm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E63951">
      <w:pPr>
        <w:jc w:val="both"/>
        <w:rPr>
          <w:rFonts w:ascii="Narkisim" w:hAnsi="Narkisim" w:cs="Narkisim"/>
          <w:sz w:val="20"/>
          <w:szCs w:val="20"/>
          <w:lang w:bidi="he-IL"/>
        </w:rPr>
      </w:pPr>
    </w:p>
    <w:p w:rsidR="008B3487" w:rsidRPr="00C15606" w:rsidRDefault="008B3487" w:rsidP="001531BF">
      <w:pPr>
        <w:jc w:val="both"/>
        <w:rPr>
          <w:rFonts w:ascii="Narkisim" w:hAns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12" o:spid="_x0000_s1039" style="position:absolute;left:0;text-align:left;flip:y;z-index:251646976;visibility:visible" from="-30.75pt,33.3pt" to="248.25pt,33.3pt" strokecolor="#5b9bd5" strokeweight=".5pt">
            <v:stroke joinstyle="miter"/>
          </v:line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E-(  )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tarihinde ilk Divan Te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kilat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I.Murat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</w:p>
    <w:p w:rsidR="008B3487" w:rsidRPr="00C15606" w:rsidRDefault="008B3487" w:rsidP="009E4C17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9E4C17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15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lardan hangisi,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I. Murat'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n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lmesine ve saltanat de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ikli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ine neden olmu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tur?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B) </w:t>
      </w:r>
      <w:r w:rsidRPr="00C15606">
        <w:rPr>
          <w:rFonts w:ascii="Narkisim" w:hAnsi="Narkisim" w:cs="Narkisim"/>
          <w:sz w:val="20"/>
          <w:szCs w:val="20"/>
          <w:lang w:bidi="he-IL"/>
        </w:rPr>
        <w:t>I.Kosova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C) </w:t>
      </w:r>
      <w:r>
        <w:rPr>
          <w:rFonts w:ascii="Narkisim" w:hAnsi="Narkisim" w:cs="Narkisim"/>
          <w:sz w:val="20"/>
          <w:szCs w:val="20"/>
          <w:lang w:bidi="he-IL"/>
        </w:rPr>
        <w:t>Ankara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      D) </w:t>
      </w:r>
      <w:r w:rsidRPr="00C15606">
        <w:rPr>
          <w:rFonts w:ascii="Narkisim" w:hAnsi="Narkisim" w:cs="Narkisim"/>
          <w:sz w:val="20"/>
          <w:szCs w:val="20"/>
          <w:lang w:bidi="he-IL"/>
        </w:rPr>
        <w:t>Varna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E) </w:t>
      </w:r>
      <w:r w:rsidRPr="00C15606">
        <w:rPr>
          <w:rFonts w:ascii="Narkisim" w:hAnsi="Narkisim" w:cs="Narkisim"/>
          <w:sz w:val="20"/>
          <w:szCs w:val="20"/>
          <w:lang w:bidi="he-IL"/>
        </w:rPr>
        <w:t>Ni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bolu</w:t>
      </w: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1531B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</w:t>
      </w:r>
      <w:r>
        <w:rPr>
          <w:rFonts w:ascii="Narkisim" w:hAnsi="Narkisim" w:cs="Narkisim"/>
          <w:b/>
          <w:bCs/>
          <w:sz w:val="20"/>
          <w:szCs w:val="20"/>
          <w:lang w:bidi="he-IL"/>
        </w:rPr>
        <w:t>6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Bo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luklar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>
        <w:rPr>
          <w:rFonts w:ascii="Narkisim" w:hAnsi="Narkisim" w:cs="Narkisim"/>
          <w:b/>
          <w:bCs/>
          <w:sz w:val="20"/>
          <w:szCs w:val="20"/>
          <w:lang w:bidi="he-IL"/>
        </w:rPr>
        <w:t xml:space="preserve"> uygun ifadeler ile doldurunuz.</w:t>
      </w:r>
    </w:p>
    <w:p w:rsidR="008B3487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753F6F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20" o:spid="_x0000_s1040" style="position:absolute;flip:x;z-index:251649024;visibility:visible;mso-position-horizontal-relative:margin" from="249.65pt,-36.05pt" to="251.9pt,731.2pt" strokecolor="windowText" strokeweight="1pt">
            <v:stroke joinstyle="miter"/>
            <w10:wrap anchorx="margin"/>
          </v:line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A-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/>
          <w:sz w:val="20"/>
          <w:szCs w:val="20"/>
          <w:lang w:bidi="he-IL"/>
        </w:rPr>
        <w:t>…………………………………</w:t>
      </w:r>
      <w:r w:rsidRPr="00C15606">
        <w:rPr>
          <w:rFonts w:ascii="Narkisim" w:hAnsi="Narkisim" w:cs="Narkisim"/>
          <w:sz w:val="20"/>
          <w:szCs w:val="20"/>
          <w:lang w:bidi="he-IL"/>
        </w:rPr>
        <w:t>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ini ele ge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irince ilk kez donanma sahibi olmu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tur.</w:t>
      </w:r>
    </w:p>
    <w:p w:rsidR="008B3487" w:rsidRPr="00C15606" w:rsidRDefault="008B3487" w:rsidP="00D17D2F">
      <w:pPr>
        <w:jc w:val="both"/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2E03D5">
      <w:pPr>
        <w:pStyle w:val="NormalWeb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B-</w:t>
      </w:r>
      <w:r w:rsidRPr="00C15606">
        <w:rPr>
          <w:rFonts w:ascii="Narkisim" w:hAnsi="Narkisim" w:cs="Narkisim"/>
          <w:sz w:val="20"/>
          <w:szCs w:val="20"/>
          <w:lang w:bidi="he-IL"/>
        </w:rPr>
        <w:t>Orhan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ilk kurulan ordu ………… ve ………………..……’dir.</w:t>
      </w:r>
    </w:p>
    <w:p w:rsidR="008B3487" w:rsidRPr="00C15606" w:rsidRDefault="008B3487" w:rsidP="00721A7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2E03D5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C-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Devleti’nde ilk Top ……………………………..Sava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’nda kullan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2E03D5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D-</w:t>
      </w:r>
      <w:r w:rsidRPr="00C15606">
        <w:rPr>
          <w:rFonts w:ascii="Narkisim" w:hAnsi="Narkisim" w:cs="Narkisim"/>
          <w:sz w:val="20"/>
          <w:szCs w:val="20"/>
          <w:lang w:bidi="he-IL"/>
        </w:rPr>
        <w:t>Fetret Devrinden sonra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Devleti’ni 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kinci kez kuran Padi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ah ………………………………………..d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2E03D5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E-</w:t>
      </w:r>
      <w:r w:rsidRPr="00C15606">
        <w:rPr>
          <w:rFonts w:ascii="Narkisim" w:hAnsi="Narkisim" w:cs="Narkisim"/>
          <w:sz w:val="20"/>
          <w:szCs w:val="20"/>
          <w:lang w:bidi="he-IL"/>
        </w:rPr>
        <w:t>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zmece Mustafa isyan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/>
          <w:sz w:val="20"/>
          <w:szCs w:val="20"/>
          <w:lang w:bidi="he-IL"/>
        </w:rPr>
        <w:t>…………………………………</w:t>
      </w:r>
      <w:r w:rsidRPr="00C15606">
        <w:rPr>
          <w:rFonts w:ascii="Narkisim" w:hAnsi="Narkisim" w:cs="Narkisim"/>
          <w:sz w:val="20"/>
          <w:szCs w:val="20"/>
          <w:lang w:bidi="he-IL"/>
        </w:rPr>
        <w:t>..zaman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nda ortaya 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km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9" o:spid="_x0000_s1041" style="position:absolute;z-index:251648000;visibility:visible;mso-position-horizontal-relative:margin" from="256.5pt,.85pt" to="532.5pt,1.6pt" strokecolor="#5b9bd5" strokeweight=".5pt">
            <v:stroke joinstyle="miter"/>
            <w10:wrap anchorx="margin"/>
          </v:line>
        </w:pict>
      </w:r>
    </w:p>
    <w:p w:rsidR="008B3487" w:rsidRDefault="008B3487" w:rsidP="00163FAA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17)Osmanl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 ilk deniz sava</w:t>
      </w:r>
      <w:r w:rsidRPr="00163FAA">
        <w:rPr>
          <w:rFonts w:ascii="Calibri" w:hAnsi="Calibri" w:cs="Calibri"/>
          <w:b/>
          <w:bCs/>
          <w:sz w:val="20"/>
          <w:szCs w:val="20"/>
        </w:rPr>
        <w:t>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163FAA">
        <w:rPr>
          <w:rFonts w:ascii="Calibri" w:hAnsi="Calibri" w:cs="Calibri"/>
          <w:b/>
          <w:bCs/>
          <w:sz w:val="20"/>
          <w:szCs w:val="20"/>
        </w:rPr>
        <w:t>ş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163FAA">
        <w:rPr>
          <w:rFonts w:ascii="Calibri" w:hAnsi="Calibri" w:cs="Calibri"/>
          <w:b/>
          <w:bCs/>
          <w:sz w:val="20"/>
          <w:szCs w:val="20"/>
        </w:rPr>
        <w:t>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daki devletlerden hangisine kar</w:t>
      </w:r>
      <w:r w:rsidRPr="00163FAA">
        <w:rPr>
          <w:rFonts w:ascii="Calibri" w:hAnsi="Calibri" w:cs="Calibri"/>
          <w:b/>
          <w:bCs/>
          <w:sz w:val="20"/>
          <w:szCs w:val="20"/>
        </w:rPr>
        <w:t>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yapm</w:t>
      </w:r>
      <w:r w:rsidRPr="00163FAA">
        <w:rPr>
          <w:rFonts w:ascii="Calibri" w:hAnsi="Calibri" w:cs="Calibri"/>
          <w:b/>
          <w:bCs/>
          <w:sz w:val="20"/>
          <w:szCs w:val="20"/>
        </w:rPr>
        <w:t>ış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t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r?</w:t>
      </w:r>
    </w:p>
    <w:p w:rsidR="008B3487" w:rsidRDefault="008B3487" w:rsidP="00163FAA">
      <w:pPr>
        <w:rPr>
          <w:rFonts w:ascii="Narkisim" w:cs="Narkisim"/>
          <w:b/>
          <w:bCs/>
          <w:sz w:val="20"/>
          <w:szCs w:val="20"/>
          <w:lang w:bidi="he-IL"/>
        </w:rPr>
      </w:pPr>
      <w:r w:rsidRPr="00163FAA">
        <w:rPr>
          <w:rFonts w:ascii="Narkisim" w:cs="Narkisim"/>
          <w:b/>
          <w:bCs/>
          <w:sz w:val="20"/>
          <w:szCs w:val="20"/>
          <w:lang w:bidi="he-IL"/>
        </w:rPr>
        <w:br/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163FAA">
        <w:rPr>
          <w:rFonts w:ascii="Narkisim" w:hAnsi="Narkisim" w:cs="Narkisim"/>
          <w:sz w:val="20"/>
          <w:szCs w:val="20"/>
          <w:lang w:bidi="he-IL"/>
        </w:rPr>
        <w:t>Bulgaristan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163FAA">
        <w:rPr>
          <w:rFonts w:ascii="Narkisim" w:hAnsi="Narkisim" w:cs="Narkisim"/>
          <w:sz w:val="20"/>
          <w:szCs w:val="20"/>
          <w:lang w:bidi="he-IL"/>
        </w:rPr>
        <w:t>Arnavutluk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163FAA">
        <w:rPr>
          <w:rFonts w:ascii="Narkisim" w:hAnsi="Narkisim" w:cs="Narkisim"/>
          <w:sz w:val="20"/>
          <w:szCs w:val="20"/>
          <w:lang w:bidi="he-IL"/>
        </w:rPr>
        <w:t>Macaristan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     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br/>
      </w:r>
    </w:p>
    <w:p w:rsidR="008B3487" w:rsidRPr="00163FAA" w:rsidRDefault="008B3487" w:rsidP="00163FAA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163FAA">
        <w:rPr>
          <w:rFonts w:ascii="Narkisim" w:hAnsi="Narkisim" w:cs="Narkisim"/>
          <w:sz w:val="20"/>
          <w:szCs w:val="20"/>
          <w:lang w:bidi="he-IL"/>
        </w:rPr>
        <w:t>Venedik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163FAA">
        <w:rPr>
          <w:rFonts w:ascii="Narkisim" w:hAnsi="Narkisim" w:cs="Narkisim"/>
          <w:sz w:val="20"/>
          <w:szCs w:val="20"/>
          <w:lang w:bidi="he-IL"/>
        </w:rPr>
        <w:t xml:space="preserve">Bizans </w:t>
      </w:r>
      <w:r w:rsidRPr="00163FAA">
        <w:rPr>
          <w:rFonts w:ascii="Narkisim" w:cs="Narkisim"/>
          <w:b/>
          <w:bCs/>
          <w:sz w:val="20"/>
          <w:szCs w:val="20"/>
          <w:lang w:bidi="he-IL"/>
        </w:rPr>
        <w:t>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        </w:t>
      </w:r>
    </w:p>
    <w:p w:rsidR="008B3487" w:rsidRPr="00C15606" w:rsidRDefault="008B3487" w:rsidP="00721A7B">
      <w:pPr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10" o:spid="_x0000_s1042" style="position:absolute;z-index:251655168;visibility:visible" from="-4.5pt,11pt" to="273pt,11pt" strokecolor="#5b9bd5" strokeweight=".5pt">
            <v:stroke joinstyle="miter"/>
          </v:line>
        </w:pict>
      </w: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B64F4D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18) 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"Osmanl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Devleti, Ankara Sava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’ndan sonra bir s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re y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k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lma tehlikesi ya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am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r." diyen bir tarih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softHyphen/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ç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inin bu g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ne, 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dakilerden hangisi kan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 olarak </w:t>
      </w:r>
      <w:r w:rsidRPr="00B64F4D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g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u w:val="single"/>
          <w:shd w:val="clear" w:color="auto" w:fill="F5F5FF"/>
          <w:lang w:bidi="he-IL"/>
        </w:rPr>
        <w:t>ö</w:t>
      </w:r>
      <w:r w:rsidRPr="00B64F4D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sterilemez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?</w:t>
      </w:r>
    </w:p>
    <w:p w:rsidR="008B3487" w:rsidRPr="00B64F4D" w:rsidRDefault="008B3487" w:rsidP="00B64F4D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64F4D" w:rsidRDefault="008B3487" w:rsidP="00B64F4D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A) 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ehzadeler aras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nda taht kavgalar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 ba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la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softHyphen/>
        <w:t>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B64F4D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Anadolu Beylikleri'nin yeniden kurulmas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B64F4D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Devletin h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k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mdars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z kalmas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B64F4D">
      <w:pPr>
        <w:rPr>
          <w:rFonts w:ascii="Narkisim" w:hAnsi="Narkisim"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Devlet 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rlar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 b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y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k 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ö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l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çü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 daralmas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B64F4D">
      <w:pPr>
        <w:rPr>
          <w:rFonts w:ascii="Narkisim" w:hAnsi="Narkisim"/>
          <w:color w:val="000000"/>
          <w:sz w:val="20"/>
          <w:szCs w:val="20"/>
          <w:shd w:val="clear" w:color="auto" w:fill="F5F5FF"/>
        </w:rPr>
      </w:pPr>
      <w:r>
        <w:rPr>
          <w:noProof/>
        </w:rPr>
        <w:pict>
          <v:line id="Düz Bağlayıcı 11" o:spid="_x0000_s1043" style="position:absolute;flip:y;z-index:251656192;visibility:visible" from="-8.6pt,13.05pt" to="272.65pt,13.05pt" strokecolor="#5b9bd5" strokeweight=".5pt">
            <v:stroke joinstyle="miter"/>
          </v:line>
        </w:pic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İ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stanbul'un fethinin gecikmesi</w:t>
      </w: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A2697C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19)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 A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dakilerden hangisi, Kurulu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</w:t>
      </w:r>
      <w:r w:rsidRPr="00A2697C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nemi 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Padi</w:t>
      </w:r>
      <w:r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ahlar</w:t>
      </w:r>
      <w:r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ndan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biri </w:t>
      </w:r>
      <w:r w:rsidRPr="00A2697C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de</w:t>
      </w:r>
      <w:r w:rsidRPr="00A2697C">
        <w:rPr>
          <w:rFonts w:ascii="Calibri" w:hAnsi="Calibri"/>
          <w:b/>
          <w:bCs/>
          <w:color w:val="000000"/>
          <w:sz w:val="20"/>
          <w:szCs w:val="20"/>
          <w:u w:val="single"/>
          <w:shd w:val="clear" w:color="auto" w:fill="F5F5FF"/>
        </w:rPr>
        <w:t>ğ</w:t>
      </w:r>
      <w:r w:rsidRPr="00A2697C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ildir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?</w:t>
      </w:r>
    </w:p>
    <w:p w:rsidR="008B3487" w:rsidRPr="00A2697C" w:rsidRDefault="008B3487" w:rsidP="00A2697C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A2697C">
      <w:pPr>
        <w:pStyle w:val="ListParagraph"/>
        <w:numPr>
          <w:ilvl w:val="0"/>
          <w:numId w:val="7"/>
        </w:num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Osman Bey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Orhan Bey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I. Murat</w:t>
      </w:r>
    </w:p>
    <w:p w:rsidR="008B3487" w:rsidRPr="00A2697C" w:rsidRDefault="008B3487" w:rsidP="00BE7A5A">
      <w:pPr>
        <w:pStyle w:val="ListParagrap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A2697C" w:rsidRDefault="008B3487" w:rsidP="00A2697C">
      <w:pPr>
        <w:pStyle w:val="ListParagrap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A2697C" w:rsidRDefault="008B3487" w:rsidP="00A2697C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II. 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Mehmet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II. Murat</w:t>
      </w: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noProof/>
        </w:rPr>
        <w:pict>
          <v:line id="Düz Bağlayıcı 16" o:spid="_x0000_s1044" style="position:absolute;z-index:251657216;visibility:visible;mso-position-horizontal:right;mso-position-horizontal-relative:page" from="475.8pt,9.65pt" to="759.3pt,9.65pt" strokecolor="#5b9bd5" strokeweight=".5pt">
            <v:stroke joinstyle="miter"/>
            <w10:wrap anchorx="page"/>
          </v:line>
        </w:pict>
      </w: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20) 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Kurulu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</w:t>
      </w:r>
      <w:r w:rsidRPr="00BE7A5A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nemi ile ilgili a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 e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le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tirme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lerden hangisi yanl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r?</w:t>
      </w: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A)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Bursa’n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n al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nmas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Orhan Bey</w:t>
      </w: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Anadolu Hisar</w:t>
      </w:r>
      <w:r>
        <w:rPr>
          <w:rFonts w:ascii="Arial" w:hAnsi="Arial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I. Murat</w:t>
      </w: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İ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stanbul’un ku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at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lmas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I. Beyaz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Fetret Devri’nin sona ermesi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I. Mehmet</w:t>
      </w:r>
    </w:p>
    <w:p w:rsidR="008B3487" w:rsidRPr="00BE7A5A" w:rsidRDefault="008B3487" w:rsidP="00BE7A5A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II.Kosova Sava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şı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II. Murat</w:t>
      </w:r>
    </w:p>
    <w:p w:rsidR="008B3487" w:rsidRPr="00C15606" w:rsidRDefault="008B3487" w:rsidP="00721A7B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C15606" w:rsidRDefault="008B3487" w:rsidP="009E4C17">
      <w:pPr>
        <w:jc w:val="right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Ba</w:t>
      </w:r>
      <w:r w:rsidRPr="00C15606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ar</w:t>
      </w:r>
      <w:r w:rsidRPr="00C15606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lar…</w:t>
      </w:r>
    </w:p>
    <w:p w:rsidR="008B3487" w:rsidRDefault="008B3487" w:rsidP="00BE7A5A">
      <w:pPr>
        <w:jc w:val="right"/>
        <w:rPr>
          <w:rFonts w:ascii="Narkisim" w:hAnsi="Narkisim"/>
          <w:b/>
          <w:bCs/>
          <w:sz w:val="20"/>
          <w:szCs w:val="20"/>
          <w:shd w:val="clear" w:color="auto" w:fill="F5F5FF"/>
        </w:rPr>
      </w:pP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NOT:</w:t>
      </w:r>
      <w:r>
        <w:rPr>
          <w:rFonts w:ascii="Narkisim" w:hAnsi="Narkisim"/>
          <w:b/>
          <w:bCs/>
          <w:sz w:val="20"/>
          <w:szCs w:val="20"/>
          <w:shd w:val="clear" w:color="auto" w:fill="F5F5FF"/>
        </w:rPr>
        <w:t xml:space="preserve"> Her soru</w:t>
      </w:r>
      <w:r w:rsidRPr="00BE7A5A">
        <w:rPr>
          <w:rFonts w:ascii="Narkisim" w:hAnsi="Narkisim"/>
          <w:b/>
          <w:bCs/>
          <w:shd w:val="clear" w:color="auto" w:fill="F5F5FF"/>
        </w:rPr>
        <w:t xml:space="preserve">5 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puand</w:t>
      </w:r>
      <w:r w:rsidRPr="00C15606">
        <w:rPr>
          <w:rFonts w:ascii="Calibri" w:hAnsi="Calibri"/>
          <w:b/>
          <w:bCs/>
          <w:sz w:val="20"/>
          <w:szCs w:val="20"/>
          <w:shd w:val="clear" w:color="auto" w:fill="F5F5FF"/>
        </w:rPr>
        <w:t>ı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r</w:t>
      </w:r>
      <w:r w:rsidRPr="00C15606">
        <w:rPr>
          <w:rFonts w:ascii="Narkisim" w:hAnsi="Narkisim"/>
          <w:sz w:val="20"/>
          <w:szCs w:val="20"/>
          <w:shd w:val="clear" w:color="auto" w:fill="F5F5FF"/>
        </w:rPr>
        <w:t>.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04/12/2015</w:t>
      </w:r>
    </w:p>
    <w:p w:rsidR="008B3487" w:rsidRDefault="008B3487" w:rsidP="00BE7A5A">
      <w:pPr>
        <w:jc w:val="right"/>
        <w:rPr>
          <w:rFonts w:ascii="Narkisim" w:hAnsi="Narkisim"/>
          <w:b/>
          <w:bCs/>
          <w:sz w:val="20"/>
          <w:szCs w:val="20"/>
          <w:shd w:val="clear" w:color="auto" w:fill="F5F5FF"/>
        </w:rPr>
      </w:pPr>
    </w:p>
    <w:p w:rsidR="008B3487" w:rsidRDefault="008B3487" w:rsidP="00BE7A5A">
      <w:pPr>
        <w:jc w:val="right"/>
        <w:rPr>
          <w:rFonts w:ascii="Narkisim" w:hAnsi="Narkisim"/>
          <w:b/>
          <w:bCs/>
          <w:sz w:val="20"/>
          <w:szCs w:val="20"/>
          <w:shd w:val="clear" w:color="auto" w:fill="F5F5FF"/>
        </w:rPr>
      </w:pPr>
    </w:p>
    <w:p w:rsidR="008B3487" w:rsidRDefault="008B3487" w:rsidP="00BE7A5A">
      <w:pPr>
        <w:jc w:val="right"/>
        <w:rPr>
          <w:rFonts w:ascii="Narkisim" w:hAnsi="Narkisim"/>
          <w:b/>
          <w:bCs/>
          <w:sz w:val="20"/>
          <w:szCs w:val="20"/>
          <w:shd w:val="clear" w:color="auto" w:fill="F5F5FF"/>
        </w:rPr>
      </w:pPr>
    </w:p>
    <w:tbl>
      <w:tblPr>
        <w:tblpPr w:leftFromText="141" w:rightFromText="141" w:horzAnchor="margin" w:tblpXSpec="center" w:tblpY="-870"/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93"/>
        <w:gridCol w:w="4088"/>
        <w:gridCol w:w="1036"/>
        <w:gridCol w:w="1445"/>
        <w:gridCol w:w="1264"/>
      </w:tblGrid>
      <w:tr w:rsidR="008B3487" w:rsidRPr="00C15606">
        <w:trPr>
          <w:trHeight w:val="236"/>
        </w:trPr>
        <w:tc>
          <w:tcPr>
            <w:tcW w:w="26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  <w:r>
              <w:rPr>
                <w:noProof/>
              </w:rPr>
              <w:pict>
                <v:rect id="Dikdörtgen 17" o:spid="_x0000_s1045" style="position:absolute;margin-left:18.95pt;margin-top:57.05pt;width:90.75pt;height:15.75pt;z-index:251658240;visibility:visible">
                  <v:textbox>
                    <w:txbxContent>
                      <w:p w:rsidR="008B3487" w:rsidRPr="00AC0E21" w:rsidRDefault="008B3487" w:rsidP="00753F6F">
                        <w:pPr>
                          <w:rPr>
                            <w:rFonts w:ascii="Verdana" w:hAnsi="Verdana" w:cs="Verdana"/>
                            <w:b/>
                            <w:bCs/>
                            <w:sz w:val="14"/>
                            <w:szCs w:val="14"/>
                          </w:rPr>
                        </w:pPr>
                        <w:r w:rsidRPr="00AC0E21">
                          <w:rPr>
                            <w:rFonts w:ascii="Verdana" w:hAnsi="Verdana" w:cs="Verdana"/>
                            <w:b/>
                            <w:bCs/>
                            <w:sz w:val="14"/>
                            <w:szCs w:val="14"/>
                          </w:rPr>
                          <w:t>Ertuğrul Gazi</w:t>
                        </w:r>
                      </w:p>
                    </w:txbxContent>
                  </v:textbox>
                </v:rect>
              </w:pict>
            </w:r>
            <w:r w:rsidRPr="008846B4">
              <w:rPr>
                <w:rFonts w:ascii="Narkisim" w:cs="Narkisim" w:hint="cs"/>
                <w:b/>
                <w:bCs/>
                <w:noProof/>
                <w:sz w:val="20"/>
                <w:szCs w:val="20"/>
                <w:lang w:bidi="he-IL"/>
              </w:rPr>
              <w:pict>
                <v:shape id="Resim 33" o:spid="_x0000_i1026" type="#_x0000_t75" alt="images" style="width:128.25pt;height:71.25pt;visibility:visible">
                  <v:imagedata r:id="rId7" o:title=""/>
                </v:shape>
              </w:pict>
            </w:r>
          </w:p>
        </w:tc>
        <w:tc>
          <w:tcPr>
            <w:tcW w:w="40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2015-2016 E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Ğİ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M- </w:t>
            </w:r>
            <w:r w:rsidRPr="00C15606">
              <w:rPr>
                <w:rFonts w:ascii="Narkisim" w:hAnsi="Narkisim" w:cs="Narkisim" w:hint="cs"/>
                <w:b/>
                <w:bCs/>
                <w:color w:val="000000"/>
                <w:sz w:val="20"/>
                <w:szCs w:val="20"/>
                <w:lang w:bidi="he-IL"/>
              </w:rPr>
              <w:t>Ö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Ğ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RET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M YILI</w:t>
            </w:r>
          </w:p>
          <w:p w:rsidR="008B3487" w:rsidRPr="00C15606" w:rsidRDefault="008B3487" w:rsidP="007772DD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NUH MEHMET YAMANER</w:t>
            </w:r>
          </w:p>
          <w:p w:rsidR="008B3487" w:rsidRPr="00C15606" w:rsidRDefault="008B3487" w:rsidP="007772DD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ANADOLU 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MAM HAT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P L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SES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                                                                                10.SINIF OSMANLI TAR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H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İ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I. D</w:t>
            </w:r>
            <w:r w:rsidRPr="00C15606">
              <w:rPr>
                <w:rFonts w:ascii="Narkisim" w:hAnsi="Narkisim" w:cs="Narkisim" w:hint="cs"/>
                <w:b/>
                <w:bCs/>
                <w:color w:val="000000"/>
                <w:sz w:val="20"/>
                <w:szCs w:val="20"/>
                <w:lang w:bidi="he-IL"/>
              </w:rPr>
              <w:t>Ö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NEM</w:t>
            </w:r>
          </w:p>
          <w:p w:rsidR="008B3487" w:rsidRPr="00C15606" w:rsidRDefault="008B3487" w:rsidP="007772DD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I. YAZILI SORULARI</w:t>
            </w:r>
          </w:p>
          <w:p w:rsidR="008B3487" w:rsidRPr="00C15606" w:rsidRDefault="008B3487" w:rsidP="007772DD">
            <w:pPr>
              <w:jc w:val="center"/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B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GURUBU</w:t>
            </w:r>
          </w:p>
        </w:tc>
        <w:tc>
          <w:tcPr>
            <w:tcW w:w="248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Ad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Soyad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:</w:t>
            </w:r>
          </w:p>
          <w:p w:rsidR="008B3487" w:rsidRPr="00C15606" w:rsidRDefault="008B3487" w:rsidP="007772DD">
            <w:pPr>
              <w:rPr>
                <w:rFonts w:ascii="Narkisim" w:cs="Narkisim"/>
                <w:sz w:val="20"/>
                <w:szCs w:val="20"/>
                <w:lang w:bidi="he-IL"/>
              </w:rPr>
            </w:pPr>
          </w:p>
        </w:tc>
        <w:tc>
          <w:tcPr>
            <w:tcW w:w="12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 xml:space="preserve">    04.12.2015</w:t>
            </w:r>
          </w:p>
        </w:tc>
      </w:tr>
      <w:tr w:rsidR="008B3487" w:rsidRPr="00C15606">
        <w:trPr>
          <w:trHeight w:val="402"/>
        </w:trPr>
        <w:tc>
          <w:tcPr>
            <w:tcW w:w="269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481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12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Puan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:</w:t>
            </w:r>
          </w:p>
        </w:tc>
      </w:tr>
      <w:tr w:rsidR="008B3487" w:rsidRPr="00C15606">
        <w:trPr>
          <w:trHeight w:val="102"/>
        </w:trPr>
        <w:tc>
          <w:tcPr>
            <w:tcW w:w="26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0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f:</w:t>
            </w:r>
          </w:p>
        </w:tc>
        <w:tc>
          <w:tcPr>
            <w:tcW w:w="14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C15606">
              <w:rPr>
                <w:rFonts w:ascii="Narkisim" w:hAnsi="Narkisim" w:cs="Narkisim"/>
                <w:b/>
                <w:bCs/>
                <w:color w:val="000000"/>
                <w:sz w:val="20"/>
                <w:szCs w:val="20"/>
                <w:lang w:bidi="he-IL"/>
              </w:rPr>
              <w:t>Numaras</w:t>
            </w:r>
            <w:r w:rsidRPr="00C156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2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487" w:rsidRPr="00C15606" w:rsidRDefault="008B3487" w:rsidP="007772DD">
            <w:pPr>
              <w:rPr>
                <w:rFonts w:ascii="Narkisim" w:cs="Narkisim"/>
                <w:b/>
                <w:bCs/>
                <w:color w:val="000000"/>
                <w:sz w:val="20"/>
                <w:szCs w:val="20"/>
                <w:lang w:bidi="he-IL"/>
              </w:rPr>
            </w:pPr>
          </w:p>
        </w:tc>
      </w:tr>
    </w:tbl>
    <w:p w:rsidR="008B3487" w:rsidRPr="00C15606" w:rsidRDefault="008B3487" w:rsidP="00753F6F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BE7A5A">
      <w:pPr>
        <w:jc w:val="right"/>
        <w:rPr>
          <w:rFonts w:ascii="Narkisim" w:cs="Narkisim"/>
          <w:sz w:val="20"/>
          <w:szCs w:val="20"/>
          <w:lang w:bidi="he-IL"/>
        </w:rPr>
      </w:pPr>
    </w:p>
    <w:p w:rsidR="008B3487" w:rsidRDefault="008B3487" w:rsidP="00753F6F">
      <w:pPr>
        <w:rPr>
          <w:rFonts w:ascii="Narkisim" w:cs="Narkisim"/>
          <w:b/>
          <w:bCs/>
          <w:noProof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kavramlar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klay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z.</w:t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 N</w:t>
      </w:r>
      <w:r w:rsidRPr="00C15606">
        <w:rPr>
          <w:rFonts w:ascii="Calibri" w:hAnsi="Calibri" w:cs="Calibri"/>
          <w:b/>
          <w:bCs/>
          <w:sz w:val="20"/>
          <w:szCs w:val="20"/>
        </w:rPr>
        <w:t>İĞ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BOLU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I:</w:t>
      </w: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 FETRET DEVR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:</w:t>
      </w: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SK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Â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POL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b/>
          <w:bCs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KASI:</w:t>
      </w: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EHZADE:</w:t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34" o:spid="_x0000_s1046" style="position:absolute;z-index:251659264;visibility:visible" from="-30.75pt,13pt" to="239.25pt,13.75pt" strokecolor="#5b9bd5" strokeweight=".5pt">
            <v:stroke joinstyle="miter"/>
          </v:line>
        </w:pict>
      </w:r>
    </w:p>
    <w:p w:rsidR="008B3487" w:rsidRPr="00C15606" w:rsidRDefault="008B3487" w:rsidP="00753F6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2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   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Orhan Bey d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neminde Bursa al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narak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kent yap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i/>
          <w:iCs/>
          <w:sz w:val="20"/>
          <w:szCs w:val="20"/>
        </w:rPr>
        <w:t>ış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, daha sonra ise Rumeli’ye ge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ilerek, Tekirda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, 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orlu, Malkara fethedilmi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tir. Bu fethedilen yerlere ise Mo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ol bask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ndan ka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an T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rkmenler yerle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tirilmi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tir.”</w:t>
      </w:r>
      <w:r w:rsidRPr="00C15606">
        <w:rPr>
          <w:rFonts w:ascii="Narkisim" w:cs="Narkisim"/>
          <w:sz w:val="20"/>
          <w:szCs w:val="20"/>
          <w:lang w:bidi="he-IL"/>
        </w:rPr>
        <w:br/>
      </w:r>
    </w:p>
    <w:p w:rsidR="008B3487" w:rsidRPr="00C15606" w:rsidRDefault="008B3487" w:rsidP="00753F6F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bilgilere g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re;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 xml:space="preserve">  I- Devletin merkezinin de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i,    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> II- Rumeli’de T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rkle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me s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recinin ba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sz w:val="20"/>
          <w:szCs w:val="20"/>
          <w:lang w:bidi="he-IL"/>
        </w:rPr>
        <w:t>,</w:t>
      </w:r>
    </w:p>
    <w:p w:rsidR="008B3487" w:rsidRPr="00C15606" w:rsidRDefault="008B3487" w:rsidP="00753F6F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> III-S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geni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ledi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   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yarg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ndan hangilerine ula</w:t>
      </w:r>
      <w:r w:rsidRPr="00C15606">
        <w:rPr>
          <w:rFonts w:ascii="Calibri" w:hAnsi="Calibri" w:cs="Calibri"/>
          <w:b/>
          <w:bCs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labilir?  </w:t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Narkisim" w:hAnsi="Narkisim" w:cs="Narkisim"/>
          <w:sz w:val="20"/>
          <w:szCs w:val="20"/>
          <w:lang w:bidi="he-IL"/>
        </w:rPr>
        <w:t>- Yaln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z I       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- I ve II                  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</w:t>
      </w:r>
      <w:r w:rsidRPr="00C15606">
        <w:rPr>
          <w:rFonts w:ascii="Narkisim" w:hAnsi="Narkisim" w:cs="Narkisim"/>
          <w:sz w:val="20"/>
          <w:szCs w:val="20"/>
          <w:lang w:bidi="he-IL"/>
        </w:rPr>
        <w:t>- I ve III </w:t>
      </w:r>
    </w:p>
    <w:p w:rsidR="008B3487" w:rsidRPr="00C15606" w:rsidRDefault="008B3487" w:rsidP="00753F6F">
      <w:pPr>
        <w:rPr>
          <w:rFonts w:ascii="Narkisim" w:hAnsi="Narkisim" w:cs="Narkisim"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t xml:space="preserve">                 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- II ve III           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</w:t>
      </w:r>
      <w:r w:rsidRPr="00C15606">
        <w:rPr>
          <w:rFonts w:ascii="Narkisim" w:hAnsi="Narkisim" w:cs="Narkisim"/>
          <w:sz w:val="20"/>
          <w:szCs w:val="20"/>
          <w:lang w:bidi="he-IL"/>
        </w:rPr>
        <w:t>- I, II ve III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</w:p>
    <w:p w:rsidR="008B3487" w:rsidRPr="00C15606" w:rsidRDefault="008B3487" w:rsidP="00753F6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35" o:spid="_x0000_s1047" style="position:absolute;left:0;text-align:left;z-index:251660288;visibility:visible" from="-43.5pt,.2pt" to="237pt,.95pt" strokecolor="#5b9bd5" strokeweight=".5pt">
            <v:stroke joinstyle="miter"/>
          </v:line>
        </w:pict>
      </w:r>
    </w:p>
    <w:p w:rsidR="008B3487" w:rsidRPr="00C15606" w:rsidRDefault="008B3487" w:rsidP="00753F6F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3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ifadelerden do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ru olanlara ( D ), yanl</w:t>
      </w:r>
      <w:r w:rsidRPr="00C15606">
        <w:rPr>
          <w:rFonts w:ascii="Calibri" w:hAnsi="Calibri" w:cs="Calibri"/>
          <w:b/>
          <w:bCs/>
          <w:sz w:val="20"/>
          <w:szCs w:val="20"/>
        </w:rPr>
        <w:t>ış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olanlara ( Y ) yaz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z. 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A- (   ) </w:t>
      </w:r>
      <w:r w:rsidRPr="00C15606">
        <w:rPr>
          <w:rFonts w:ascii="Narkisim" w:hAnsi="Narkisim" w:cs="Narkisim"/>
          <w:sz w:val="20"/>
          <w:szCs w:val="20"/>
          <w:lang w:bidi="he-IL"/>
        </w:rPr>
        <w:t>Bursa Osman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ku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ancak Orhan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al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nabilmi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tir.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B-(   ) </w:t>
      </w:r>
      <w:r w:rsidRPr="00C15606">
        <w:rPr>
          <w:rFonts w:ascii="Narkisim" w:hAnsi="Narkisim" w:cs="Narkisim"/>
          <w:sz w:val="20"/>
          <w:szCs w:val="20"/>
          <w:lang w:bidi="he-IL"/>
        </w:rPr>
        <w:t>Edirne, 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yla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topraklar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 kat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C- (  ) </w:t>
      </w:r>
      <w:r w:rsidRPr="00C15606">
        <w:rPr>
          <w:rFonts w:ascii="Narkisim" w:hAnsi="Narkisim" w:cs="Narkisim"/>
          <w:sz w:val="20"/>
          <w:szCs w:val="20"/>
          <w:lang w:bidi="he-IL"/>
        </w:rPr>
        <w:t>Timur, Ankara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’nda 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ehzade Musa’y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ka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r. 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D- (  )“</w:t>
      </w:r>
      <w:r w:rsidRPr="00C15606">
        <w:rPr>
          <w:rFonts w:ascii="Narkisim" w:hAnsi="Narkisim" w:cs="Narkisim"/>
          <w:sz w:val="20"/>
          <w:szCs w:val="20"/>
          <w:lang w:bidi="he-IL"/>
        </w:rPr>
        <w:t>Sultan-</w:t>
      </w:r>
      <w:r w:rsidRPr="00C15606">
        <w:rPr>
          <w:rFonts w:ascii="Calibri" w:hAnsi="Calibri" w:cs="Calibri"/>
          <w:sz w:val="20"/>
          <w:szCs w:val="20"/>
        </w:rPr>
        <w:t>ıİ</w:t>
      </w:r>
      <w:r w:rsidRPr="00C15606">
        <w:rPr>
          <w:rFonts w:ascii="Narkisim" w:hAnsi="Narkisim" w:cs="Narkisim"/>
          <w:sz w:val="20"/>
          <w:szCs w:val="20"/>
          <w:lang w:bidi="he-IL"/>
        </w:rPr>
        <w:t>klimi Rum’’ unvan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I.Bayez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d kullanm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bookmarkStart w:id="0" w:name="_GoBack"/>
      <w:r>
        <w:rPr>
          <w:noProof/>
        </w:rPr>
        <w:pict>
          <v:line id="Düz Bağlayıcı 36" o:spid="_x0000_s1048" style="position:absolute;left:0;text-align:left;flip:y;z-index:251661312;visibility:visible" from="-30.75pt,32.1pt" to="239.25pt,33.6pt" strokecolor="#5b9bd5" strokeweight=".5pt">
            <v:stroke joinstyle="miter"/>
          </v:line>
        </w:pict>
      </w:r>
      <w:bookmarkEnd w:id="0"/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E-(  )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tarihinde ilk Divan Te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kilat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I.Murat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</w:p>
    <w:p w:rsidR="008B3487" w:rsidRPr="00C15606" w:rsidRDefault="008B3487" w:rsidP="00753F6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4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lardan hangisi,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I. Murat'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n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lmesine ve saltanat de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ikli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ine neden olmu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tur?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B) </w:t>
      </w:r>
      <w:r w:rsidRPr="00C15606">
        <w:rPr>
          <w:rFonts w:ascii="Narkisim" w:hAnsi="Narkisim" w:cs="Narkisim"/>
          <w:sz w:val="20"/>
          <w:szCs w:val="20"/>
          <w:lang w:bidi="he-IL"/>
        </w:rPr>
        <w:t>I.Kosova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C) </w:t>
      </w:r>
      <w:r>
        <w:rPr>
          <w:rFonts w:ascii="Narkisim" w:hAnsi="Narkisim" w:cs="Narkisim"/>
          <w:sz w:val="20"/>
          <w:szCs w:val="20"/>
          <w:lang w:bidi="he-IL"/>
        </w:rPr>
        <w:t>Ankara</w:t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      D) 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Varna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    E) </w:t>
      </w:r>
      <w:r w:rsidRPr="00C15606">
        <w:rPr>
          <w:rFonts w:ascii="Narkisim" w:hAnsi="Narkisim" w:cs="Narkisim"/>
          <w:sz w:val="20"/>
          <w:szCs w:val="20"/>
          <w:lang w:bidi="he-IL"/>
        </w:rPr>
        <w:t>Ni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bolu</w:t>
      </w: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37" o:spid="_x0000_s1049" style="position:absolute;flip:x;z-index:251663360;visibility:visible;mso-position-horizontal-relative:margin" from="247.4pt,39.8pt" to="249.65pt,807.05pt" strokecolor="windowText" strokeweight="1pt">
            <v:stroke joinstyle="miter"/>
            <w10:wrap anchorx="margin"/>
          </v:line>
        </w:pict>
      </w:r>
    </w:p>
    <w:p w:rsidR="008B3487" w:rsidRPr="003C5DF9" w:rsidRDefault="008B3487" w:rsidP="003C5DF9">
      <w:pPr>
        <w:jc w:val="right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3C5DF9">
        <w:rPr>
          <w:rFonts w:ascii="Narkisim" w:hAnsi="Narkisim" w:cs="Narkisim"/>
          <w:b/>
          <w:bCs/>
          <w:sz w:val="20"/>
          <w:szCs w:val="20"/>
          <w:lang w:bidi="he-IL"/>
        </w:rPr>
        <w:t>(eturk)</w:t>
      </w:r>
    </w:p>
    <w:p w:rsidR="008B3487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5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Bo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luklar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>
        <w:rPr>
          <w:rFonts w:ascii="Narkisim" w:hAnsi="Narkisim" w:cs="Narkisim"/>
          <w:b/>
          <w:bCs/>
          <w:sz w:val="20"/>
          <w:szCs w:val="20"/>
          <w:lang w:bidi="he-IL"/>
        </w:rPr>
        <w:t xml:space="preserve"> uygun ifadeler ile doldurunuz.</w:t>
      </w:r>
    </w:p>
    <w:p w:rsidR="008B3487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753F6F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A-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/>
          <w:sz w:val="20"/>
          <w:szCs w:val="20"/>
          <w:lang w:bidi="he-IL"/>
        </w:rPr>
        <w:t>…………………………………</w:t>
      </w:r>
      <w:r w:rsidRPr="00C15606">
        <w:rPr>
          <w:rFonts w:ascii="Narkisim" w:hAnsi="Narkisim" w:cs="Narkisim"/>
          <w:sz w:val="20"/>
          <w:szCs w:val="20"/>
          <w:lang w:bidi="he-IL"/>
        </w:rPr>
        <w:t>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ini ele ge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irince ilk kez donanma sahibi olmu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tur.</w:t>
      </w:r>
    </w:p>
    <w:p w:rsidR="008B3487" w:rsidRPr="00C15606" w:rsidRDefault="008B3487" w:rsidP="00753F6F">
      <w:pPr>
        <w:jc w:val="both"/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753F6F">
      <w:pPr>
        <w:pStyle w:val="NormalWeb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B-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Orhan Bey 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neminde ilk kurulan ordu ………… ve ………………..……’dir.</w:t>
      </w:r>
    </w:p>
    <w:p w:rsidR="008B3487" w:rsidRPr="00C15606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C-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Devleti’nde ilk Top ……………………………..Sava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’nda kullan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53F6F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D-</w:t>
      </w:r>
      <w:r w:rsidRPr="00C15606">
        <w:rPr>
          <w:rFonts w:ascii="Narkisim" w:hAnsi="Narkisim" w:cs="Narkisim"/>
          <w:sz w:val="20"/>
          <w:szCs w:val="20"/>
          <w:lang w:bidi="he-IL"/>
        </w:rPr>
        <w:t>Fetret Devrinden sonra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Devleti’ni 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kinci kez kuran Padi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ah ………………………………………..d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53F6F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753F6F">
      <w:pPr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E-</w:t>
      </w:r>
      <w:r w:rsidRPr="00C15606">
        <w:rPr>
          <w:rFonts w:ascii="Narkisim" w:hAnsi="Narkisim" w:cs="Narkisim"/>
          <w:sz w:val="20"/>
          <w:szCs w:val="20"/>
          <w:lang w:bidi="he-IL"/>
        </w:rPr>
        <w:t>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zmece Mustafa isyan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/>
          <w:sz w:val="20"/>
          <w:szCs w:val="20"/>
          <w:lang w:bidi="he-IL"/>
        </w:rPr>
        <w:t>…………………………………</w:t>
      </w:r>
      <w:r w:rsidRPr="00C15606">
        <w:rPr>
          <w:rFonts w:ascii="Narkisim" w:hAnsi="Narkisim" w:cs="Narkisim"/>
          <w:sz w:val="20"/>
          <w:szCs w:val="20"/>
          <w:lang w:bidi="he-IL"/>
        </w:rPr>
        <w:t>..zaman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nda ortaya 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km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753F6F">
      <w:pPr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38" o:spid="_x0000_s1050" style="position:absolute;z-index:251662336;visibility:visible;mso-position-horizontal-relative:margin" from="256.5pt,.85pt" to="532.5pt,1.6pt" strokecolor="#5b9bd5" strokeweight=".5pt">
            <v:stroke joinstyle="miter"/>
            <w10:wrap anchorx="margin"/>
          </v:line>
        </w:pict>
      </w:r>
    </w:p>
    <w:p w:rsidR="008B3487" w:rsidRDefault="008B3487" w:rsidP="00753F6F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6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)Osmanl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 ilk deniz sava</w:t>
      </w:r>
      <w:r w:rsidRPr="00163FAA">
        <w:rPr>
          <w:rFonts w:ascii="Calibri" w:hAnsi="Calibri" w:cs="Calibri"/>
          <w:b/>
          <w:bCs/>
          <w:sz w:val="20"/>
          <w:szCs w:val="20"/>
        </w:rPr>
        <w:t>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163FAA">
        <w:rPr>
          <w:rFonts w:ascii="Calibri" w:hAnsi="Calibri" w:cs="Calibri"/>
          <w:b/>
          <w:bCs/>
          <w:sz w:val="20"/>
          <w:szCs w:val="20"/>
        </w:rPr>
        <w:t>ş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163FAA">
        <w:rPr>
          <w:rFonts w:ascii="Calibri" w:hAnsi="Calibri" w:cs="Calibri"/>
          <w:b/>
          <w:bCs/>
          <w:sz w:val="20"/>
          <w:szCs w:val="20"/>
        </w:rPr>
        <w:t>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daki devletlerden hangisine kar</w:t>
      </w:r>
      <w:r w:rsidRPr="00163FAA">
        <w:rPr>
          <w:rFonts w:ascii="Calibri" w:hAnsi="Calibri" w:cs="Calibri"/>
          <w:b/>
          <w:bCs/>
          <w:sz w:val="20"/>
          <w:szCs w:val="20"/>
        </w:rPr>
        <w:t>şı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yapm</w:t>
      </w:r>
      <w:r w:rsidRPr="00163FAA">
        <w:rPr>
          <w:rFonts w:ascii="Calibri" w:hAnsi="Calibri" w:cs="Calibri"/>
          <w:b/>
          <w:bCs/>
          <w:sz w:val="20"/>
          <w:szCs w:val="20"/>
        </w:rPr>
        <w:t>ış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t</w:t>
      </w:r>
      <w:r w:rsidRPr="00163FAA">
        <w:rPr>
          <w:rFonts w:ascii="Calibri" w:hAnsi="Calibri" w:cs="Calibri"/>
          <w:b/>
          <w:bCs/>
          <w:sz w:val="20"/>
          <w:szCs w:val="20"/>
        </w:rPr>
        <w:t>ı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r?</w:t>
      </w:r>
    </w:p>
    <w:p w:rsidR="008B3487" w:rsidRDefault="008B3487" w:rsidP="00753F6F">
      <w:pPr>
        <w:rPr>
          <w:rFonts w:ascii="Narkisim" w:cs="Narkisim"/>
          <w:b/>
          <w:bCs/>
          <w:sz w:val="20"/>
          <w:szCs w:val="20"/>
          <w:lang w:bidi="he-IL"/>
        </w:rPr>
      </w:pPr>
      <w:r w:rsidRPr="00163FAA">
        <w:rPr>
          <w:rFonts w:ascii="Narkisim" w:cs="Narkisim"/>
          <w:b/>
          <w:bCs/>
          <w:sz w:val="20"/>
          <w:szCs w:val="20"/>
          <w:lang w:bidi="he-IL"/>
        </w:rPr>
        <w:br/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163FAA">
        <w:rPr>
          <w:rFonts w:ascii="Narkisim" w:hAnsi="Narkisim" w:cs="Narkisim"/>
          <w:sz w:val="20"/>
          <w:szCs w:val="20"/>
          <w:lang w:bidi="he-IL"/>
        </w:rPr>
        <w:t>Bulgaristan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163FAA">
        <w:rPr>
          <w:rFonts w:ascii="Narkisim" w:hAnsi="Narkisim" w:cs="Narkisim"/>
          <w:sz w:val="20"/>
          <w:szCs w:val="20"/>
          <w:lang w:bidi="he-IL"/>
        </w:rPr>
        <w:t>Arnavutluk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163FAA">
        <w:rPr>
          <w:rFonts w:ascii="Narkisim" w:hAnsi="Narkisim" w:cs="Narkisim"/>
          <w:sz w:val="20"/>
          <w:szCs w:val="20"/>
          <w:lang w:bidi="he-IL"/>
        </w:rPr>
        <w:t>Macaristan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     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br/>
      </w:r>
    </w:p>
    <w:p w:rsidR="008B3487" w:rsidRPr="00163FAA" w:rsidRDefault="008B3487" w:rsidP="00753F6F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163FAA">
        <w:rPr>
          <w:rFonts w:ascii="Narkisim" w:hAnsi="Narkisim" w:cs="Narkisim"/>
          <w:sz w:val="20"/>
          <w:szCs w:val="20"/>
          <w:lang w:bidi="he-IL"/>
        </w:rPr>
        <w:t>Venedik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163FAA">
        <w:rPr>
          <w:rFonts w:ascii="Narkisim" w:hAnsi="Narkisim" w:cs="Narkisim"/>
          <w:sz w:val="20"/>
          <w:szCs w:val="20"/>
          <w:lang w:bidi="he-IL"/>
        </w:rPr>
        <w:t xml:space="preserve">Bizans </w:t>
      </w:r>
      <w:r w:rsidRPr="00163FAA">
        <w:rPr>
          <w:rFonts w:ascii="Narkisim" w:cs="Narkisim"/>
          <w:b/>
          <w:bCs/>
          <w:sz w:val="20"/>
          <w:szCs w:val="20"/>
          <w:lang w:bidi="he-IL"/>
        </w:rPr>
        <w:t> </w:t>
      </w:r>
      <w:r w:rsidRPr="00163FAA">
        <w:rPr>
          <w:rFonts w:ascii="Narkisim" w:hAnsi="Narkisim" w:cs="Narkisim"/>
          <w:b/>
          <w:bCs/>
          <w:sz w:val="20"/>
          <w:szCs w:val="20"/>
          <w:lang w:bidi="he-IL"/>
        </w:rPr>
        <w:t xml:space="preserve">         </w:t>
      </w:r>
    </w:p>
    <w:p w:rsidR="008B3487" w:rsidRPr="00C15606" w:rsidRDefault="008B3487" w:rsidP="00753F6F">
      <w:pPr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39" o:spid="_x0000_s1051" style="position:absolute;z-index:251664384;visibility:visible" from="-4.5pt,11pt" to="273pt,11pt" strokecolor="#5b9bd5" strokeweight=".5pt">
            <v:stroke joinstyle="miter"/>
          </v:line>
        </w:pict>
      </w:r>
    </w:p>
    <w:p w:rsidR="008B3487" w:rsidRPr="00C15606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7) 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"Osmanl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Devleti, Ankara Sava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’ndan sonra bir s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re y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k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lma tehlikesi ya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am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r." diyen bir tarih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softHyphen/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ç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inin bu g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ne, 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dakilerden hangisi kan</w:t>
      </w:r>
      <w:r w:rsidRPr="00B64F4D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 olarak </w:t>
      </w:r>
      <w:r w:rsidRPr="00B64F4D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g</w:t>
      </w:r>
      <w:r w:rsidRPr="00B64F4D">
        <w:rPr>
          <w:rFonts w:ascii="Narkisim" w:hAnsi="Narkisim" w:cs="Narkisim" w:hint="cs"/>
          <w:b/>
          <w:bCs/>
          <w:color w:val="000000"/>
          <w:sz w:val="20"/>
          <w:szCs w:val="20"/>
          <w:u w:val="single"/>
          <w:shd w:val="clear" w:color="auto" w:fill="F5F5FF"/>
          <w:lang w:bidi="he-IL"/>
        </w:rPr>
        <w:t>ö</w:t>
      </w:r>
      <w:r w:rsidRPr="00B64F4D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sterilemez</w:t>
      </w: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?</w:t>
      </w:r>
    </w:p>
    <w:p w:rsidR="008B3487" w:rsidRPr="00B64F4D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64F4D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A) 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ehzadeler aras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nda taht kavgalar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 ba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ş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la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softHyphen/>
        <w:t>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Anadolu Beylikleri'nin yeniden kurulmas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Devletin h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k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mdars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z kalmas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753F6F">
      <w:pPr>
        <w:rPr>
          <w:rFonts w:ascii="Narkisim" w:hAnsi="Narkisim"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Devlet 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rlar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n b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y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k 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ö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l</w:t>
      </w:r>
      <w:r w:rsidRPr="00B64F4D">
        <w:rPr>
          <w:rFonts w:ascii="Narkisim" w:hAnsi="Narkisim" w:cs="Narkisim" w:hint="cs"/>
          <w:color w:val="000000"/>
          <w:sz w:val="20"/>
          <w:szCs w:val="20"/>
          <w:shd w:val="clear" w:color="auto" w:fill="F5F5FF"/>
          <w:lang w:bidi="he-IL"/>
        </w:rPr>
        <w:t>çü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de daralmas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</w:p>
    <w:p w:rsidR="008B3487" w:rsidRPr="00B64F4D" w:rsidRDefault="008B3487" w:rsidP="00753F6F">
      <w:pPr>
        <w:rPr>
          <w:rFonts w:ascii="Narkisim" w:hAnsi="Narkisim"/>
          <w:color w:val="000000"/>
          <w:sz w:val="20"/>
          <w:szCs w:val="20"/>
          <w:shd w:val="clear" w:color="auto" w:fill="F5F5FF"/>
        </w:rPr>
      </w:pPr>
      <w:r w:rsidRPr="00B64F4D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B64F4D">
        <w:rPr>
          <w:rFonts w:ascii="Calibri" w:hAnsi="Calibri"/>
          <w:color w:val="000000"/>
          <w:sz w:val="20"/>
          <w:szCs w:val="20"/>
          <w:shd w:val="clear" w:color="auto" w:fill="F5F5FF"/>
        </w:rPr>
        <w:t>İ</w:t>
      </w:r>
      <w:r w:rsidRPr="00B64F4D">
        <w:rPr>
          <w:rFonts w:ascii="Narkisim" w:hAnsi="Narkisim"/>
          <w:color w:val="000000"/>
          <w:sz w:val="20"/>
          <w:szCs w:val="20"/>
          <w:shd w:val="clear" w:color="auto" w:fill="F5F5FF"/>
        </w:rPr>
        <w:t>stanbul'un fethinin gecikmesi</w:t>
      </w:r>
    </w:p>
    <w:p w:rsidR="008B3487" w:rsidRPr="00C15606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noProof/>
        </w:rPr>
        <w:pict>
          <v:line id="Düz Bağlayıcı 40" o:spid="_x0000_s1052" style="position:absolute;flip:y;z-index:251665408;visibility:visible" from="-8.6pt,5.35pt" to="272.65pt,5.35pt" strokecolor="#5b9bd5" strokeweight=".5pt">
            <v:stroke joinstyle="miter"/>
          </v:line>
        </w:pict>
      </w:r>
    </w:p>
    <w:p w:rsidR="008B3487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8)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 A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dakilerden hangisi, Kurulu</w:t>
      </w:r>
      <w:r w:rsidRPr="00A2697C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</w:t>
      </w:r>
      <w:r w:rsidRPr="00A2697C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nemi 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Padi</w:t>
      </w:r>
      <w:r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ahlar</w:t>
      </w:r>
      <w:r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ndan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biri </w:t>
      </w:r>
      <w:r w:rsidRPr="00A2697C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de</w:t>
      </w:r>
      <w:r w:rsidRPr="00A2697C">
        <w:rPr>
          <w:rFonts w:ascii="Calibri" w:hAnsi="Calibri"/>
          <w:b/>
          <w:bCs/>
          <w:color w:val="000000"/>
          <w:sz w:val="20"/>
          <w:szCs w:val="20"/>
          <w:u w:val="single"/>
          <w:shd w:val="clear" w:color="auto" w:fill="F5F5FF"/>
        </w:rPr>
        <w:t>ğ</w:t>
      </w:r>
      <w:r w:rsidRPr="00A2697C">
        <w:rPr>
          <w:rFonts w:ascii="Narkisim" w:hAnsi="Narkisim"/>
          <w:b/>
          <w:bCs/>
          <w:color w:val="000000"/>
          <w:sz w:val="20"/>
          <w:szCs w:val="20"/>
          <w:u w:val="single"/>
          <w:shd w:val="clear" w:color="auto" w:fill="F5F5FF"/>
        </w:rPr>
        <w:t>ildir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?</w:t>
      </w:r>
    </w:p>
    <w:p w:rsidR="008B3487" w:rsidRPr="00A2697C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753F6F">
      <w:pPr>
        <w:pStyle w:val="ListParagraph"/>
        <w:numPr>
          <w:ilvl w:val="0"/>
          <w:numId w:val="9"/>
        </w:num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Osman Bey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Orhan Bey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I. Murat</w:t>
      </w:r>
    </w:p>
    <w:p w:rsidR="008B3487" w:rsidRPr="00A2697C" w:rsidRDefault="008B3487" w:rsidP="00753F6F">
      <w:pPr>
        <w:pStyle w:val="ListParagrap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A2697C" w:rsidRDefault="008B3487" w:rsidP="00753F6F">
      <w:pPr>
        <w:pStyle w:val="ListParagrap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A2697C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noProof/>
        </w:rPr>
        <w:pict>
          <v:line id="Düz Bağlayıcı 41" o:spid="_x0000_s1053" style="position:absolute;z-index:251666432;visibility:visible;mso-position-horizontal-relative:page" from="306.75pt,11.5pt" to="586.5pt,13pt" strokecolor="#5b9bd5" strokeweight=".5pt">
            <v:stroke joinstyle="miter"/>
            <w10:wrap anchorx="page"/>
          </v:line>
        </w:pic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II. 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Mehmet</w:t>
      </w:r>
      <w:r w:rsidRPr="00A2697C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A2697C">
        <w:rPr>
          <w:rFonts w:ascii="Narkisim" w:hAnsi="Narkisim"/>
          <w:color w:val="000000"/>
          <w:sz w:val="20"/>
          <w:szCs w:val="20"/>
          <w:shd w:val="clear" w:color="auto" w:fill="F5F5FF"/>
        </w:rPr>
        <w:t>II. Murat</w:t>
      </w:r>
    </w:p>
    <w:p w:rsidR="008B3487" w:rsidRPr="00C15606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jc w:val="both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9) 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Kurulu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D</w:t>
      </w:r>
      <w:r w:rsidRPr="00BE7A5A">
        <w:rPr>
          <w:rFonts w:ascii="Narkisim" w:hAnsi="Narkisim" w:cs="Narkisim" w:hint="cs"/>
          <w:b/>
          <w:bCs/>
          <w:color w:val="000000"/>
          <w:sz w:val="20"/>
          <w:szCs w:val="20"/>
          <w:shd w:val="clear" w:color="auto" w:fill="F5F5FF"/>
          <w:lang w:bidi="he-IL"/>
        </w:rPr>
        <w:t>ö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nemi ile ilgili a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ğı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daki e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le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tirme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lerden hangisi yanl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ış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r?</w:t>
      </w: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A)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Bursa’n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n al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nmas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Orhan Bey</w:t>
      </w: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B) 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Anadolu Hisar</w:t>
      </w:r>
      <w:r>
        <w:rPr>
          <w:rFonts w:ascii="Arial" w:hAnsi="Arial"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I. Murat</w:t>
      </w: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C) 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İ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stanbul’un 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Ku</w:t>
      </w:r>
      <w:r>
        <w:rPr>
          <w:rFonts w:ascii="Arial" w:hAnsi="Arial"/>
          <w:color w:val="000000"/>
          <w:sz w:val="20"/>
          <w:szCs w:val="20"/>
          <w:shd w:val="clear" w:color="auto" w:fill="F5F5FF"/>
        </w:rPr>
        <w:t>ş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at</w:t>
      </w:r>
      <w:r>
        <w:rPr>
          <w:rFonts w:ascii="Arial" w:hAnsi="Arial"/>
          <w:color w:val="000000"/>
          <w:sz w:val="20"/>
          <w:szCs w:val="20"/>
          <w:shd w:val="clear" w:color="auto" w:fill="F5F5FF"/>
        </w:rPr>
        <w:t>ı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>lmas</w:t>
      </w:r>
      <w:r>
        <w:rPr>
          <w:rFonts w:ascii="Arial" w:hAnsi="Arial"/>
          <w:color w:val="000000"/>
          <w:sz w:val="20"/>
          <w:szCs w:val="20"/>
          <w:shd w:val="clear" w:color="auto" w:fill="F5F5FF"/>
        </w:rPr>
        <w:t>ı</w:t>
      </w:r>
      <w:r>
        <w:rPr>
          <w:rFonts w:ascii="Narkisim" w:hAnsi="Narkisim"/>
          <w:color w:val="000000"/>
          <w:sz w:val="20"/>
          <w:szCs w:val="20"/>
          <w:shd w:val="clear" w:color="auto" w:fill="F5F5FF"/>
        </w:rPr>
        <w:t xml:space="preserve"> 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- I. Beyaz</w:t>
      </w:r>
      <w:r w:rsidRPr="00BE7A5A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t</w:t>
      </w: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D)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Fetret Devri’nin sona ermesi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I. Mehmet</w:t>
      </w:r>
    </w:p>
    <w:p w:rsidR="008B3487" w:rsidRPr="00BE7A5A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E) </w:t>
      </w:r>
      <w:r w:rsidRPr="00BE7A5A">
        <w:rPr>
          <w:rFonts w:ascii="Narkisim" w:hAnsi="Narkisim"/>
          <w:color w:val="000000"/>
          <w:sz w:val="20"/>
          <w:szCs w:val="20"/>
          <w:shd w:val="clear" w:color="auto" w:fill="F5F5FF"/>
        </w:rPr>
        <w:t>II.Kosova Sava</w:t>
      </w:r>
      <w:r w:rsidRPr="00BE7A5A">
        <w:rPr>
          <w:rFonts w:ascii="Calibri" w:hAnsi="Calibri"/>
          <w:color w:val="000000"/>
          <w:sz w:val="20"/>
          <w:szCs w:val="20"/>
          <w:shd w:val="clear" w:color="auto" w:fill="F5F5FF"/>
        </w:rPr>
        <w:t>şı</w:t>
      </w:r>
      <w:r w:rsidRPr="00BE7A5A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- II. Murat</w:t>
      </w:r>
    </w:p>
    <w:p w:rsidR="008B3487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C15606" w:rsidRDefault="008B3487" w:rsidP="00BA195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51" o:spid="_x0000_s1054" style="position:absolute;flip:x;z-index:251676672;visibility:visible;mso-position-horizontal:center;mso-position-horizontal-relative:margin" from="0,-15pt" to="2.25pt,752.25pt" strokecolor="windowText" strokeweight="1pt">
            <v:stroke joinstyle="miter"/>
            <w10:wrap anchorx="margin"/>
          </v:line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1</w:t>
      </w:r>
      <w:r>
        <w:rPr>
          <w:rFonts w:ascii="Narkisim" w:hAnsi="Narkisim" w:cs="Narkisim"/>
          <w:b/>
          <w:bCs/>
          <w:sz w:val="20"/>
          <w:szCs w:val="20"/>
          <w:lang w:bidi="he-IL"/>
        </w:rPr>
        <w:t>0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</w:t>
      </w:r>
    </w:p>
    <w:p w:rsidR="008B3487" w:rsidRPr="00C15606" w:rsidRDefault="008B3487" w:rsidP="00BA195B">
      <w:pPr>
        <w:pStyle w:val="ListParagraph"/>
        <w:ind w:left="825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* </w:t>
      </w:r>
      <w:r w:rsidRPr="00C15606">
        <w:rPr>
          <w:rFonts w:ascii="Narkisim" w:hAnsi="Narkisim" w:cs="Narkisim"/>
          <w:sz w:val="20"/>
          <w:szCs w:val="20"/>
          <w:lang w:bidi="he-IL"/>
        </w:rPr>
        <w:t>Orhan Bey taraf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ndan fethedilmi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olup ba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kent buraya ta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>nm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r.</w:t>
      </w:r>
    </w:p>
    <w:p w:rsidR="008B3487" w:rsidRPr="00C15606" w:rsidRDefault="008B3487" w:rsidP="00BA195B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             *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pek sanayisinin merkezi konumundaki bu b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sz w:val="20"/>
          <w:szCs w:val="20"/>
          <w:lang w:bidi="he-IL"/>
        </w:rPr>
        <w:t>lgenin fethiyle 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gelirleri.</w:t>
      </w:r>
    </w:p>
    <w:p w:rsidR="008B3487" w:rsidRPr="00C15606" w:rsidRDefault="008B3487" w:rsidP="00BA195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zellikleri verilmi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b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lge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dakilerden hangisidir? </w:t>
      </w: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Edirne       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znik  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Bursa     </w:t>
      </w: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2" o:spid="_x0000_s1055" style="position:absolute;z-index:251667456;visibility:visible" from="-36pt,18.2pt" to="234.75pt,19.7pt" strokecolor="#4a7ebb"/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Ankara 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zmir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11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) Osmanl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Devleti’nin, Kurulu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color w:val="000000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nemi’nde ger</w:t>
      </w:r>
      <w:r w:rsidRPr="00C15606">
        <w:rPr>
          <w:rFonts w:ascii="Narkisim" w:hAnsi="Narkisim" w:cs="Narkisim" w:hint="cs"/>
          <w:b/>
          <w:bCs/>
          <w:color w:val="000000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ekle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tirdi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i, </w:t>
      </w:r>
    </w:p>
    <w:p w:rsidR="008B3487" w:rsidRPr="00C15606" w:rsidRDefault="008B3487" w:rsidP="00BA195B">
      <w:pPr>
        <w:rPr>
          <w:rFonts w:ascii="Narkisim" w:cs="Narkisim"/>
          <w:i/>
          <w:i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               I-     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T</w:t>
      </w:r>
      <w:r w:rsidRPr="00C15606">
        <w:rPr>
          <w:rFonts w:ascii="Narkisim" w:hAnsi="Narkisim" w:cs="Narkisim" w:hint="cs"/>
          <w:color w:val="000000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rk Beyliklerini egemenlik alt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na alma</w:t>
      </w:r>
    </w:p>
    <w:p w:rsidR="008B3487" w:rsidRPr="00C15606" w:rsidRDefault="008B3487" w:rsidP="00BA195B">
      <w:pPr>
        <w:rPr>
          <w:rFonts w:ascii="Narkisim" w:cs="Narkisim"/>
          <w:i/>
          <w:i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               II-     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Rumeli’de fetih hareketlerine y</w:t>
      </w:r>
      <w:r w:rsidRPr="00C15606">
        <w:rPr>
          <w:rFonts w:ascii="Narkisim" w:hAnsi="Narkisim" w:cs="Narkisim" w:hint="cs"/>
          <w:color w:val="000000"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nelme</w:t>
      </w:r>
    </w:p>
    <w:p w:rsidR="008B3487" w:rsidRPr="00C15606" w:rsidRDefault="008B3487" w:rsidP="00BA195B">
      <w:pPr>
        <w:rPr>
          <w:rFonts w:ascii="Narkisim" w:cs="Narkisim"/>
          <w:b/>
          <w:bCs/>
          <w:color w:val="000000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III-     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Marmara Denizi k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y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color w:val="000000"/>
          <w:sz w:val="20"/>
          <w:szCs w:val="20"/>
          <w:lang w:bidi="he-IL"/>
        </w:rPr>
        <w:t xml:space="preserve"> fethetme 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Faaliyetlerinden hangilerinin Bizans 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İ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mparatorlu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u’nu rahats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>z etti</w:t>
      </w:r>
      <w:r w:rsidRPr="00C15606">
        <w:rPr>
          <w:rFonts w:ascii="Calibri" w:hAnsi="Calibri" w:cs="Calibri"/>
          <w:b/>
          <w:bCs/>
          <w:color w:val="000000"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lang w:bidi="he-IL"/>
        </w:rPr>
        <w:t xml:space="preserve">i </w:t>
      </w:r>
      <w:r w:rsidRPr="00C15606">
        <w:rPr>
          <w:rFonts w:ascii="Narkisim" w:hAnsi="Narkisim" w:cs="Narkisim"/>
          <w:b/>
          <w:bCs/>
          <w:color w:val="000000"/>
          <w:sz w:val="20"/>
          <w:szCs w:val="20"/>
          <w:u w:val="single"/>
          <w:lang w:bidi="he-IL"/>
        </w:rPr>
        <w:t>savunulabilir?</w:t>
      </w:r>
    </w:p>
    <w:p w:rsidR="008B3487" w:rsidRPr="00C15606" w:rsidRDefault="008B3487" w:rsidP="00BA195B">
      <w:pPr>
        <w:rPr>
          <w:rFonts w:ascii="Narkisim" w:cs="Narkisim"/>
          <w:b/>
          <w:bCs/>
          <w:color w:val="000000"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II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Yaln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z III  </w:t>
      </w: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>
        <w:rPr>
          <w:noProof/>
        </w:rPr>
        <w:pict>
          <v:line id="Düz Bağlayıcı 43" o:spid="_x0000_s1056" style="position:absolute;flip:y;z-index:251668480;visibility:visible;mso-position-horizontal-relative:page" from="24pt,14.4pt" to="292.5pt,14.4pt" strokecolor="#4a7ebb">
            <w10:wrap anchorx="page"/>
          </v:line>
        </w:pic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 ve II         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II ve III</w:t>
      </w:r>
    </w:p>
    <w:p w:rsidR="008B3487" w:rsidRPr="00C15606" w:rsidRDefault="008B3487" w:rsidP="00BA195B">
      <w:pPr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12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Devleti’nin ilk kez donanma g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 sahip olmas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sa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layan geli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me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hangisidir?</w:t>
      </w:r>
    </w:p>
    <w:p w:rsidR="008B3487" w:rsidRPr="00C15606" w:rsidRDefault="008B3487" w:rsidP="00BA195B">
      <w:pPr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 </w:t>
      </w:r>
      <w:r w:rsidRPr="00C15606">
        <w:rPr>
          <w:rFonts w:ascii="Narkisim" w:hAnsi="Narkisim" w:cs="Narkisim"/>
          <w:sz w:val="20"/>
          <w:szCs w:val="20"/>
          <w:lang w:bidi="he-IL"/>
        </w:rPr>
        <w:t>Bursa’n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fethi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 </w:t>
      </w:r>
      <w:r w:rsidRPr="00C15606">
        <w:rPr>
          <w:rFonts w:ascii="Narkisim" w:hAnsi="Narkisim" w:cs="Narkisim"/>
          <w:sz w:val="20"/>
          <w:szCs w:val="20"/>
          <w:lang w:bidi="he-IL"/>
        </w:rPr>
        <w:t>Ni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bolu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‘n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kazan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 </w:t>
      </w:r>
      <w:r w:rsidRPr="00C15606">
        <w:rPr>
          <w:rFonts w:ascii="Narkisim" w:hAnsi="Narkisim" w:cs="Narkisim"/>
          <w:sz w:val="20"/>
          <w:szCs w:val="20"/>
          <w:lang w:bidi="he-IL"/>
        </w:rPr>
        <w:t>Edirne’nin fethedilmesi</w:t>
      </w:r>
      <w:r w:rsidRPr="00C15606">
        <w:rPr>
          <w:rFonts w:ascii="Narkisim" w:hAns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 </w:t>
      </w:r>
      <w:r w:rsidRPr="00C15606">
        <w:rPr>
          <w:rFonts w:ascii="Narkisim" w:hAnsi="Narkisim" w:cs="Narkisim"/>
          <w:sz w:val="20"/>
          <w:szCs w:val="20"/>
          <w:lang w:bidi="he-IL"/>
        </w:rPr>
        <w:t>KaresiO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ullar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i’nin egemenlik alt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na al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cs="Narkisim"/>
          <w:sz w:val="20"/>
          <w:szCs w:val="20"/>
          <w:lang w:bidi="he-IL"/>
        </w:rPr>
        <w:br/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E)  </w:t>
      </w:r>
      <w:r w:rsidRPr="00C15606">
        <w:rPr>
          <w:rFonts w:ascii="Calibri" w:hAnsi="Calibri" w:cs="Calibri"/>
          <w:sz w:val="20"/>
          <w:szCs w:val="20"/>
        </w:rPr>
        <w:t>İ</w:t>
      </w:r>
      <w:r w:rsidRPr="00C15606">
        <w:rPr>
          <w:rFonts w:ascii="Narkisim" w:hAnsi="Narkisim" w:cs="Narkisim"/>
          <w:sz w:val="20"/>
          <w:szCs w:val="20"/>
          <w:lang w:bidi="he-IL"/>
        </w:rPr>
        <w:t>zmit’in fethedilmesi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4" o:spid="_x0000_s1057" style="position:absolute;flip:y;z-index:251669504;visibility:visible" from="-33.75pt,6.3pt" to="240.75pt,7.05pt" strokecolor="#4a7ebb"/>
        </w:pict>
      </w:r>
    </w:p>
    <w:p w:rsidR="008B3487" w:rsidRDefault="008B3487" w:rsidP="00BA195B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cs="Narkisim"/>
          <w:i/>
          <w:i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13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</w:t>
      </w:r>
      <w:r w:rsidRPr="00C15606"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Dersimizde Okunan Haberlerden: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Birle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Milletler (BM</w:t>
      </w:r>
      <w:r w:rsidRPr="00C15606">
        <w:rPr>
          <w:rFonts w:ascii="Narkisim" w:hAnsi="Narkisim" w:cs="Narkisim"/>
          <w:i/>
          <w:iCs/>
          <w:sz w:val="20"/>
          <w:szCs w:val="20"/>
          <w:u w:val="single"/>
          <w:lang w:bidi="he-IL"/>
        </w:rPr>
        <w:t>)</w:t>
      </w:r>
      <w:r w:rsidRPr="00C15606">
        <w:rPr>
          <w:rFonts w:ascii="Narkisim" w:hAnsi="Narkisim"/>
          <w:b/>
          <w:bCs/>
          <w:i/>
          <w:iCs/>
          <w:sz w:val="20"/>
          <w:szCs w:val="20"/>
          <w:u w:val="single"/>
          <w:lang w:bidi="he-IL"/>
        </w:rPr>
        <w:t>”</w:t>
      </w:r>
      <w:r w:rsidRPr="002A2996">
        <w:rPr>
          <w:rFonts w:ascii="Calibri Light" w:hAnsi="Calibri Light" w:cs="Calibri Light"/>
          <w:b/>
          <w:bCs/>
          <w:i/>
          <w:iCs/>
          <w:sz w:val="20"/>
          <w:szCs w:val="20"/>
          <w:u w:val="single"/>
        </w:rPr>
        <w:t>İKLİM DEĞİŞİKLİĞİ</w:t>
      </w:r>
      <w:r w:rsidRPr="00C15606">
        <w:rPr>
          <w:rFonts w:ascii="Narkisim" w:hAnsi="Narkisim"/>
          <w:b/>
          <w:bCs/>
          <w:i/>
          <w:iCs/>
          <w:sz w:val="20"/>
          <w:szCs w:val="20"/>
          <w:u w:val="single"/>
          <w:lang w:bidi="he-IL"/>
        </w:rPr>
        <w:t>”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Taraflar Konferans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2A2996">
        <w:rPr>
          <w:rFonts w:ascii="Narkisim" w:hAnsi="Narkisim" w:cs="Narkisim"/>
          <w:b/>
          <w:bCs/>
          <w:lang w:bidi="he-IL"/>
        </w:rPr>
        <w:t>2015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nerede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DA08B4">
        <w:rPr>
          <w:rFonts w:ascii="Narkisim" w:hAnsi="Narkisim" w:cs="Narkisim"/>
          <w:b/>
          <w:bCs/>
          <w:sz w:val="20"/>
          <w:szCs w:val="20"/>
          <w:lang w:bidi="he-IL"/>
        </w:rPr>
        <w:t>?</w:t>
      </w:r>
    </w:p>
    <w:p w:rsidR="008B3487" w:rsidRDefault="008B3487" w:rsidP="00BA195B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cs="Narkisim"/>
          <w:b/>
          <w:bCs/>
          <w:sz w:val="20"/>
          <w:szCs w:val="20"/>
          <w:lang w:bidi="he-IL"/>
        </w:rPr>
        <w:br/>
      </w: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5" o:spid="_x0000_s1058" style="position:absolute;left:0;text-align:left;z-index:251672576;visibility:visible" from="-32.6pt,7.05pt" to="238.9pt,7.05pt" strokecolor="#5b9bd5" strokeweight=".5pt">
            <v:stroke joinstyle="miter"/>
          </v:line>
        </w:pict>
      </w:r>
    </w:p>
    <w:p w:rsidR="008B3487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14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nemi’nde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ld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m Bayezid ‘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n halifeden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Sultan-</w:t>
      </w:r>
      <w:r w:rsidRPr="00C15606">
        <w:rPr>
          <w:rFonts w:ascii="Calibri" w:hAnsi="Calibri" w:cs="Calibri"/>
          <w:i/>
          <w:iCs/>
          <w:sz w:val="20"/>
          <w:szCs w:val="20"/>
        </w:rPr>
        <w:t>ıİ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klimi Rum “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unvan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almas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dakilerden hangisinin </w:t>
      </w:r>
      <w:r w:rsidRPr="00C15606"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sonucudur?</w:t>
      </w: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yenilgiye u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rat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n 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Edirne’nin fethedilmesinin 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C) </w:t>
      </w:r>
      <w:r w:rsidRPr="00C15606">
        <w:rPr>
          <w:rFonts w:ascii="Narkisim" w:hAnsi="Narkisim" w:cs="Narkisim"/>
          <w:sz w:val="20"/>
          <w:szCs w:val="20"/>
          <w:lang w:bidi="he-IL"/>
        </w:rPr>
        <w:t>Anadolu Hisar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’n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in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a edilmesinin 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Timur Anadolu’ya girmesinin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E) </w:t>
      </w:r>
      <w:r w:rsidRPr="00C15606">
        <w:rPr>
          <w:rFonts w:ascii="Narkisim" w:hAnsi="Narkisim" w:cs="Narkisim"/>
          <w:sz w:val="20"/>
          <w:szCs w:val="20"/>
          <w:lang w:bidi="he-IL"/>
        </w:rPr>
        <w:t>Anadolu Beylerbeyli</w:t>
      </w:r>
      <w:r w:rsidRPr="00C15606">
        <w:rPr>
          <w:rFonts w:ascii="Calibri" w:hAnsi="Calibri" w:cs="Calibri"/>
          <w:sz w:val="20"/>
          <w:szCs w:val="20"/>
        </w:rPr>
        <w:t>ğ</w:t>
      </w:r>
      <w:r w:rsidRPr="00C15606">
        <w:rPr>
          <w:rFonts w:ascii="Narkisim" w:hAnsi="Narkisim" w:cs="Narkisim"/>
          <w:sz w:val="20"/>
          <w:szCs w:val="20"/>
          <w:lang w:bidi="he-IL"/>
        </w:rPr>
        <w:t>inin kurulmas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</w:p>
    <w:p w:rsidR="008B3487" w:rsidRPr="00C15606" w:rsidRDefault="008B3487" w:rsidP="00BA195B">
      <w:pPr>
        <w:shd w:val="clear" w:color="auto" w:fill="FFFFFF"/>
        <w:ind w:left="180" w:right="72" w:firstLine="180"/>
        <w:rPr>
          <w:rFonts w:ascii="Narkisim" w:cs="Narkisim"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right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15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)     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I-  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lk kez Yeni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eri Oca</w:t>
      </w:r>
      <w:r w:rsidRPr="00C15606">
        <w:rPr>
          <w:rFonts w:ascii="Calibri" w:hAnsi="Calibri" w:cs="Calibri"/>
          <w:i/>
          <w:iCs/>
          <w:sz w:val="20"/>
          <w:szCs w:val="20"/>
        </w:rPr>
        <w:t>ğı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kurdu</w:t>
      </w:r>
    </w:p>
    <w:p w:rsidR="008B3487" w:rsidRPr="00C15606" w:rsidRDefault="008B3487" w:rsidP="00BA195B">
      <w:pPr>
        <w:rPr>
          <w:rFonts w:asci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II- </w:t>
      </w:r>
      <w:r w:rsidRPr="00C15606">
        <w:rPr>
          <w:rFonts w:ascii="Calibri" w:hAnsi="Calibri" w:cs="Calibri"/>
          <w:i/>
          <w:iCs/>
          <w:sz w:val="20"/>
          <w:szCs w:val="20"/>
        </w:rPr>
        <w:t>İ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lk kez T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mar Sistemi uygulanmaya ba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lad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</w:p>
    <w:p w:rsidR="008B3487" w:rsidRPr="00C15606" w:rsidRDefault="008B3487" w:rsidP="00BA195B">
      <w:pPr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       III- Rumeli Beylerbeyli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 kuruldu</w:t>
      </w:r>
    </w:p>
    <w:p w:rsidR="008B3487" w:rsidRPr="00C15606" w:rsidRDefault="008B3487" w:rsidP="00BA195B">
      <w:pPr>
        <w:jc w:val="both"/>
        <w:rPr>
          <w:rFonts w:asci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Yukar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metindeki faaliyetleri y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ten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kimdir?</w:t>
      </w:r>
    </w:p>
    <w:p w:rsidR="008B3487" w:rsidRPr="00C15606" w:rsidRDefault="008B3487" w:rsidP="00BA195B">
      <w:pPr>
        <w:jc w:val="both"/>
        <w:rPr>
          <w:rFonts w:asci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Ertu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rul Gazi       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I. Murat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I.Bayezid</w:t>
      </w: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Orhan Bey</w:t>
      </w:r>
    </w:p>
    <w:p w:rsidR="008B3487" w:rsidRPr="00C15606" w:rsidRDefault="008B3487" w:rsidP="00BA195B">
      <w:pPr>
        <w:rPr>
          <w:rFonts w:ascii="Narkisim" w:cs="Narkisim"/>
          <w:i/>
          <w:iCs/>
          <w:sz w:val="20"/>
          <w:szCs w:val="20"/>
          <w:lang w:bidi="he-IL"/>
        </w:rPr>
      </w:pPr>
      <w:r>
        <w:rPr>
          <w:noProof/>
        </w:rPr>
        <w:pict>
          <v:line id="Düz Bağlayıcı 46" o:spid="_x0000_s1059" style="position:absolute;z-index:251671552;visibility:visible" from="-10.1pt,5.3pt" to="266.65pt,6.05pt" strokecolor="#4a7ebb"/>
        </w:pict>
      </w: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16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Devleti’nin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neminde, Anadolu’nun T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rk Siyasi Birli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ini par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alayan,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”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Y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ld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m Bayezid ve Timur”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aras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 yap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lan Sava</w:t>
      </w:r>
      <w:r w:rsidRPr="00C15606">
        <w:rPr>
          <w:rFonts w:ascii="Calibri" w:hAnsi="Calibri" w:cs="Calibri"/>
          <w:b/>
          <w:bCs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ad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nedir? Yaz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z. </w:t>
      </w: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7" o:spid="_x0000_s1060" style="position:absolute;left:0;text-align:left;z-index:251670528;visibility:visible;mso-position-horizontal-relative:margin" from="250.5pt,6.65pt" to="533.25pt,6.65pt" strokecolor="#4a7ebb">
            <w10:wrap anchorx="margin"/>
          </v:line>
        </w:pict>
      </w: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17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 Bilin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li gen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, Tarihini 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renmelidir! Sizce neden? Yorumlay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z.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8" o:spid="_x0000_s1061" style="position:absolute;flip:y;z-index:251673600;visibility:visible" from="-10.1pt,4.25pt" to="271.15pt,5pt" strokecolor="#4a7ebb"/>
        </w:pict>
      </w: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18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Padi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ahlar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ndan hangisinin tahta oturmas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yla on bir y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 s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ren Fetret Devri sona ermi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ve devlet bir nevi yeniden kurulmu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tur?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I.Bayezid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B)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II. 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Ertu</w:t>
      </w:r>
      <w:r w:rsidRPr="00C15606">
        <w:rPr>
          <w:rFonts w:ascii="Calibri" w:hAnsi="Calibri" w:cs="Calibri"/>
          <w:i/>
          <w:iCs/>
          <w:sz w:val="20"/>
          <w:szCs w:val="20"/>
        </w:rPr>
        <w:t>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rul Gazi                 </w:t>
      </w: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i/>
          <w:i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I.Mehmet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Orhan Bey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  <w:r>
        <w:rPr>
          <w:noProof/>
        </w:rPr>
        <w:pict>
          <v:line id="Düz Bağlayıcı 49" o:spid="_x0000_s1062" style="position:absolute;z-index:251674624;visibility:visible" from="-13.85pt,11.2pt" to="271.15pt,11.2pt" strokecolor="#4a7ebb"/>
        </w:pict>
      </w: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i/>
          <w:i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19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) </w:t>
      </w:r>
      <w:r w:rsidRPr="00C15606">
        <w:rPr>
          <w:rFonts w:ascii="Narkisim" w:hAnsi="Narkisim"/>
          <w:i/>
          <w:iCs/>
          <w:sz w:val="20"/>
          <w:szCs w:val="20"/>
          <w:lang w:bidi="he-IL"/>
        </w:rPr>
        <w:t>“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Devleti XIV. ve XV. Y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zy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llarda s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rlar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bat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y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nl</w:t>
      </w:r>
      <w:r w:rsidRPr="00C15606">
        <w:rPr>
          <w:rFonts w:ascii="Narkisim" w:hAnsi="Narkisim" w:cs="Narkisim" w:hint="cs"/>
          <w:i/>
          <w:iCs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 h</w:t>
      </w:r>
      <w:r w:rsidRPr="00C15606">
        <w:rPr>
          <w:rFonts w:ascii="Calibri" w:hAnsi="Calibri" w:cs="Calibri"/>
          <w:i/>
          <w:iCs/>
          <w:sz w:val="20"/>
          <w:szCs w:val="20"/>
        </w:rPr>
        <w:t>ı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zla geni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>lemi</w:t>
      </w:r>
      <w:r w:rsidRPr="00C15606">
        <w:rPr>
          <w:rFonts w:ascii="Calibri" w:hAnsi="Calibri" w:cs="Calibri"/>
          <w:i/>
          <w:iCs/>
          <w:sz w:val="20"/>
          <w:szCs w:val="20"/>
        </w:rPr>
        <w:t>ş</w:t>
      </w:r>
      <w:r w:rsidRPr="00C15606">
        <w:rPr>
          <w:rFonts w:ascii="Narkisim" w:hAnsi="Narkisim" w:cs="Narkisim"/>
          <w:i/>
          <w:iCs/>
          <w:sz w:val="20"/>
          <w:szCs w:val="20"/>
          <w:lang w:bidi="he-IL"/>
        </w:rPr>
        <w:t xml:space="preserve">tir.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 bu durumun d</w:t>
      </w:r>
      <w:r w:rsidRPr="00C15606">
        <w:rPr>
          <w:rFonts w:ascii="Calibri" w:hAnsi="Calibri" w:cs="Calibri"/>
          <w:b/>
          <w:bCs/>
          <w:sz w:val="20"/>
          <w:szCs w:val="20"/>
        </w:rPr>
        <w:t>ış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siyasetteki </w:t>
      </w:r>
      <w:r w:rsidRPr="00C37177">
        <w:rPr>
          <w:rFonts w:ascii="Narkisim" w:hAnsi="Narkisim" w:cs="Narkisim"/>
          <w:b/>
          <w:bCs/>
          <w:u w:val="single"/>
          <w:lang w:bidi="he-IL"/>
        </w:rPr>
        <w:t>sonu</w:t>
      </w:r>
      <w:r w:rsidRPr="00C37177">
        <w:rPr>
          <w:rFonts w:ascii="Narkisim" w:hAnsi="Narkisim" w:cs="Narkisim" w:hint="cs"/>
          <w:b/>
          <w:bCs/>
          <w:u w:val="single"/>
          <w:lang w:bidi="he-IL"/>
        </w:rPr>
        <w:t>ç</w:t>
      </w:r>
      <w:r w:rsidRPr="00C37177">
        <w:rPr>
          <w:rFonts w:ascii="Narkisim" w:hAnsi="Narkisim" w:cs="Narkisim"/>
          <w:b/>
          <w:bCs/>
          <w:u w:val="single"/>
          <w:lang w:bidi="he-IL"/>
        </w:rPr>
        <w:t>lar</w:t>
      </w:r>
      <w:r w:rsidRPr="00C37177">
        <w:rPr>
          <w:rFonts w:ascii="Calibri" w:hAnsi="Calibri" w:cs="Calibri"/>
          <w:b/>
          <w:bCs/>
          <w:u w:val="single"/>
        </w:rPr>
        <w:t>ı</w:t>
      </w:r>
      <w:r w:rsidRPr="00C37177">
        <w:rPr>
          <w:rFonts w:ascii="Narkisim" w:hAnsi="Narkisim" w:cs="Narkisim"/>
          <w:b/>
          <w:bCs/>
          <w:u w:val="single"/>
          <w:lang w:bidi="he-IL"/>
        </w:rPr>
        <w:t>ndan biridir</w:t>
      </w:r>
      <w:r>
        <w:rPr>
          <w:rFonts w:ascii="Narkisim" w:hAnsi="Narkisim" w:cs="Narkisim"/>
          <w:b/>
          <w:bCs/>
          <w:sz w:val="20"/>
          <w:szCs w:val="20"/>
          <w:u w:val="single"/>
          <w:lang w:bidi="he-IL"/>
        </w:rPr>
        <w:t>?</w:t>
      </w:r>
    </w:p>
    <w:p w:rsidR="008B3487" w:rsidRPr="00C15606" w:rsidRDefault="008B3487" w:rsidP="00BA195B">
      <w:pPr>
        <w:shd w:val="clear" w:color="auto" w:fill="FFFFFF"/>
        <w:ind w:right="72"/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Te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kilatlanma 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al</w:t>
      </w:r>
      <w:r w:rsidRPr="00C15606">
        <w:rPr>
          <w:rFonts w:ascii="Calibri" w:hAnsi="Calibri" w:cs="Calibri"/>
          <w:sz w:val="20"/>
          <w:szCs w:val="20"/>
        </w:rPr>
        <w:t>ış</w:t>
      </w:r>
      <w:r w:rsidRPr="00C15606">
        <w:rPr>
          <w:rFonts w:ascii="Narkisim" w:hAnsi="Narkisim" w:cs="Narkisim"/>
          <w:sz w:val="20"/>
          <w:szCs w:val="20"/>
          <w:lang w:bidi="he-IL"/>
        </w:rPr>
        <w:t>malar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ger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ekle</w:t>
      </w:r>
      <w:r w:rsidRPr="00C15606">
        <w:rPr>
          <w:rFonts w:ascii="Calibri" w:hAnsi="Calibri" w:cs="Calibri"/>
          <w:sz w:val="20"/>
          <w:szCs w:val="20"/>
        </w:rPr>
        <w:t>ş</w:t>
      </w:r>
      <w:r w:rsidRPr="00C15606">
        <w:rPr>
          <w:rFonts w:ascii="Narkisim" w:hAnsi="Narkisim" w:cs="Narkisim"/>
          <w:sz w:val="20"/>
          <w:szCs w:val="20"/>
          <w:lang w:bidi="he-IL"/>
        </w:rPr>
        <w:t>tirilmesi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B) </w:t>
      </w:r>
      <w:r w:rsidRPr="00C15606">
        <w:rPr>
          <w:rFonts w:ascii="Narkisim" w:hAnsi="Narkisim" w:cs="Narkisim"/>
          <w:sz w:val="20"/>
          <w:szCs w:val="20"/>
          <w:lang w:bidi="he-IL"/>
        </w:rPr>
        <w:t>Ulusal k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lt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r anlay</w:t>
      </w:r>
      <w:r w:rsidRPr="00C15606">
        <w:rPr>
          <w:rFonts w:ascii="Calibri" w:hAnsi="Calibri" w:cs="Calibri"/>
          <w:sz w:val="20"/>
          <w:szCs w:val="20"/>
        </w:rPr>
        <w:t>ışı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g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üç</w:t>
      </w:r>
      <w:r w:rsidRPr="00C15606">
        <w:rPr>
          <w:rFonts w:ascii="Narkisim" w:hAnsi="Narkisim" w:cs="Narkisim"/>
          <w:sz w:val="20"/>
          <w:szCs w:val="20"/>
          <w:lang w:bidi="he-IL"/>
        </w:rPr>
        <w:t>lenmesi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b/>
          <w:bCs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C)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Devleti’ne kar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ittifak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 kurulmas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Osmanl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Devleti’nin g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mr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k gelirinin artmas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BA195B">
      <w:pPr>
        <w:shd w:val="clear" w:color="auto" w:fill="FFFFFF"/>
        <w:ind w:left="180" w:right="72" w:firstLine="180"/>
        <w:jc w:val="both"/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E)</w:t>
      </w:r>
      <w:r w:rsidRPr="00C15606">
        <w:rPr>
          <w:rFonts w:ascii="Narkisim" w:hAnsi="Narkisim" w:cs="Narkisim"/>
          <w:sz w:val="20"/>
          <w:szCs w:val="20"/>
          <w:lang w:bidi="he-IL"/>
        </w:rPr>
        <w:t>D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ü</w:t>
      </w:r>
      <w:r w:rsidRPr="00C15606">
        <w:rPr>
          <w:rFonts w:ascii="Narkisim" w:hAnsi="Narkisim" w:cs="Narkisim"/>
          <w:sz w:val="20"/>
          <w:szCs w:val="20"/>
          <w:lang w:bidi="he-IL"/>
        </w:rPr>
        <w:t>zenli bir isk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â</w:t>
      </w:r>
      <w:r w:rsidRPr="00C15606">
        <w:rPr>
          <w:rFonts w:ascii="Narkisim" w:hAnsi="Narkisim" w:cs="Narkisim"/>
          <w:sz w:val="20"/>
          <w:szCs w:val="20"/>
          <w:lang w:bidi="he-IL"/>
        </w:rPr>
        <w:t>n siyasetinin uygulanmas</w:t>
      </w:r>
      <w:r w:rsidRPr="00C15606">
        <w:rPr>
          <w:rFonts w:ascii="Calibri" w:hAnsi="Calibri" w:cs="Calibri"/>
          <w:sz w:val="20"/>
          <w:szCs w:val="20"/>
        </w:rPr>
        <w:t>ı</w:t>
      </w:r>
    </w:p>
    <w:p w:rsidR="008B3487" w:rsidRPr="00C15606" w:rsidRDefault="008B3487" w:rsidP="00BA195B">
      <w:pPr>
        <w:shd w:val="clear" w:color="auto" w:fill="FFFFFF"/>
        <w:ind w:left="180" w:right="72" w:firstLine="180"/>
        <w:rPr>
          <w:rFonts w:ascii="Narkisim" w:cs="Narkisim"/>
          <w:sz w:val="20"/>
          <w:szCs w:val="20"/>
          <w:lang w:bidi="he-IL"/>
        </w:rPr>
      </w:pPr>
      <w:r>
        <w:rPr>
          <w:noProof/>
        </w:rPr>
        <w:pict>
          <v:line id="Düz Bağlayıcı 50" o:spid="_x0000_s1063" style="position:absolute;left:0;text-align:left;z-index:251675648;visibility:visible" from="-14.6pt,6.75pt" to="274.9pt,6.75pt" strokecolor="#4a7ebb"/>
        </w:pict>
      </w:r>
    </w:p>
    <w:p w:rsidR="008B3487" w:rsidRDefault="008B3487" w:rsidP="00BA195B">
      <w:pPr>
        <w:jc w:val="both"/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jc w:val="both"/>
        <w:rPr>
          <w:rFonts w:ascii="Narkisim" w:hAnsi="Narkisim" w:cs="Narkisim"/>
          <w:b/>
          <w:bCs/>
          <w:sz w:val="20"/>
          <w:szCs w:val="20"/>
          <w:lang w:bidi="he-IL"/>
        </w:rPr>
      </w:pPr>
      <w:r>
        <w:rPr>
          <w:rFonts w:ascii="Narkisim" w:hAnsi="Narkisim" w:cs="Narkisim"/>
          <w:b/>
          <w:bCs/>
          <w:sz w:val="20"/>
          <w:szCs w:val="20"/>
          <w:lang w:bidi="he-IL"/>
        </w:rPr>
        <w:t>20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) 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a</w:t>
      </w:r>
      <w:r w:rsidRPr="00C15606">
        <w:rPr>
          <w:rFonts w:ascii="Calibri" w:hAnsi="Calibri" w:cs="Calibri"/>
          <w:b/>
          <w:bCs/>
          <w:sz w:val="20"/>
          <w:szCs w:val="20"/>
        </w:rPr>
        <w:t>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dakilerden hangisinin Osmanl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'n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 kurulu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d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ö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neminde Balkanlarda Ha</w:t>
      </w:r>
      <w:r w:rsidRPr="00C15606">
        <w:rPr>
          <w:rFonts w:ascii="Narkisim" w:hAnsi="Narkisim" w:cs="Narkisim" w:hint="cs"/>
          <w:b/>
          <w:bCs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</w:t>
      </w:r>
      <w:r w:rsidRPr="00C15606">
        <w:rPr>
          <w:rFonts w:ascii="Calibri" w:hAnsi="Calibri" w:cs="Calibri"/>
          <w:b/>
          <w:bCs/>
          <w:sz w:val="20"/>
          <w:szCs w:val="20"/>
        </w:rPr>
        <w:t>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 ile yapt</w:t>
      </w:r>
      <w:r w:rsidRPr="00C15606">
        <w:rPr>
          <w:rFonts w:ascii="Calibri" w:hAnsi="Calibri" w:cs="Calibri"/>
          <w:b/>
          <w:bCs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sava</w:t>
      </w:r>
      <w:r w:rsidRPr="00C15606">
        <w:rPr>
          <w:rFonts w:ascii="Calibri" w:hAnsi="Calibri" w:cs="Calibri"/>
          <w:b/>
          <w:bCs/>
          <w:sz w:val="20"/>
          <w:szCs w:val="20"/>
        </w:rPr>
        <w:t>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lardan oldu</w:t>
      </w:r>
      <w:r w:rsidRPr="00C15606">
        <w:rPr>
          <w:rFonts w:ascii="Calibri" w:hAnsi="Calibri" w:cs="Calibri"/>
          <w:b/>
          <w:bCs/>
          <w:sz w:val="20"/>
          <w:szCs w:val="20"/>
        </w:rPr>
        <w:t>ğ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>u savunulamaz?</w:t>
      </w:r>
    </w:p>
    <w:p w:rsidR="008B3487" w:rsidRPr="00C15606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hAns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A) </w:t>
      </w:r>
      <w:r w:rsidRPr="00C15606">
        <w:rPr>
          <w:rFonts w:ascii="Narkisim" w:hAnsi="Narkisim" w:cs="Narkisim"/>
          <w:sz w:val="20"/>
          <w:szCs w:val="20"/>
          <w:lang w:bidi="he-IL"/>
        </w:rPr>
        <w:t>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rps</w:t>
      </w:r>
      <w:r w:rsidRPr="00C15606">
        <w:rPr>
          <w:rFonts w:ascii="Calibri" w:hAnsi="Calibri" w:cs="Calibri"/>
          <w:sz w:val="20"/>
          <w:szCs w:val="20"/>
        </w:rPr>
        <w:t>ı</w:t>
      </w:r>
      <w:r w:rsidRPr="00C15606">
        <w:rPr>
          <w:rFonts w:ascii="Narkisim" w:hAnsi="Narkisim" w:cs="Narkisim"/>
          <w:sz w:val="20"/>
          <w:szCs w:val="20"/>
          <w:lang w:bidi="he-IL"/>
        </w:rPr>
        <w:t>nd</w:t>
      </w:r>
      <w:r w:rsidRPr="00C15606">
        <w:rPr>
          <w:rFonts w:ascii="Calibri" w:hAnsi="Calibri" w:cs="Calibri"/>
          <w:sz w:val="20"/>
          <w:szCs w:val="20"/>
        </w:rPr>
        <w:t>ığı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  B) 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I. Kosova 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C </w:t>
      </w:r>
      <w:r w:rsidRPr="00C15606">
        <w:rPr>
          <w:rFonts w:ascii="Narkisim" w:hAnsi="Narkisim" w:cs="Narkisim"/>
          <w:sz w:val="20"/>
          <w:szCs w:val="20"/>
          <w:lang w:bidi="he-IL"/>
        </w:rPr>
        <w:t>II. Kosova</w:t>
      </w:r>
    </w:p>
    <w:p w:rsidR="008B3487" w:rsidRPr="00C15606" w:rsidRDefault="008B3487" w:rsidP="00BA195B">
      <w:pPr>
        <w:rPr>
          <w:rFonts w:ascii="Narkisim" w:hAnsi="Narkisim" w:cs="Narkisim"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b/>
          <w:bCs/>
          <w:sz w:val="20"/>
          <w:szCs w:val="20"/>
          <w:lang w:bidi="he-IL"/>
        </w:rPr>
      </w:pPr>
    </w:p>
    <w:p w:rsidR="008B3487" w:rsidRPr="00C15606" w:rsidRDefault="008B3487" w:rsidP="00BA195B">
      <w:pPr>
        <w:rPr>
          <w:rFonts w:ascii="Narkisim" w:cs="Narkisim"/>
          <w:sz w:val="20"/>
          <w:szCs w:val="20"/>
          <w:lang w:bidi="he-IL"/>
        </w:rPr>
      </w:pP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D) </w:t>
      </w:r>
      <w:r w:rsidRPr="00C15606">
        <w:rPr>
          <w:rFonts w:ascii="Narkisim" w:hAnsi="Narkisim" w:cs="Narkisim"/>
          <w:sz w:val="20"/>
          <w:szCs w:val="20"/>
          <w:lang w:bidi="he-IL"/>
        </w:rPr>
        <w:t>Varna Sava</w:t>
      </w:r>
      <w:r w:rsidRPr="00C15606">
        <w:rPr>
          <w:rFonts w:ascii="Calibri" w:hAnsi="Calibri" w:cs="Calibri"/>
          <w:sz w:val="20"/>
          <w:szCs w:val="20"/>
        </w:rPr>
        <w:t>şı</w:t>
      </w:r>
      <w:r w:rsidRPr="00C15606">
        <w:rPr>
          <w:rFonts w:ascii="Narkisim" w:hAnsi="Narkisim" w:cs="Narkisim"/>
          <w:b/>
          <w:bCs/>
          <w:sz w:val="20"/>
          <w:szCs w:val="20"/>
          <w:lang w:bidi="he-IL"/>
        </w:rPr>
        <w:t xml:space="preserve">E) </w:t>
      </w:r>
      <w:r w:rsidRPr="00C15606">
        <w:rPr>
          <w:rFonts w:ascii="Narkisim" w:hAnsi="Narkisim" w:cs="Narkisim"/>
          <w:sz w:val="20"/>
          <w:szCs w:val="20"/>
          <w:lang w:bidi="he-IL"/>
        </w:rPr>
        <w:t>Moha</w:t>
      </w:r>
      <w:r w:rsidRPr="00C15606">
        <w:rPr>
          <w:rFonts w:ascii="Narkisim" w:hAnsi="Narkisim" w:cs="Narkisim" w:hint="cs"/>
          <w:sz w:val="20"/>
          <w:szCs w:val="20"/>
          <w:lang w:bidi="he-IL"/>
        </w:rPr>
        <w:t>ç</w:t>
      </w:r>
      <w:r w:rsidRPr="00C15606">
        <w:rPr>
          <w:rFonts w:ascii="Narkisim" w:hAnsi="Narkisim" w:cs="Narkisim"/>
          <w:sz w:val="20"/>
          <w:szCs w:val="20"/>
          <w:lang w:bidi="he-IL"/>
        </w:rPr>
        <w:t xml:space="preserve"> Meydan Sava</w:t>
      </w:r>
      <w:r w:rsidRPr="00C15606">
        <w:rPr>
          <w:rFonts w:ascii="Calibri" w:hAnsi="Calibri" w:cs="Calibri"/>
          <w:sz w:val="20"/>
          <w:szCs w:val="20"/>
        </w:rPr>
        <w:t>şı</w:t>
      </w:r>
    </w:p>
    <w:p w:rsidR="008B3487" w:rsidRDefault="008B3487" w:rsidP="00BA195B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BA195B">
      <w:pPr>
        <w:rPr>
          <w:rFonts w:ascii="Narkisim" w:cs="Narkisim"/>
          <w:sz w:val="20"/>
          <w:szCs w:val="20"/>
          <w:lang w:bidi="he-IL"/>
        </w:rPr>
      </w:pPr>
    </w:p>
    <w:p w:rsidR="008B3487" w:rsidRDefault="008B3487" w:rsidP="00753F6F">
      <w:pPr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</w:p>
    <w:p w:rsidR="008B3487" w:rsidRPr="00C15606" w:rsidRDefault="008B3487" w:rsidP="001E17CB">
      <w:pPr>
        <w:jc w:val="right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 xml:space="preserve">                Ba</w:t>
      </w:r>
      <w:r w:rsidRPr="00C15606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ş</w:t>
      </w: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ar</w:t>
      </w:r>
      <w:r w:rsidRPr="00C15606">
        <w:rPr>
          <w:rFonts w:ascii="Calibri" w:hAnsi="Calibri"/>
          <w:b/>
          <w:bCs/>
          <w:color w:val="000000"/>
          <w:sz w:val="20"/>
          <w:szCs w:val="20"/>
          <w:shd w:val="clear" w:color="auto" w:fill="F5F5FF"/>
        </w:rPr>
        <w:t>ı</w:t>
      </w:r>
      <w:r w:rsidRPr="00C15606"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  <w:t>lar…</w:t>
      </w:r>
    </w:p>
    <w:p w:rsidR="008B3487" w:rsidRPr="00C15606" w:rsidRDefault="008B3487" w:rsidP="00DA08B4">
      <w:pPr>
        <w:jc w:val="right"/>
        <w:rPr>
          <w:rFonts w:ascii="Narkisim" w:hAnsi="Narkisim"/>
          <w:b/>
          <w:bCs/>
          <w:color w:val="000000"/>
          <w:sz w:val="20"/>
          <w:szCs w:val="20"/>
          <w:shd w:val="clear" w:color="auto" w:fill="F5F5FF"/>
        </w:rPr>
      </w:pP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NOT:</w:t>
      </w:r>
      <w:r>
        <w:rPr>
          <w:rFonts w:ascii="Narkisim" w:hAnsi="Narkisim"/>
          <w:b/>
          <w:bCs/>
          <w:sz w:val="20"/>
          <w:szCs w:val="20"/>
          <w:shd w:val="clear" w:color="auto" w:fill="F5F5FF"/>
        </w:rPr>
        <w:t xml:space="preserve"> Her soru</w:t>
      </w:r>
      <w:r w:rsidRPr="00BE7A5A">
        <w:rPr>
          <w:rFonts w:ascii="Narkisim" w:hAnsi="Narkisim"/>
          <w:b/>
          <w:bCs/>
          <w:shd w:val="clear" w:color="auto" w:fill="F5F5FF"/>
        </w:rPr>
        <w:t xml:space="preserve">5 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puand</w:t>
      </w:r>
      <w:r w:rsidRPr="00C15606">
        <w:rPr>
          <w:rFonts w:ascii="Calibri" w:hAnsi="Calibri"/>
          <w:b/>
          <w:bCs/>
          <w:sz w:val="20"/>
          <w:szCs w:val="20"/>
          <w:shd w:val="clear" w:color="auto" w:fill="F5F5FF"/>
        </w:rPr>
        <w:t>ı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r</w:t>
      </w:r>
      <w:r w:rsidRPr="00C15606">
        <w:rPr>
          <w:rFonts w:ascii="Narkisim" w:hAnsi="Narkisim"/>
          <w:sz w:val="20"/>
          <w:szCs w:val="20"/>
          <w:shd w:val="clear" w:color="auto" w:fill="F5F5FF"/>
        </w:rPr>
        <w:t xml:space="preserve">. </w:t>
      </w:r>
      <w:r w:rsidRPr="00C15606">
        <w:rPr>
          <w:rFonts w:ascii="Narkisim" w:hAnsi="Narkisim"/>
          <w:b/>
          <w:bCs/>
          <w:sz w:val="20"/>
          <w:szCs w:val="20"/>
          <w:shd w:val="clear" w:color="auto" w:fill="F5F5FF"/>
        </w:rPr>
        <w:t>04/12/2015</w:t>
      </w:r>
    </w:p>
    <w:p w:rsidR="008B3487" w:rsidRPr="00C15606" w:rsidRDefault="008B3487" w:rsidP="00BE7A5A">
      <w:pPr>
        <w:jc w:val="right"/>
        <w:rPr>
          <w:rFonts w:ascii="Narkisim" w:cs="Narkisim"/>
          <w:sz w:val="20"/>
          <w:szCs w:val="20"/>
          <w:lang w:bidi="he-IL"/>
        </w:rPr>
      </w:pPr>
    </w:p>
    <w:sectPr w:rsidR="008B3487" w:rsidRPr="00C15606" w:rsidSect="00163FAA">
      <w:pgSz w:w="11906" w:h="16838"/>
      <w:pgMar w:top="1417" w:right="1080" w:bottom="1417" w:left="10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487" w:rsidRDefault="008B3487" w:rsidP="00DA08B4">
      <w:r>
        <w:separator/>
      </w:r>
    </w:p>
  </w:endnote>
  <w:endnote w:type="continuationSeparator" w:id="1">
    <w:p w:rsidR="008B3487" w:rsidRDefault="008B3487" w:rsidP="00DA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487" w:rsidRDefault="008B3487" w:rsidP="00DA08B4">
      <w:r>
        <w:separator/>
      </w:r>
    </w:p>
  </w:footnote>
  <w:footnote w:type="continuationSeparator" w:id="1">
    <w:p w:rsidR="008B3487" w:rsidRDefault="008B3487" w:rsidP="00DA0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72D"/>
    <w:multiLevelType w:val="hybridMultilevel"/>
    <w:tmpl w:val="5D80813A"/>
    <w:lvl w:ilvl="0" w:tplc="1D26B124">
      <w:start w:val="1"/>
      <w:numFmt w:val="bullet"/>
      <w:lvlText w:val=""/>
      <w:lvlJc w:val="left"/>
      <w:pPr>
        <w:ind w:left="11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45" w:hanging="360"/>
      </w:pPr>
      <w:rPr>
        <w:rFonts w:ascii="Wingdings" w:hAnsi="Wingdings" w:cs="Wingdings" w:hint="default"/>
      </w:rPr>
    </w:lvl>
  </w:abstractNum>
  <w:abstractNum w:abstractNumId="1">
    <w:nsid w:val="05E550B4"/>
    <w:multiLevelType w:val="hybridMultilevel"/>
    <w:tmpl w:val="5CEE9A28"/>
    <w:lvl w:ilvl="0" w:tplc="8CD418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B52CD"/>
    <w:multiLevelType w:val="hybridMultilevel"/>
    <w:tmpl w:val="CE7ACE0C"/>
    <w:lvl w:ilvl="0" w:tplc="73B2D55C">
      <w:start w:val="1"/>
      <w:numFmt w:val="decimal"/>
      <w:lvlText w:val="%1)"/>
      <w:lvlJc w:val="left"/>
      <w:pPr>
        <w:ind w:left="825" w:hanging="46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4117D"/>
    <w:multiLevelType w:val="hybridMultilevel"/>
    <w:tmpl w:val="486A86DC"/>
    <w:lvl w:ilvl="0" w:tplc="B29CBD14">
      <w:start w:val="1"/>
      <w:numFmt w:val="bullet"/>
      <w:lvlText w:val=""/>
      <w:lvlJc w:val="left"/>
      <w:pPr>
        <w:ind w:left="1185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45" w:hanging="360"/>
      </w:pPr>
      <w:rPr>
        <w:rFonts w:ascii="Wingdings" w:hAnsi="Wingdings" w:cs="Wingdings" w:hint="default"/>
      </w:rPr>
    </w:lvl>
  </w:abstractNum>
  <w:abstractNum w:abstractNumId="4">
    <w:nsid w:val="535404F5"/>
    <w:multiLevelType w:val="hybridMultilevel"/>
    <w:tmpl w:val="C82606A6"/>
    <w:lvl w:ilvl="0" w:tplc="17E6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E66D0"/>
    <w:multiLevelType w:val="hybridMultilevel"/>
    <w:tmpl w:val="414EA646"/>
    <w:lvl w:ilvl="0" w:tplc="0610D0A0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615300DE"/>
    <w:multiLevelType w:val="hybridMultilevel"/>
    <w:tmpl w:val="C82606A6"/>
    <w:lvl w:ilvl="0" w:tplc="17E6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14575"/>
    <w:multiLevelType w:val="hybridMultilevel"/>
    <w:tmpl w:val="C82606A6"/>
    <w:lvl w:ilvl="0" w:tplc="17E6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92947"/>
    <w:multiLevelType w:val="hybridMultilevel"/>
    <w:tmpl w:val="C5225E8A"/>
    <w:lvl w:ilvl="0" w:tplc="FE0A4A82">
      <w:start w:val="1"/>
      <w:numFmt w:val="bullet"/>
      <w:lvlText w:val=""/>
      <w:lvlJc w:val="left"/>
      <w:pPr>
        <w:ind w:left="154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7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30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FCE"/>
    <w:rsid w:val="00071461"/>
    <w:rsid w:val="001531BF"/>
    <w:rsid w:val="00163FAA"/>
    <w:rsid w:val="00191736"/>
    <w:rsid w:val="001E17CB"/>
    <w:rsid w:val="002A2996"/>
    <w:rsid w:val="002D1745"/>
    <w:rsid w:val="002E03D5"/>
    <w:rsid w:val="00397912"/>
    <w:rsid w:val="003C5DF9"/>
    <w:rsid w:val="003D188B"/>
    <w:rsid w:val="004A798B"/>
    <w:rsid w:val="00566CE5"/>
    <w:rsid w:val="005B4CCB"/>
    <w:rsid w:val="006069A6"/>
    <w:rsid w:val="0062406E"/>
    <w:rsid w:val="00675935"/>
    <w:rsid w:val="006877D3"/>
    <w:rsid w:val="006D1556"/>
    <w:rsid w:val="00721A7B"/>
    <w:rsid w:val="00753F6F"/>
    <w:rsid w:val="007772DD"/>
    <w:rsid w:val="007B6EE8"/>
    <w:rsid w:val="007F4FCE"/>
    <w:rsid w:val="007F5239"/>
    <w:rsid w:val="008846B4"/>
    <w:rsid w:val="008B3487"/>
    <w:rsid w:val="00993110"/>
    <w:rsid w:val="009B5D7B"/>
    <w:rsid w:val="009C509B"/>
    <w:rsid w:val="009E4C17"/>
    <w:rsid w:val="00A2697C"/>
    <w:rsid w:val="00A86BFA"/>
    <w:rsid w:val="00A96027"/>
    <w:rsid w:val="00AC0E21"/>
    <w:rsid w:val="00AE0DF6"/>
    <w:rsid w:val="00B50CBE"/>
    <w:rsid w:val="00B64F4D"/>
    <w:rsid w:val="00BA195B"/>
    <w:rsid w:val="00BE7A5A"/>
    <w:rsid w:val="00BF0D13"/>
    <w:rsid w:val="00C131F4"/>
    <w:rsid w:val="00C15606"/>
    <w:rsid w:val="00C37177"/>
    <w:rsid w:val="00C56A04"/>
    <w:rsid w:val="00D17D2F"/>
    <w:rsid w:val="00DA08B4"/>
    <w:rsid w:val="00E2424B"/>
    <w:rsid w:val="00E63951"/>
    <w:rsid w:val="00E77922"/>
    <w:rsid w:val="00EB0112"/>
    <w:rsid w:val="00ED3217"/>
    <w:rsid w:val="00EF1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F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5935"/>
    <w:pPr>
      <w:ind w:left="720"/>
    </w:pPr>
  </w:style>
  <w:style w:type="paragraph" w:styleId="NormalWeb">
    <w:name w:val="Normal (Web)"/>
    <w:basedOn w:val="Normal"/>
    <w:uiPriority w:val="99"/>
    <w:semiHidden/>
    <w:rsid w:val="002E03D5"/>
  </w:style>
  <w:style w:type="character" w:styleId="Strong">
    <w:name w:val="Strong"/>
    <w:basedOn w:val="DefaultParagraphFont"/>
    <w:uiPriority w:val="99"/>
    <w:qFormat/>
    <w:rsid w:val="00D17D2F"/>
    <w:rPr>
      <w:b/>
      <w:bCs/>
    </w:rPr>
  </w:style>
  <w:style w:type="paragraph" w:styleId="Header">
    <w:name w:val="header"/>
    <w:basedOn w:val="Normal"/>
    <w:link w:val="HeaderChar"/>
    <w:uiPriority w:val="99"/>
    <w:rsid w:val="00DA08B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A08B4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A08B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08B4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8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4</Pages>
  <Words>1759</Words>
  <Characters>10028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EMİNE TÜRK</dc:creator>
  <cp:keywords>sorubak.com</cp:keywords>
  <dc:description/>
  <cp:lastModifiedBy>edanur</cp:lastModifiedBy>
  <cp:revision>31</cp:revision>
  <dcterms:created xsi:type="dcterms:W3CDTF">2015-12-01T10:44:00Z</dcterms:created>
  <dcterms:modified xsi:type="dcterms:W3CDTF">2016-11-02T21:12:00Z</dcterms:modified>
</cp:coreProperties>
</file>