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409" w:rsidRDefault="00104409" w:rsidP="00CC651E">
      <w:pPr>
        <w:ind w:left="-540"/>
        <w:rPr>
          <w:rFonts w:cs="Times New Roman"/>
        </w:rPr>
      </w:pPr>
      <w:r w:rsidRPr="00B02019">
        <w:t>Adı-Soyadı:</w:t>
      </w:r>
    </w:p>
    <w:p w:rsidR="00104409" w:rsidRDefault="00104409" w:rsidP="00CC651E">
      <w:pPr>
        <w:ind w:left="-540"/>
        <w:rPr>
          <w:rFonts w:cs="Times New Roman"/>
        </w:rPr>
      </w:pPr>
      <w:r>
        <w:t>Sınıf:</w:t>
      </w:r>
      <w:r w:rsidRPr="00897340">
        <w:rPr>
          <w:noProof/>
        </w:rPr>
        <w:t xml:space="preserve"> </w:t>
      </w:r>
    </w:p>
    <w:p w:rsidR="00104409" w:rsidRPr="00B02019" w:rsidRDefault="00104409" w:rsidP="00CC651E">
      <w:pPr>
        <w:ind w:left="-540"/>
        <w:rPr>
          <w:rFonts w:cs="Times New Roman"/>
        </w:rPr>
      </w:pPr>
      <w:r>
        <w:t>No:</w:t>
      </w:r>
    </w:p>
    <w:p w:rsidR="00104409" w:rsidRPr="00B02019" w:rsidRDefault="00104409" w:rsidP="00CC651E">
      <w:pPr>
        <w:jc w:val="center"/>
      </w:pPr>
      <w:r>
        <w:t>KEŞAN YUSUF ÇAPRAZ ANADOLU</w:t>
      </w:r>
      <w:r w:rsidRPr="00B02019">
        <w:t xml:space="preserve"> LİSESİ</w:t>
      </w:r>
    </w:p>
    <w:p w:rsidR="00104409" w:rsidRPr="00B02019" w:rsidRDefault="00104409" w:rsidP="00CC651E">
      <w:pPr>
        <w:ind w:left="-709"/>
        <w:jc w:val="center"/>
      </w:pPr>
      <w:r>
        <w:t xml:space="preserve">2015-2016  EĞİTİM ÖĞRETİM YILI 10.SINIF MATEMATİK </w:t>
      </w:r>
      <w:r w:rsidRPr="00B02019">
        <w:t xml:space="preserve"> DERSİ </w:t>
      </w:r>
    </w:p>
    <w:p w:rsidR="00104409" w:rsidRDefault="00104409" w:rsidP="00CC651E">
      <w:pPr>
        <w:jc w:val="center"/>
        <w:rPr>
          <w:rFonts w:cs="Times New Roman"/>
        </w:rPr>
      </w:pPr>
      <w:r>
        <w:t xml:space="preserve">2.DÖNEM 2. </w:t>
      </w:r>
      <w:r w:rsidRPr="00B02019">
        <w:t>YAZILI SINAVI</w:t>
      </w:r>
    </w:p>
    <w:p w:rsidR="00104409" w:rsidRDefault="00104409" w:rsidP="00CC651E">
      <w:pPr>
        <w:jc w:val="center"/>
        <w:rPr>
          <w:rFonts w:cs="Times New Roman"/>
        </w:rPr>
      </w:pPr>
    </w:p>
    <w:p w:rsidR="00104409" w:rsidRDefault="00104409" w:rsidP="002E2A7E">
      <w:pPr>
        <w:ind w:left="-567"/>
        <w:rPr>
          <w:rFonts w:cs="Times New Roman"/>
        </w:rPr>
        <w:sectPr w:rsidR="00104409" w:rsidSect="00C1148E">
          <w:pgSz w:w="11906" w:h="16838"/>
          <w:pgMar w:top="426" w:right="849" w:bottom="1417" w:left="993" w:header="708" w:footer="708" w:gutter="0"/>
          <w:cols w:space="708"/>
          <w:docGrid w:linePitch="360"/>
        </w:sect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  <w:r>
        <w:t xml:space="preserve">1)  </w:t>
      </w: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  <w:r w:rsidRPr="009725D6">
        <w:rPr>
          <w:rFonts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241.5pt;height:162.75pt;visibility:visible">
            <v:imagedata r:id="rId4" o:title="" grayscale="t"/>
          </v:shape>
        </w:pict>
      </w: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2) Bir karenin çevresi 20 birim ise bu karenin alanını bulunuz</w:t>
      </w: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26" type="#_x0000_t75" style="width:57.75pt;height:14.25pt">
            <v:imagedata r:id="rId5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27" type="#_x0000_t75" style="width:57.75pt;height:14.25pt">
            <v:imagedata r:id="rId5" o:title="" chromakey="white"/>
          </v:shape>
        </w:pict>
      </w:r>
      <w:r w:rsidRPr="009725D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olduğuna göre</w:t>
      </w:r>
    </w:p>
    <w:p w:rsidR="00104409" w:rsidRPr="00D461F5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28" type="#_x0000_t75" style="width:120.75pt;height:13.5pt">
            <v:imagedata r:id="rId6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29" type="#_x0000_t75" style="width:120.75pt;height:13.5pt">
            <v:imagedata r:id="rId6" o:title="" chromakey="white"/>
          </v:shape>
        </w:pict>
      </w:r>
      <w:r w:rsidRPr="009725D6">
        <w:rPr>
          <w:sz w:val="24"/>
          <w:szCs w:val="24"/>
        </w:rPr>
        <w:fldChar w:fldCharType="end"/>
      </w: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4)</w:t>
      </w: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  <w:r w:rsidRPr="009725D6">
        <w:rPr>
          <w:rFonts w:cs="Times New Roman"/>
          <w:noProof/>
          <w:sz w:val="24"/>
          <w:szCs w:val="24"/>
        </w:rPr>
        <w:pict>
          <v:shape id="Resim 4" o:spid="_x0000_i1030" type="#_x0000_t75" style="width:240.75pt;height:235.5pt;visibility:visible">
            <v:imagedata r:id="rId7" o:title=""/>
          </v:shape>
        </w:pict>
      </w: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5) 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31" type="#_x0000_t75" style="width:174.75pt;height:12pt">
            <v:imagedata r:id="rId8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32" type="#_x0000_t75" style="width:174.75pt;height:12pt">
            <v:imagedata r:id="rId8" o:title="" chromakey="white"/>
          </v:shape>
        </w:pict>
      </w:r>
      <w:r w:rsidRPr="009725D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 olduğuna göre 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33" type="#_x0000_t75" style="width:56.25pt;height:11.25pt">
            <v:imagedata r:id="rId9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34" type="#_x0000_t75" style="width:56.25pt;height:11.25pt">
            <v:imagedata r:id="rId9" o:title="" chromakey="white"/>
          </v:shape>
        </w:pict>
      </w:r>
      <w:r w:rsidRPr="009725D6">
        <w:rPr>
          <w:sz w:val="24"/>
          <w:szCs w:val="24"/>
        </w:rPr>
        <w:fldChar w:fldCharType="end"/>
      </w: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6) 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35" type="#_x0000_t75" style="width:165.75pt;height:11.25pt">
            <v:imagedata r:id="rId10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36" type="#_x0000_t75" style="width:165.75pt;height:11.25pt">
            <v:imagedata r:id="rId10" o:title="" chromakey="white"/>
          </v:shape>
        </w:pict>
      </w:r>
      <w:r w:rsidRPr="009725D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   olduğuna göre 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37" type="#_x0000_t75" style="width:48pt;height:11.25pt">
            <v:imagedata r:id="rId11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38" type="#_x0000_t75" style="width:48pt;height:11.25pt">
            <v:imagedata r:id="rId11" o:title="" chromakey="white"/>
          </v:shape>
        </w:pict>
      </w:r>
      <w:r w:rsidRPr="009725D6">
        <w:rPr>
          <w:sz w:val="24"/>
          <w:szCs w:val="24"/>
        </w:rPr>
        <w:fldChar w:fldCharType="end"/>
      </w: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39" type="#_x0000_t75" style="width:96pt;height:13.5pt">
            <v:imagedata r:id="rId12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40" type="#_x0000_t75" style="width:96pt;height:13.5pt">
            <v:imagedata r:id="rId12" o:title="" chromakey="white"/>
          </v:shape>
        </w:pict>
      </w:r>
      <w:r w:rsidRPr="009725D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denkleminin Çözüm kümesini bulunuz</w:t>
      </w: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41" type="#_x0000_t75" style="width:96.75pt;height:12pt">
            <v:imagedata r:id="rId13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42" type="#_x0000_t75" style="width:96.75pt;height:12pt">
            <v:imagedata r:id="rId13" o:title="" chromakey="white"/>
          </v:shape>
        </w:pict>
      </w:r>
      <w:r w:rsidRPr="009725D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denkleminin sanal köklerini bulunuz</w:t>
      </w: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B4911">
      <w:pPr>
        <w:tabs>
          <w:tab w:val="left" w:pos="4820"/>
        </w:tabs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9)   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43" type="#_x0000_t75" style="width:103.5pt;height:14.25pt">
            <v:imagedata r:id="rId14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44" type="#_x0000_t75" style="width:103.5pt;height:14.25pt">
            <v:imagedata r:id="rId14" o:title="" chromakey="white"/>
          </v:shape>
        </w:pict>
      </w:r>
      <w:r w:rsidRPr="009725D6">
        <w:rPr>
          <w:sz w:val="24"/>
          <w:szCs w:val="24"/>
        </w:rPr>
        <w:fldChar w:fldCharType="end"/>
      </w: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8"/>
          <w:szCs w:val="28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8"/>
          <w:szCs w:val="28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8"/>
          <w:szCs w:val="28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8"/>
          <w:szCs w:val="28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8"/>
          <w:szCs w:val="28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8"/>
          <w:szCs w:val="28"/>
        </w:rPr>
      </w:pPr>
    </w:p>
    <w:p w:rsidR="00104409" w:rsidRDefault="00104409" w:rsidP="00E13CFE">
      <w:pPr>
        <w:tabs>
          <w:tab w:val="left" w:pos="4820"/>
        </w:tabs>
        <w:rPr>
          <w:rFonts w:cs="Times New Roman"/>
          <w:sz w:val="28"/>
          <w:szCs w:val="28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10)</w:t>
      </w:r>
      <w:r w:rsidRPr="009725D6">
        <w:rPr>
          <w:sz w:val="24"/>
          <w:szCs w:val="24"/>
        </w:rPr>
        <w:fldChar w:fldCharType="begin"/>
      </w:r>
      <w:r w:rsidRPr="009725D6">
        <w:rPr>
          <w:sz w:val="24"/>
          <w:szCs w:val="24"/>
        </w:rPr>
        <w:instrText xml:space="preserve"> QUOTE </w:instrText>
      </w:r>
      <w:r w:rsidRPr="009725D6">
        <w:rPr>
          <w:rFonts w:cs="Times New Roman"/>
        </w:rPr>
        <w:pict>
          <v:shape id="_x0000_i1045" type="#_x0000_t75" style="width:135.75pt;height:66.75pt">
            <v:imagedata r:id="rId15" o:title="" chromakey="white"/>
          </v:shape>
        </w:pict>
      </w:r>
      <w:r w:rsidRPr="009725D6">
        <w:rPr>
          <w:sz w:val="24"/>
          <w:szCs w:val="24"/>
        </w:rPr>
        <w:instrText xml:space="preserve"> </w:instrText>
      </w:r>
      <w:r w:rsidRPr="009725D6">
        <w:rPr>
          <w:sz w:val="24"/>
          <w:szCs w:val="24"/>
        </w:rPr>
        <w:fldChar w:fldCharType="separate"/>
      </w:r>
      <w:r w:rsidRPr="009725D6">
        <w:rPr>
          <w:rFonts w:cs="Times New Roman"/>
        </w:rPr>
        <w:pict>
          <v:shape id="_x0000_i1046" type="#_x0000_t75" style="width:135.75pt;height:66.75pt">
            <v:imagedata r:id="rId15" o:title="" chromakey="white"/>
          </v:shape>
        </w:pict>
      </w:r>
      <w:r w:rsidRPr="009725D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denkleminin köklerinden biri 2 ise m=?</w:t>
      </w: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  <w:hyperlink r:id="rId16" w:history="1">
        <w:r>
          <w:rPr>
            <w:rStyle w:val="Hyperlink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Default="00104409" w:rsidP="00023C34">
      <w:pPr>
        <w:tabs>
          <w:tab w:val="left" w:pos="4820"/>
        </w:tabs>
        <w:rPr>
          <w:rFonts w:cs="Times New Roman"/>
          <w:sz w:val="24"/>
          <w:szCs w:val="24"/>
        </w:rPr>
      </w:pPr>
    </w:p>
    <w:p w:rsidR="00104409" w:rsidRPr="002E2A7E" w:rsidRDefault="00104409" w:rsidP="008F5A0E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Not: Her sorunun tam doğru karşılığı 10 puan olup toplam 100 puandır. Başarılar..</w:t>
      </w:r>
    </w:p>
    <w:sectPr w:rsidR="00104409" w:rsidRPr="002E2A7E" w:rsidSect="00023C34">
      <w:type w:val="continuous"/>
      <w:pgSz w:w="11906" w:h="16838"/>
      <w:pgMar w:top="426" w:right="849" w:bottom="1417" w:left="993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651E"/>
    <w:rsid w:val="00023C34"/>
    <w:rsid w:val="000260C8"/>
    <w:rsid w:val="00074F8F"/>
    <w:rsid w:val="000B4911"/>
    <w:rsid w:val="00104409"/>
    <w:rsid w:val="00113566"/>
    <w:rsid w:val="00185237"/>
    <w:rsid w:val="001A7C7D"/>
    <w:rsid w:val="002A0A36"/>
    <w:rsid w:val="002B7D1F"/>
    <w:rsid w:val="002E2A7E"/>
    <w:rsid w:val="003C2F0B"/>
    <w:rsid w:val="004203FA"/>
    <w:rsid w:val="00500124"/>
    <w:rsid w:val="005E700D"/>
    <w:rsid w:val="00640BE3"/>
    <w:rsid w:val="00664D00"/>
    <w:rsid w:val="006D330E"/>
    <w:rsid w:val="007A6B35"/>
    <w:rsid w:val="0088467F"/>
    <w:rsid w:val="00897340"/>
    <w:rsid w:val="008F5A0E"/>
    <w:rsid w:val="00922487"/>
    <w:rsid w:val="0095519E"/>
    <w:rsid w:val="009672A3"/>
    <w:rsid w:val="009725D6"/>
    <w:rsid w:val="00A63BAF"/>
    <w:rsid w:val="00A753D0"/>
    <w:rsid w:val="00AA0E74"/>
    <w:rsid w:val="00AC41DA"/>
    <w:rsid w:val="00AC7170"/>
    <w:rsid w:val="00B02019"/>
    <w:rsid w:val="00B17857"/>
    <w:rsid w:val="00B86A88"/>
    <w:rsid w:val="00BB7E21"/>
    <w:rsid w:val="00C07A16"/>
    <w:rsid w:val="00C1148E"/>
    <w:rsid w:val="00C34126"/>
    <w:rsid w:val="00CC651E"/>
    <w:rsid w:val="00D24B68"/>
    <w:rsid w:val="00D26546"/>
    <w:rsid w:val="00D36A95"/>
    <w:rsid w:val="00D461F5"/>
    <w:rsid w:val="00E13CFE"/>
    <w:rsid w:val="00E64637"/>
    <w:rsid w:val="00E96901"/>
    <w:rsid w:val="00EA5E2C"/>
    <w:rsid w:val="00F22CA1"/>
    <w:rsid w:val="00F63BD3"/>
    <w:rsid w:val="00F97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51E"/>
    <w:rPr>
      <w:rFonts w:ascii="Verdana" w:eastAsia="Times New Roman" w:hAnsi="Verdana" w:cs="Verdana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2A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E2A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2A7E"/>
    <w:rPr>
      <w:rFonts w:ascii="Tahoma" w:hAnsi="Tahoma" w:cs="Tahoma"/>
      <w:color w:val="000000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B86A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123</Words>
  <Characters>702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nehirfiliz</dc:creator>
  <cp:keywords>www.sorubak.com</cp:keywords>
  <dc:description/>
  <cp:lastModifiedBy>edanur</cp:lastModifiedBy>
  <cp:revision>5</cp:revision>
  <cp:lastPrinted>2013-12-10T12:20:00Z</cp:lastPrinted>
  <dcterms:created xsi:type="dcterms:W3CDTF">2015-04-13T11:54:00Z</dcterms:created>
  <dcterms:modified xsi:type="dcterms:W3CDTF">2016-05-22T12:08:00Z</dcterms:modified>
</cp:coreProperties>
</file>